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1765A5E"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5A20A47B" wp14:editId="3152F45A">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5CEA9" w14:textId="77777777" w:rsidR="00E852A8" w:rsidRPr="002D0431" w:rsidRDefault="00E852A8" w:rsidP="00573CC6">
                            <w:pPr>
                              <w:pStyle w:val="Glavatekst"/>
                              <w:rPr>
                                <w:b/>
                                <w:color w:val="365F91" w:themeColor="accent1" w:themeShade="BF"/>
                              </w:rPr>
                            </w:pPr>
                            <w:r>
                              <w:rPr>
                                <w:b/>
                                <w:color w:val="365F91" w:themeColor="accent1" w:themeShade="BF"/>
                              </w:rPr>
                              <w:t>Področje za nabavno dejavnost</w:t>
                            </w:r>
                          </w:p>
                          <w:p w14:paraId="1FC61704" w14:textId="77777777" w:rsidR="00E852A8" w:rsidRPr="002D0431" w:rsidRDefault="00E852A8" w:rsidP="00573CC6">
                            <w:pPr>
                              <w:pStyle w:val="Glavatekst"/>
                              <w:rPr>
                                <w:color w:val="365F91" w:themeColor="accent1" w:themeShade="BF"/>
                              </w:rPr>
                            </w:pPr>
                          </w:p>
                          <w:p w14:paraId="0D6DC468" w14:textId="77777777" w:rsidR="00E852A8" w:rsidRPr="007F1B14" w:rsidRDefault="00E852A8"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20A47B"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7EB5CEA9" w14:textId="77777777" w:rsidR="00E852A8" w:rsidRPr="002D0431" w:rsidRDefault="00E852A8" w:rsidP="00573CC6">
                      <w:pPr>
                        <w:pStyle w:val="Glavatekst"/>
                        <w:rPr>
                          <w:b/>
                          <w:color w:val="365F91" w:themeColor="accent1" w:themeShade="BF"/>
                        </w:rPr>
                      </w:pPr>
                      <w:r>
                        <w:rPr>
                          <w:b/>
                          <w:color w:val="365F91" w:themeColor="accent1" w:themeShade="BF"/>
                        </w:rPr>
                        <w:t>Področje za nabavno dejavnost</w:t>
                      </w:r>
                    </w:p>
                    <w:p w14:paraId="1FC61704" w14:textId="77777777" w:rsidR="00E852A8" w:rsidRPr="002D0431" w:rsidRDefault="00E852A8" w:rsidP="00573CC6">
                      <w:pPr>
                        <w:pStyle w:val="Glavatekst"/>
                        <w:rPr>
                          <w:color w:val="365F91" w:themeColor="accent1" w:themeShade="BF"/>
                        </w:rPr>
                      </w:pPr>
                    </w:p>
                    <w:p w14:paraId="0D6DC468" w14:textId="77777777" w:rsidR="00E852A8" w:rsidRPr="007F1B14" w:rsidRDefault="00E852A8" w:rsidP="007F1B14">
                      <w:pPr>
                        <w:pStyle w:val="Glavatekst"/>
                      </w:pPr>
                    </w:p>
                  </w:txbxContent>
                </v:textbox>
                <w10:wrap type="square" anchory="page"/>
              </v:shape>
            </w:pict>
          </mc:Fallback>
        </mc:AlternateContent>
      </w:r>
    </w:p>
    <w:p w14:paraId="347570B0" w14:textId="77777777" w:rsidR="0089238A" w:rsidRPr="00071BE5" w:rsidRDefault="0089238A" w:rsidP="0089238A">
      <w:pPr>
        <w:jc w:val="center"/>
        <w:rPr>
          <w:rFonts w:ascii="Arial Narrow" w:hAnsi="Arial Narrow"/>
          <w:b/>
          <w:caps/>
        </w:rPr>
      </w:pPr>
      <w:r w:rsidRPr="00071BE5">
        <w:rPr>
          <w:rFonts w:ascii="Arial Narrow" w:hAnsi="Arial Narrow"/>
          <w:b/>
          <w:caps/>
        </w:rPr>
        <w:t>Povabilo k oddaji ponudb</w:t>
      </w:r>
    </w:p>
    <w:p w14:paraId="1870CDAF" w14:textId="77777777" w:rsidR="0089238A" w:rsidRPr="00071BE5" w:rsidRDefault="0089238A" w:rsidP="0089238A">
      <w:pPr>
        <w:jc w:val="center"/>
        <w:rPr>
          <w:rFonts w:ascii="Arial Narrow" w:hAnsi="Arial Narrow"/>
          <w:b/>
        </w:rPr>
      </w:pPr>
    </w:p>
    <w:p w14:paraId="3A8F64F7" w14:textId="77777777" w:rsidR="0089238A" w:rsidRPr="00071BE5" w:rsidRDefault="0089238A" w:rsidP="0089238A">
      <w:pPr>
        <w:rPr>
          <w:rFonts w:ascii="Arial Narrow" w:hAnsi="Arial Narrow"/>
        </w:rPr>
      </w:pPr>
    </w:p>
    <w:p w14:paraId="2A212445" w14:textId="1C573A79" w:rsidR="0089238A" w:rsidRPr="00EF1ABA" w:rsidRDefault="0089238A" w:rsidP="0089238A">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00A75626" w:rsidRPr="00D6244A">
        <w:rPr>
          <w:rFonts w:ascii="Arial Narrow" w:hAnsi="Arial Narrow"/>
          <w:b/>
        </w:rPr>
        <w:t>845080102</w:t>
      </w:r>
      <w:r w:rsidR="00234543" w:rsidRPr="00D6244A">
        <w:rPr>
          <w:rFonts w:ascii="Arial Narrow" w:hAnsi="Arial Narrow"/>
          <w:b/>
        </w:rPr>
        <w:t>-</w:t>
      </w:r>
      <w:r w:rsidR="00A75626" w:rsidRPr="00D6244A">
        <w:rPr>
          <w:rFonts w:ascii="Arial Narrow" w:hAnsi="Arial Narrow"/>
          <w:b/>
        </w:rPr>
        <w:t xml:space="preserve">051- </w:t>
      </w:r>
      <w:r w:rsidR="00234543" w:rsidRPr="00D6244A">
        <w:rPr>
          <w:rFonts w:ascii="Arial Narrow" w:hAnsi="Arial Narrow"/>
          <w:b/>
        </w:rPr>
        <w:t>19</w:t>
      </w:r>
      <w:r w:rsidRPr="00D6244A">
        <w:rPr>
          <w:rFonts w:ascii="Arial Narrow" w:hAnsi="Arial Narrow"/>
          <w:b/>
        </w:rPr>
        <w:t>/2</w:t>
      </w:r>
    </w:p>
    <w:p w14:paraId="547946A1" w14:textId="77777777" w:rsidR="0089238A" w:rsidRPr="00EF1ABA" w:rsidRDefault="0089238A" w:rsidP="0089238A">
      <w:pPr>
        <w:rPr>
          <w:rFonts w:ascii="Arial Narrow" w:hAnsi="Arial Narrow"/>
          <w:b/>
        </w:rPr>
      </w:pPr>
    </w:p>
    <w:p w14:paraId="4B9766FA" w14:textId="77777777" w:rsidR="0089238A" w:rsidRPr="00E20876" w:rsidRDefault="0089238A" w:rsidP="0089238A">
      <w:pPr>
        <w:tabs>
          <w:tab w:val="left" w:pos="2865"/>
        </w:tabs>
        <w:rPr>
          <w:rFonts w:ascii="Arial Narrow" w:hAnsi="Arial Narrow"/>
          <w:b/>
          <w:u w:val="single"/>
        </w:rPr>
      </w:pPr>
    </w:p>
    <w:p w14:paraId="0A567285" w14:textId="77777777" w:rsidR="0089238A" w:rsidRPr="00E20876" w:rsidRDefault="0089238A" w:rsidP="0089238A">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317408CC" w14:textId="77777777" w:rsidR="0089238A" w:rsidRPr="00E20876" w:rsidRDefault="0089238A" w:rsidP="0089238A">
      <w:pPr>
        <w:pStyle w:val="Noga"/>
        <w:rPr>
          <w:rFonts w:ascii="Arial Narrow" w:hAnsi="Arial Narrow"/>
        </w:rPr>
      </w:pPr>
    </w:p>
    <w:p w14:paraId="4B824197" w14:textId="77777777" w:rsidR="0089238A" w:rsidRPr="00E20876" w:rsidRDefault="0089238A" w:rsidP="0089238A">
      <w:pPr>
        <w:rPr>
          <w:rFonts w:ascii="Arial Narrow" w:hAnsi="Arial Narrow"/>
        </w:rPr>
      </w:pPr>
    </w:p>
    <w:p w14:paraId="5F1B22A2" w14:textId="77777777" w:rsidR="0089238A" w:rsidRPr="00E20876" w:rsidRDefault="0089238A" w:rsidP="0089238A">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14:paraId="2F0C8675" w14:textId="77777777" w:rsidR="0089238A" w:rsidRPr="00E20876" w:rsidRDefault="0089238A" w:rsidP="0089238A">
      <w:pPr>
        <w:rPr>
          <w:rFonts w:ascii="Arial Narrow" w:hAnsi="Arial Narrow"/>
        </w:rPr>
      </w:pPr>
      <w:r w:rsidRPr="00E20876">
        <w:rPr>
          <w:rFonts w:ascii="Arial Narrow" w:hAnsi="Arial Narrow"/>
        </w:rPr>
        <w:tab/>
      </w:r>
    </w:p>
    <w:p w14:paraId="0E8EF5AC" w14:textId="77777777" w:rsidR="0089238A" w:rsidRPr="00E20876" w:rsidRDefault="0089238A" w:rsidP="0089238A">
      <w:pPr>
        <w:rPr>
          <w:rFonts w:ascii="Arial Narrow" w:hAnsi="Arial Narrow"/>
        </w:rPr>
      </w:pPr>
      <w:r w:rsidRPr="00E20876">
        <w:rPr>
          <w:rFonts w:ascii="Arial Narrow" w:hAnsi="Arial Narrow"/>
        </w:rPr>
        <w:t xml:space="preserve">zbira zaprte ponudbe po odprtem postopku za: </w:t>
      </w:r>
    </w:p>
    <w:p w14:paraId="1D737FAF" w14:textId="77777777" w:rsidR="0089238A" w:rsidRPr="00E20876" w:rsidRDefault="0089238A" w:rsidP="0089238A">
      <w:pPr>
        <w:rPr>
          <w:rFonts w:ascii="Arial Narrow" w:hAnsi="Arial Narrow"/>
        </w:rPr>
      </w:pPr>
    </w:p>
    <w:p w14:paraId="72F618E4" w14:textId="77777777" w:rsidR="00A134BC" w:rsidRPr="0035389D" w:rsidRDefault="00A134BC" w:rsidP="00A134BC">
      <w:pPr>
        <w:rPr>
          <w:rFonts w:ascii="Arial Narrow" w:hAnsi="Arial Narrow"/>
          <w:b/>
        </w:rPr>
      </w:pPr>
      <w:r>
        <w:rPr>
          <w:rFonts w:ascii="Arial Narrow" w:hAnsi="Arial Narrow"/>
          <w:b/>
        </w:rPr>
        <w:t>PODPORA IT STORITVAM V UKC LJUBLJANA</w:t>
      </w:r>
    </w:p>
    <w:p w14:paraId="6625C522" w14:textId="77777777" w:rsidR="0089238A" w:rsidRPr="00E20876" w:rsidRDefault="0089238A" w:rsidP="00A134BC">
      <w:pPr>
        <w:rPr>
          <w:rFonts w:ascii="Arial Narrow" w:hAnsi="Arial Narrow"/>
          <w:b/>
          <w:caps/>
          <w:u w:val="single"/>
        </w:rPr>
      </w:pPr>
    </w:p>
    <w:p w14:paraId="52088F2E" w14:textId="77777777" w:rsidR="0089238A" w:rsidRPr="00E20876" w:rsidRDefault="0089238A" w:rsidP="0089238A">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14:paraId="2D69ABC8" w14:textId="77777777" w:rsidR="0089238A" w:rsidRPr="00E20876" w:rsidRDefault="0089238A" w:rsidP="0089238A">
      <w:pPr>
        <w:rPr>
          <w:rFonts w:ascii="Arial Narrow" w:hAnsi="Arial Narrow"/>
          <w:u w:val="single"/>
        </w:rPr>
      </w:pPr>
    </w:p>
    <w:p w14:paraId="49EFE9DA" w14:textId="07B998C7" w:rsidR="0089238A" w:rsidRPr="005E0406" w:rsidRDefault="0089238A" w:rsidP="0089238A">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00C90865">
        <w:rPr>
          <w:rFonts w:ascii="Arial Narrow" w:hAnsi="Arial Narrow" w:cs="Arial"/>
          <w:b/>
        </w:rPr>
        <w:t xml:space="preserve"> </w:t>
      </w:r>
      <w:r w:rsidRPr="005E0406">
        <w:rPr>
          <w:rFonts w:ascii="Arial Narrow" w:hAnsi="Arial Narrow" w:cs="Arial"/>
        </w:rPr>
        <w:t xml:space="preserve"> </w:t>
      </w:r>
      <w:r w:rsidR="00C90865" w:rsidRPr="00C90865">
        <w:rPr>
          <w:rFonts w:ascii="Arial Narrow" w:hAnsi="Arial Narrow" w:cs="Arial"/>
          <w:b/>
        </w:rPr>
        <w:t>25. 07. 2019</w:t>
      </w:r>
      <w:r w:rsidR="00C90865">
        <w:rPr>
          <w:rFonts w:ascii="Arial Narrow" w:hAnsi="Arial Narrow" w:cs="Arial"/>
        </w:rPr>
        <w:t xml:space="preserve"> </w:t>
      </w:r>
      <w:r>
        <w:rPr>
          <w:rFonts w:ascii="Arial Narrow" w:hAnsi="Arial Narrow" w:cs="Arial"/>
          <w:i/>
        </w:rPr>
        <w:t xml:space="preserve"> </w:t>
      </w:r>
      <w:r w:rsidRPr="005E0406">
        <w:rPr>
          <w:rFonts w:ascii="Arial Narrow" w:hAnsi="Arial Narrow"/>
          <w:b/>
        </w:rPr>
        <w:t xml:space="preserve">do </w:t>
      </w:r>
      <w:r>
        <w:rPr>
          <w:rFonts w:ascii="Arial Narrow" w:hAnsi="Arial Narrow"/>
          <w:b/>
        </w:rPr>
        <w:t xml:space="preserve"> </w:t>
      </w:r>
      <w:r w:rsidRPr="005E0406">
        <w:rPr>
          <w:rFonts w:ascii="Arial Narrow" w:hAnsi="Arial Narrow"/>
          <w:b/>
        </w:rPr>
        <w:t>10.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14:paraId="13EB3401" w14:textId="77777777" w:rsidR="0089238A" w:rsidRPr="00E20876" w:rsidRDefault="0089238A" w:rsidP="0089238A">
      <w:pPr>
        <w:jc w:val="both"/>
        <w:rPr>
          <w:rFonts w:ascii="Arial Narrow" w:hAnsi="Arial Narrow"/>
          <w:b/>
        </w:rPr>
      </w:pPr>
    </w:p>
    <w:p w14:paraId="4136BBBE" w14:textId="467949F1" w:rsidR="0089238A" w:rsidRPr="005E0406" w:rsidRDefault="0089238A" w:rsidP="0089238A">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6D6DA3">
        <w:rPr>
          <w:rFonts w:ascii="Arial Narrow" w:hAnsi="Arial Narrow"/>
          <w:b/>
        </w:rPr>
        <w:t xml:space="preserve">25. 07. 2019 </w:t>
      </w:r>
      <w:r w:rsidRPr="005E0406">
        <w:rPr>
          <w:rFonts w:ascii="Arial Narrow" w:hAnsi="Arial Narrow"/>
        </w:rPr>
        <w:t xml:space="preserve"> in se bo začelo </w:t>
      </w:r>
      <w:r w:rsidRPr="005E0406">
        <w:rPr>
          <w:rFonts w:ascii="Arial Narrow" w:hAnsi="Arial Narrow"/>
          <w:b/>
        </w:rPr>
        <w:t xml:space="preserve">ob </w:t>
      </w:r>
      <w:r>
        <w:rPr>
          <w:rFonts w:ascii="Arial Narrow" w:hAnsi="Arial Narrow"/>
          <w:b/>
        </w:rPr>
        <w:t>10.05</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14:paraId="6BCD3665" w14:textId="77777777" w:rsidR="0089238A" w:rsidRPr="005E0406" w:rsidRDefault="0089238A" w:rsidP="0089238A">
      <w:pPr>
        <w:rPr>
          <w:rFonts w:ascii="Arial Narrow" w:hAnsi="Arial Narrow"/>
        </w:rPr>
      </w:pPr>
      <w:r w:rsidRPr="005E0406">
        <w:rPr>
          <w:rFonts w:ascii="Arial Narrow" w:hAnsi="Arial Narrow"/>
          <w:b/>
        </w:rPr>
        <w:t xml:space="preserve">                        </w:t>
      </w:r>
    </w:p>
    <w:p w14:paraId="3AACC0BF" w14:textId="775E40A1" w:rsidR="0089238A" w:rsidRPr="00E20876" w:rsidRDefault="0089238A" w:rsidP="0089238A">
      <w:pPr>
        <w:jc w:val="both"/>
        <w:rPr>
          <w:rFonts w:ascii="Arial Narrow" w:hAnsi="Arial Narrow"/>
          <w:b/>
        </w:rPr>
      </w:pPr>
      <w:r w:rsidRPr="00E20876">
        <w:rPr>
          <w:rFonts w:ascii="Arial Narrow" w:hAnsi="Arial Narrow"/>
          <w:u w:val="single"/>
        </w:rPr>
        <w:t xml:space="preserve">Ponudbe morajo veljati do vključno </w:t>
      </w:r>
      <w:r w:rsidR="003A01D7">
        <w:rPr>
          <w:rFonts w:ascii="Arial Narrow" w:hAnsi="Arial Narrow"/>
          <w:u w:val="single"/>
        </w:rPr>
        <w:t xml:space="preserve">do </w:t>
      </w:r>
      <w:r w:rsidR="00A77E80">
        <w:rPr>
          <w:rFonts w:ascii="Arial Narrow" w:hAnsi="Arial Narrow"/>
          <w:b/>
          <w:u w:val="single"/>
        </w:rPr>
        <w:t>31</w:t>
      </w:r>
      <w:r w:rsidR="00CC2363">
        <w:rPr>
          <w:rFonts w:ascii="Arial Narrow" w:hAnsi="Arial Narrow"/>
          <w:b/>
          <w:u w:val="single"/>
        </w:rPr>
        <w:t>. 12</w:t>
      </w:r>
      <w:r>
        <w:rPr>
          <w:rFonts w:ascii="Arial Narrow" w:hAnsi="Arial Narrow"/>
          <w:b/>
          <w:u w:val="single"/>
        </w:rPr>
        <w:t>. 2019</w:t>
      </w:r>
    </w:p>
    <w:p w14:paraId="106B2333" w14:textId="77777777" w:rsidR="0089238A" w:rsidRPr="00E20876" w:rsidRDefault="0089238A" w:rsidP="0089238A">
      <w:pPr>
        <w:pStyle w:val="Noga"/>
        <w:rPr>
          <w:rFonts w:ascii="Arial Narrow" w:hAnsi="Arial Narrow"/>
        </w:rPr>
      </w:pPr>
    </w:p>
    <w:p w14:paraId="79321DC3" w14:textId="77777777" w:rsidR="0089238A" w:rsidRPr="00071BE5" w:rsidRDefault="0089238A" w:rsidP="0089238A">
      <w:pPr>
        <w:rPr>
          <w:rFonts w:ascii="Arial Narrow" w:hAnsi="Arial Narrow"/>
        </w:rPr>
      </w:pPr>
    </w:p>
    <w:p w14:paraId="12ACB190" w14:textId="77777777" w:rsidR="0089238A" w:rsidRPr="00071BE5" w:rsidRDefault="0089238A" w:rsidP="0089238A">
      <w:pPr>
        <w:rPr>
          <w:rFonts w:ascii="Arial Narrow" w:hAnsi="Arial Narrow"/>
        </w:rPr>
      </w:pPr>
    </w:p>
    <w:p w14:paraId="06248E33" w14:textId="77777777" w:rsidR="0089238A" w:rsidRPr="00071BE5" w:rsidRDefault="0089238A" w:rsidP="0089238A">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436FE66F" w14:textId="77777777" w:rsidR="0089238A" w:rsidRPr="00071BE5" w:rsidRDefault="0089238A" w:rsidP="0089238A">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14:paraId="36E81B19" w14:textId="77777777" w:rsidR="0089238A" w:rsidRPr="00CA03EA" w:rsidRDefault="0089238A" w:rsidP="0089238A">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00816FEA" w:rsidRPr="00CA03EA">
        <w:rPr>
          <w:rFonts w:ascii="Arial Narrow" w:hAnsi="Arial Narrow"/>
          <w:b/>
          <w:bCs/>
          <w:iCs/>
        </w:rPr>
        <w:t xml:space="preserve">v. d. </w:t>
      </w:r>
      <w:r w:rsidRPr="00CA03EA">
        <w:rPr>
          <w:rFonts w:ascii="Arial Narrow" w:hAnsi="Arial Narrow"/>
          <w:b/>
          <w:bCs/>
          <w:iCs/>
        </w:rPr>
        <w:t xml:space="preserve"> g</w:t>
      </w:r>
      <w:r w:rsidR="00816FEA" w:rsidRPr="00CA03EA">
        <w:rPr>
          <w:rFonts w:ascii="Arial Narrow" w:hAnsi="Arial Narrow"/>
          <w:b/>
        </w:rPr>
        <w:t>eneralnega</w:t>
      </w:r>
      <w:r w:rsidRPr="00CA03EA">
        <w:rPr>
          <w:rFonts w:ascii="Arial Narrow" w:hAnsi="Arial Narrow"/>
          <w:b/>
        </w:rPr>
        <w:t xml:space="preserve"> direktor</w:t>
      </w:r>
      <w:r w:rsidR="00816FEA" w:rsidRPr="00CA03EA">
        <w:rPr>
          <w:rFonts w:ascii="Arial Narrow" w:hAnsi="Arial Narrow"/>
          <w:b/>
        </w:rPr>
        <w:t>ja</w:t>
      </w:r>
    </w:p>
    <w:p w14:paraId="016461B5" w14:textId="1E6A5C77" w:rsidR="0089238A" w:rsidRPr="00071BE5" w:rsidRDefault="0089238A" w:rsidP="0089238A">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sidR="007508E5">
        <w:rPr>
          <w:rFonts w:ascii="Arial Narrow" w:hAnsi="Arial Narrow"/>
          <w:b/>
        </w:rPr>
        <w:t xml:space="preserve">       </w:t>
      </w:r>
      <w:r w:rsidR="00816FEA">
        <w:rPr>
          <w:rFonts w:ascii="Arial Narrow" w:hAnsi="Arial Narrow"/>
          <w:b/>
        </w:rPr>
        <w:t xml:space="preserve">Teodor Žepič, </w:t>
      </w:r>
      <w:r w:rsidR="007508E5">
        <w:rPr>
          <w:rFonts w:ascii="Arial Narrow" w:hAnsi="Arial Narrow"/>
          <w:b/>
        </w:rPr>
        <w:t>univ. dipl. pol.</w:t>
      </w:r>
      <w:r w:rsidR="003C4C8A">
        <w:rPr>
          <w:rFonts w:ascii="Arial Narrow" w:hAnsi="Arial Narrow"/>
          <w:b/>
        </w:rPr>
        <w:t>, l. r.</w:t>
      </w:r>
    </w:p>
    <w:p w14:paraId="03050525" w14:textId="77777777" w:rsidR="00CB720C" w:rsidRPr="00071BE5" w:rsidRDefault="00CB720C" w:rsidP="00CB720C">
      <w:pPr>
        <w:jc w:val="both"/>
        <w:rPr>
          <w:rFonts w:ascii="Arial Narrow" w:hAnsi="Arial Narrow"/>
          <w:b/>
        </w:rPr>
      </w:pPr>
    </w:p>
    <w:p w14:paraId="72A30C3E" w14:textId="77777777" w:rsidR="00F13736" w:rsidRDefault="00D16844" w:rsidP="00D16844">
      <w:pPr>
        <w:tabs>
          <w:tab w:val="left" w:pos="7380"/>
        </w:tabs>
        <w:ind w:right="83"/>
      </w:pPr>
      <w:r>
        <w:tab/>
      </w:r>
    </w:p>
    <w:p w14:paraId="7419ADE0" w14:textId="77777777" w:rsidR="00CB720C" w:rsidRDefault="00CB720C" w:rsidP="00D16844">
      <w:pPr>
        <w:tabs>
          <w:tab w:val="left" w:pos="7380"/>
        </w:tabs>
        <w:ind w:right="83"/>
      </w:pPr>
    </w:p>
    <w:p w14:paraId="18306BEE" w14:textId="77777777" w:rsidR="00CB720C" w:rsidRDefault="00CB720C" w:rsidP="00D16844">
      <w:pPr>
        <w:tabs>
          <w:tab w:val="left" w:pos="7380"/>
        </w:tabs>
        <w:ind w:right="83"/>
      </w:pPr>
    </w:p>
    <w:p w14:paraId="14A93F30" w14:textId="77777777" w:rsidR="00CB720C" w:rsidRDefault="00CB720C" w:rsidP="00D16844">
      <w:pPr>
        <w:tabs>
          <w:tab w:val="left" w:pos="7380"/>
        </w:tabs>
        <w:ind w:right="83"/>
      </w:pPr>
    </w:p>
    <w:p w14:paraId="3BE9D0FB" w14:textId="77777777" w:rsidR="00163462" w:rsidRDefault="00163462" w:rsidP="00D16844">
      <w:pPr>
        <w:tabs>
          <w:tab w:val="left" w:pos="7380"/>
        </w:tabs>
        <w:ind w:right="83"/>
      </w:pPr>
    </w:p>
    <w:p w14:paraId="1402FE09" w14:textId="77777777" w:rsidR="00163462" w:rsidRDefault="00163462" w:rsidP="00D16844">
      <w:pPr>
        <w:tabs>
          <w:tab w:val="left" w:pos="7380"/>
        </w:tabs>
        <w:ind w:right="83"/>
      </w:pPr>
    </w:p>
    <w:p w14:paraId="51D8525F" w14:textId="77777777" w:rsidR="0089238A" w:rsidRPr="003F7305" w:rsidRDefault="0089238A" w:rsidP="003F7305">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72DCDBB4" w14:textId="77777777" w:rsidR="0089238A" w:rsidRPr="00BC6203" w:rsidRDefault="0089238A" w:rsidP="0089238A">
      <w:pPr>
        <w:tabs>
          <w:tab w:val="left" w:pos="7380"/>
        </w:tabs>
        <w:ind w:right="83"/>
        <w:rPr>
          <w:rFonts w:ascii="Arial Narrow" w:hAnsi="Arial Narrow"/>
          <w:sz w:val="22"/>
          <w:szCs w:val="22"/>
        </w:rPr>
      </w:pPr>
    </w:p>
    <w:p w14:paraId="1DE57663" w14:textId="77777777" w:rsidR="0089238A" w:rsidRPr="00BC6203" w:rsidRDefault="0089238A" w:rsidP="0089238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06FB8052" w14:textId="77777777" w:rsidR="0089238A" w:rsidRPr="00BC6203" w:rsidRDefault="0089238A" w:rsidP="0089238A">
      <w:pPr>
        <w:jc w:val="both"/>
        <w:rPr>
          <w:rFonts w:ascii="Arial Narrow" w:hAnsi="Arial Narrow" w:cs="Arial"/>
          <w:b/>
          <w:sz w:val="22"/>
          <w:szCs w:val="22"/>
          <w:u w:val="single"/>
        </w:rPr>
      </w:pPr>
    </w:p>
    <w:p w14:paraId="797680C9" w14:textId="77777777" w:rsidR="0089238A" w:rsidRPr="00BC6203" w:rsidRDefault="0089238A" w:rsidP="0089238A">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14:paraId="5237854C" w14:textId="77777777" w:rsidR="0089238A" w:rsidRDefault="0089238A" w:rsidP="0089238A">
      <w:pPr>
        <w:jc w:val="both"/>
        <w:rPr>
          <w:rFonts w:ascii="Arial Narrow" w:hAnsi="Arial Narrow" w:cs="Arial"/>
          <w:b/>
          <w:sz w:val="22"/>
          <w:szCs w:val="22"/>
          <w:u w:val="single"/>
        </w:rPr>
      </w:pPr>
    </w:p>
    <w:p w14:paraId="37018C34" w14:textId="77777777" w:rsidR="0089238A" w:rsidRPr="002F4770" w:rsidRDefault="0089238A" w:rsidP="00804AA9">
      <w:pPr>
        <w:pStyle w:val="Odstavekseznama"/>
        <w:numPr>
          <w:ilvl w:val="1"/>
          <w:numId w:val="16"/>
        </w:numPr>
        <w:tabs>
          <w:tab w:val="left" w:pos="567"/>
          <w:tab w:val="left" w:pos="708"/>
        </w:tabs>
        <w:spacing w:line="276" w:lineRule="auto"/>
        <w:jc w:val="both"/>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14:paraId="516C6754" w14:textId="77777777" w:rsidR="0089238A" w:rsidRPr="002F4770" w:rsidRDefault="0089238A" w:rsidP="0089238A">
      <w:pPr>
        <w:tabs>
          <w:tab w:val="left" w:pos="567"/>
          <w:tab w:val="left" w:pos="708"/>
        </w:tabs>
        <w:spacing w:line="276" w:lineRule="auto"/>
        <w:rPr>
          <w:rFonts w:ascii="Arial Narrow" w:hAnsi="Arial Narrow" w:cs="Arial"/>
          <w:sz w:val="22"/>
          <w:lang w:eastAsia="x-none"/>
        </w:rPr>
      </w:pPr>
    </w:p>
    <w:p w14:paraId="46C4E372" w14:textId="77777777" w:rsidR="0089238A" w:rsidRPr="002F4770" w:rsidRDefault="0089238A" w:rsidP="0089238A">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0A5675C4" w14:textId="77777777" w:rsidR="0089238A" w:rsidRPr="002F4770" w:rsidRDefault="0089238A" w:rsidP="0089238A">
      <w:pPr>
        <w:tabs>
          <w:tab w:val="left" w:pos="567"/>
          <w:tab w:val="left" w:pos="708"/>
        </w:tabs>
        <w:spacing w:line="276" w:lineRule="auto"/>
        <w:jc w:val="both"/>
        <w:rPr>
          <w:rFonts w:ascii="Arial Narrow" w:hAnsi="Arial Narrow" w:cs="Arial"/>
          <w:sz w:val="22"/>
          <w:lang w:eastAsia="x-none"/>
        </w:rPr>
      </w:pPr>
    </w:p>
    <w:p w14:paraId="31F0A284" w14:textId="77777777" w:rsidR="0089238A" w:rsidRPr="002F4770" w:rsidRDefault="0089238A" w:rsidP="0089238A">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77977246" w14:textId="77777777" w:rsidR="0089238A" w:rsidRPr="00BC6203" w:rsidRDefault="0089238A" w:rsidP="0089238A">
      <w:pPr>
        <w:jc w:val="both"/>
        <w:rPr>
          <w:rFonts w:ascii="Arial Narrow" w:hAnsi="Arial Narrow" w:cs="Arial"/>
          <w:b/>
          <w:sz w:val="22"/>
          <w:szCs w:val="22"/>
          <w:u w:val="single"/>
        </w:rPr>
      </w:pPr>
    </w:p>
    <w:p w14:paraId="0807DCD9" w14:textId="77777777" w:rsidR="0089238A" w:rsidRPr="00BC6203" w:rsidRDefault="0089238A" w:rsidP="0089238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30B01639" w14:textId="77777777" w:rsidR="0089238A" w:rsidRPr="00BC6203" w:rsidRDefault="0089238A" w:rsidP="0089238A">
      <w:pPr>
        <w:jc w:val="both"/>
        <w:rPr>
          <w:rFonts w:ascii="Arial Narrow" w:hAnsi="Arial Narrow" w:cs="Arial"/>
          <w:b/>
          <w:sz w:val="22"/>
          <w:szCs w:val="22"/>
          <w:u w:val="single"/>
        </w:rPr>
      </w:pPr>
    </w:p>
    <w:p w14:paraId="6E5154AF" w14:textId="77777777" w:rsidR="0089238A" w:rsidRPr="00BC6203" w:rsidRDefault="0089238A" w:rsidP="0089238A">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412A9E75" w14:textId="77777777" w:rsidR="0089238A" w:rsidRPr="00BC6203" w:rsidRDefault="0089238A" w:rsidP="0089238A">
      <w:pPr>
        <w:ind w:right="111"/>
        <w:jc w:val="both"/>
        <w:rPr>
          <w:rFonts w:ascii="Arial Narrow" w:hAnsi="Arial Narrow" w:cs="Arial"/>
          <w:b/>
          <w:sz w:val="22"/>
          <w:szCs w:val="22"/>
        </w:rPr>
      </w:pPr>
    </w:p>
    <w:p w14:paraId="1B0DC31A" w14:textId="77777777" w:rsidR="0089238A" w:rsidRPr="00BC6203" w:rsidRDefault="0089238A" w:rsidP="0089238A">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7A0272B1" w14:textId="77777777" w:rsidR="0089238A" w:rsidRPr="00BC6203" w:rsidRDefault="0089238A" w:rsidP="0089238A">
      <w:pPr>
        <w:ind w:right="111"/>
        <w:jc w:val="both"/>
        <w:rPr>
          <w:rFonts w:ascii="Arial Narrow" w:hAnsi="Arial Narrow" w:cs="Arial"/>
          <w:sz w:val="22"/>
          <w:szCs w:val="22"/>
        </w:rPr>
      </w:pPr>
    </w:p>
    <w:p w14:paraId="4AF6DD9F" w14:textId="77777777" w:rsidR="0089238A" w:rsidRPr="00BC6203" w:rsidRDefault="0089238A" w:rsidP="0089238A">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7BA0F732" w14:textId="77777777" w:rsidR="0089238A" w:rsidRPr="00BC6203" w:rsidRDefault="0089238A" w:rsidP="0089238A">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69384295"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14:paraId="2E5F2D11"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14509DF9"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73C92728"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06F0113C"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42D1ED42" w14:textId="77777777" w:rsidR="0089238A" w:rsidRPr="00BC6203" w:rsidRDefault="0089238A" w:rsidP="0089238A">
      <w:pPr>
        <w:jc w:val="both"/>
        <w:rPr>
          <w:rFonts w:ascii="Arial Narrow" w:hAnsi="Arial Narrow" w:cs="Arial"/>
          <w:b/>
          <w:sz w:val="22"/>
          <w:szCs w:val="22"/>
          <w:u w:val="single"/>
        </w:rPr>
      </w:pPr>
    </w:p>
    <w:p w14:paraId="0A87DB3D" w14:textId="77777777" w:rsidR="0089238A" w:rsidRPr="00BC6203" w:rsidRDefault="0089238A" w:rsidP="0089238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18F279F8" w14:textId="77777777" w:rsidR="0089238A" w:rsidRPr="00BC6203" w:rsidRDefault="0089238A" w:rsidP="0089238A">
      <w:pPr>
        <w:jc w:val="both"/>
        <w:rPr>
          <w:rFonts w:ascii="Arial Narrow" w:hAnsi="Arial Narrow" w:cs="Arial"/>
          <w:b/>
          <w:sz w:val="22"/>
          <w:szCs w:val="22"/>
          <w:u w:val="single"/>
        </w:rPr>
      </w:pPr>
    </w:p>
    <w:p w14:paraId="293DEB86" w14:textId="77777777" w:rsidR="0089238A" w:rsidRPr="00BC6203" w:rsidRDefault="0089238A" w:rsidP="0089238A">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478131A5" w14:textId="77777777" w:rsidR="0089238A" w:rsidRPr="00BC6203" w:rsidRDefault="0089238A" w:rsidP="0089238A">
      <w:pPr>
        <w:jc w:val="both"/>
        <w:rPr>
          <w:rFonts w:ascii="Arial Narrow" w:hAnsi="Arial Narrow" w:cs="Arial"/>
          <w:b/>
          <w:sz w:val="22"/>
          <w:szCs w:val="22"/>
        </w:rPr>
      </w:pPr>
    </w:p>
    <w:p w14:paraId="425A6919" w14:textId="77777777" w:rsidR="0089238A" w:rsidRDefault="0089238A" w:rsidP="0089238A">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038023B4" w14:textId="77777777" w:rsidR="00330165" w:rsidRDefault="00330165" w:rsidP="0089238A">
      <w:pPr>
        <w:jc w:val="both"/>
        <w:rPr>
          <w:rFonts w:ascii="Arial Narrow" w:hAnsi="Arial Narrow" w:cs="Arial"/>
          <w:sz w:val="22"/>
          <w:szCs w:val="22"/>
        </w:rPr>
      </w:pPr>
    </w:p>
    <w:p w14:paraId="53EAFDCD" w14:textId="77777777" w:rsidR="00330165" w:rsidRPr="00A758B6" w:rsidRDefault="00330165" w:rsidP="009976B3">
      <w:pPr>
        <w:spacing w:line="276" w:lineRule="auto"/>
        <w:jc w:val="both"/>
        <w:rPr>
          <w:rFonts w:ascii="Arial Narrow" w:hAnsi="Arial Narrow"/>
          <w:sz w:val="22"/>
          <w:szCs w:val="22"/>
          <w:lang w:eastAsia="zh-CN"/>
        </w:rPr>
      </w:pPr>
      <w:r w:rsidRPr="00A758B6">
        <w:rPr>
          <w:rFonts w:ascii="Arial Narrow" w:hAnsi="Arial Narrow"/>
          <w:sz w:val="22"/>
          <w:szCs w:val="22"/>
          <w:lang w:eastAsia="zh-CN"/>
        </w:rPr>
        <w:t>Skladno z ZJN-3 je lahko ponudnik katerakoli pravna ali fizična oseba, ki izpolnjuje vse naročnikove zahteve iz te dokumentacije.</w:t>
      </w:r>
    </w:p>
    <w:p w14:paraId="79177F0E" w14:textId="77777777" w:rsidR="00330165" w:rsidRPr="003806AF" w:rsidRDefault="00330165" w:rsidP="00330165">
      <w:pPr>
        <w:jc w:val="both"/>
        <w:rPr>
          <w:rFonts w:ascii="Arial Narrow" w:hAnsi="Arial Narrow" w:cs="Arial"/>
          <w:sz w:val="22"/>
          <w:szCs w:val="22"/>
        </w:rPr>
      </w:pPr>
    </w:p>
    <w:p w14:paraId="15723745" w14:textId="77777777" w:rsidR="00330165" w:rsidRDefault="00330165" w:rsidP="00330165">
      <w:pPr>
        <w:spacing w:line="276" w:lineRule="auto"/>
        <w:rPr>
          <w:rFonts w:ascii="Arial Narrow" w:hAnsi="Arial Narrow"/>
          <w:sz w:val="22"/>
          <w:szCs w:val="22"/>
          <w:lang w:eastAsia="zh-CN"/>
        </w:rPr>
      </w:pPr>
    </w:p>
    <w:p w14:paraId="59BF1D38" w14:textId="77777777" w:rsidR="00330165" w:rsidRPr="004325C0" w:rsidRDefault="00330165" w:rsidP="009976B3">
      <w:pPr>
        <w:spacing w:line="276" w:lineRule="auto"/>
        <w:jc w:val="both"/>
        <w:rPr>
          <w:rFonts w:ascii="Arial Narrow" w:hAnsi="Arial Narrow"/>
          <w:sz w:val="22"/>
          <w:szCs w:val="22"/>
          <w:lang w:eastAsia="zh-CN"/>
        </w:rPr>
      </w:pPr>
      <w:r w:rsidRPr="004325C0">
        <w:rPr>
          <w:rFonts w:ascii="Arial Narrow" w:hAnsi="Arial Narrow"/>
          <w:sz w:val="22"/>
          <w:szCs w:val="22"/>
          <w:lang w:eastAsia="zh-CN"/>
        </w:rPr>
        <w:t>ZJN-3 pojem gospodarskega subjekta določa širše, kakor ga je določal ZJN-2, in sicer kot katerokoli fizično ali pravno osebo ali skupino teh oseb.</w:t>
      </w:r>
      <w:r w:rsidRPr="004325C0">
        <w:rPr>
          <w:rFonts w:ascii="Arial Narrow" w:hAnsi="Arial Narrow"/>
          <w:sz w:val="22"/>
          <w:szCs w:val="22"/>
        </w:rPr>
        <w:t xml:space="preserve"> </w:t>
      </w:r>
      <w:r w:rsidRPr="004325C0">
        <w:rPr>
          <w:rFonts w:ascii="Arial Narrow" w:hAnsi="Arial Narrow"/>
          <w:sz w:val="22"/>
          <w:szCs w:val="22"/>
          <w:lang w:eastAsia="zh-CN"/>
        </w:rPr>
        <w:t xml:space="preserve">Navedeno pomeni, da lahko kot ponudnik na javnih naročilih nastopa tudi fizična oseba, ki ne deluje kot samostojni podjetnik. Zaradi navedenega dejstva morajo biti vsi </w:t>
      </w:r>
      <w:r>
        <w:rPr>
          <w:rFonts w:ascii="Arial Narrow" w:hAnsi="Arial Narrow"/>
          <w:sz w:val="22"/>
          <w:szCs w:val="22"/>
          <w:lang w:eastAsia="zh-CN"/>
        </w:rPr>
        <w:t xml:space="preserve">sodelujoči </w:t>
      </w:r>
      <w:r w:rsidRPr="004325C0">
        <w:rPr>
          <w:rFonts w:ascii="Arial Narrow" w:hAnsi="Arial Narrow"/>
          <w:sz w:val="22"/>
          <w:szCs w:val="22"/>
          <w:lang w:eastAsia="zh-CN"/>
        </w:rPr>
        <w:t>kadri navedeni kot podizvajalci.</w:t>
      </w:r>
    </w:p>
    <w:p w14:paraId="65E66CDB" w14:textId="77777777" w:rsidR="00330165" w:rsidRPr="00BC6203" w:rsidRDefault="00330165" w:rsidP="009976B3">
      <w:pPr>
        <w:jc w:val="both"/>
        <w:rPr>
          <w:rFonts w:ascii="Arial Narrow" w:hAnsi="Arial Narrow" w:cs="Arial"/>
          <w:sz w:val="22"/>
          <w:szCs w:val="22"/>
        </w:rPr>
      </w:pPr>
    </w:p>
    <w:p w14:paraId="217EBBFA" w14:textId="77777777" w:rsidR="0089238A" w:rsidRPr="00BC6203" w:rsidRDefault="0089238A" w:rsidP="0089238A">
      <w:pPr>
        <w:jc w:val="both"/>
        <w:rPr>
          <w:rFonts w:ascii="Arial Narrow" w:hAnsi="Arial Narrow" w:cs="Arial"/>
          <w:sz w:val="22"/>
          <w:szCs w:val="22"/>
        </w:rPr>
      </w:pPr>
    </w:p>
    <w:p w14:paraId="15FE1BC6" w14:textId="77777777" w:rsidR="0089238A" w:rsidRPr="00BC6203" w:rsidRDefault="0089238A" w:rsidP="0089238A">
      <w:pPr>
        <w:jc w:val="both"/>
        <w:rPr>
          <w:rFonts w:ascii="Arial Narrow" w:hAnsi="Arial Narrow"/>
          <w:b/>
          <w:bCs/>
          <w:sz w:val="22"/>
          <w:szCs w:val="22"/>
        </w:rPr>
      </w:pPr>
      <w:r w:rsidRPr="00BC6203">
        <w:rPr>
          <w:rFonts w:ascii="Arial Narrow" w:hAnsi="Arial Narrow"/>
          <w:b/>
          <w:bCs/>
          <w:sz w:val="22"/>
          <w:szCs w:val="22"/>
        </w:rPr>
        <w:t>3.1.1.      ESPD</w:t>
      </w:r>
    </w:p>
    <w:p w14:paraId="507C2603" w14:textId="77777777" w:rsidR="0089238A" w:rsidRDefault="0089238A" w:rsidP="0089238A">
      <w:pPr>
        <w:jc w:val="both"/>
        <w:rPr>
          <w:rFonts w:ascii="Arial Narrow" w:hAnsi="Arial Narrow"/>
          <w:sz w:val="22"/>
          <w:szCs w:val="22"/>
        </w:rPr>
      </w:pPr>
    </w:p>
    <w:p w14:paraId="45CB2BF0" w14:textId="77777777" w:rsidR="0095639B" w:rsidRPr="00722516" w:rsidRDefault="0095639B" w:rsidP="0095639B">
      <w:pPr>
        <w:ind w:left="1" w:hanging="1"/>
        <w:jc w:val="both"/>
        <w:rPr>
          <w:rFonts w:ascii="Arial Narrow" w:hAnsi="Arial Narrow"/>
          <w:sz w:val="22"/>
          <w:szCs w:val="22"/>
        </w:rPr>
      </w:pPr>
      <w:r w:rsidRPr="00722516">
        <w:rPr>
          <w:rFonts w:ascii="Arial Narrow" w:hAnsi="Arial Narrow"/>
          <w:iCs/>
          <w:sz w:val="22"/>
          <w:szCs w:val="22"/>
        </w:rPr>
        <w:t>Ponudnik mora izpolnjevati vse pogoje, ki so navedeni v predmetni dokumentaciji v zvezi z oddajo javnega naročila.</w:t>
      </w:r>
    </w:p>
    <w:p w14:paraId="1E6170C7" w14:textId="77777777" w:rsidR="0095639B" w:rsidRPr="00722516" w:rsidRDefault="0095639B" w:rsidP="0095639B">
      <w:pPr>
        <w:ind w:left="1" w:hanging="1"/>
        <w:jc w:val="both"/>
        <w:rPr>
          <w:rFonts w:ascii="Arial Narrow" w:hAnsi="Arial Narrow"/>
          <w:iCs/>
          <w:sz w:val="22"/>
          <w:szCs w:val="22"/>
        </w:rPr>
      </w:pPr>
      <w:r w:rsidRPr="00722516">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1B304CED" w14:textId="77777777" w:rsidR="0095639B" w:rsidRPr="00722516" w:rsidRDefault="0095639B" w:rsidP="0095639B">
      <w:pPr>
        <w:ind w:left="1" w:hanging="1"/>
        <w:jc w:val="both"/>
        <w:rPr>
          <w:rFonts w:ascii="Arial Narrow" w:hAnsi="Arial Narrow"/>
          <w:iCs/>
          <w:strike/>
          <w:color w:val="FF0000"/>
          <w:sz w:val="22"/>
          <w:szCs w:val="22"/>
        </w:rPr>
      </w:pPr>
    </w:p>
    <w:p w14:paraId="2703D047" w14:textId="77777777" w:rsidR="0095639B" w:rsidRPr="00722516" w:rsidRDefault="0095639B" w:rsidP="0095639B">
      <w:pPr>
        <w:jc w:val="both"/>
        <w:rPr>
          <w:rFonts w:ascii="Arial Narrow" w:hAnsi="Arial Narrow"/>
          <w:b/>
          <w:sz w:val="22"/>
          <w:szCs w:val="22"/>
        </w:rPr>
      </w:pPr>
      <w:r w:rsidRPr="00722516">
        <w:rPr>
          <w:rFonts w:ascii="Arial Narrow" w:hAnsi="Arial Narrow"/>
          <w:b/>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585A05C3" w14:textId="77777777" w:rsidR="0095639B" w:rsidRPr="00722516" w:rsidRDefault="0095639B" w:rsidP="0095639B">
      <w:pPr>
        <w:jc w:val="both"/>
        <w:rPr>
          <w:rFonts w:ascii="Arial Narrow" w:hAnsi="Arial Narrow"/>
          <w:b/>
          <w:sz w:val="22"/>
          <w:szCs w:val="22"/>
        </w:rPr>
      </w:pPr>
    </w:p>
    <w:p w14:paraId="109BFF1B" w14:textId="77777777" w:rsidR="0095639B" w:rsidRPr="00722516" w:rsidRDefault="0095639B" w:rsidP="0095639B">
      <w:pPr>
        <w:jc w:val="both"/>
        <w:rPr>
          <w:rFonts w:ascii="Arial Narrow" w:hAnsi="Arial Narrow"/>
          <w:b/>
          <w:sz w:val="22"/>
          <w:szCs w:val="22"/>
        </w:rPr>
      </w:pPr>
      <w:r w:rsidRPr="00722516">
        <w:rPr>
          <w:rFonts w:ascii="Arial Narrow" w:hAnsi="Arial Narrow"/>
          <w:b/>
          <w:sz w:val="22"/>
          <w:szCs w:val="22"/>
        </w:rPr>
        <w:t>Oba načina oddaje ponudbe, kot je opisano zgoraj, sta enakovredna in pravno zavezujoča.</w:t>
      </w:r>
    </w:p>
    <w:p w14:paraId="4B966C8D" w14:textId="77777777" w:rsidR="0095639B" w:rsidRPr="00722516" w:rsidRDefault="0095639B" w:rsidP="0095639B">
      <w:pPr>
        <w:jc w:val="both"/>
        <w:rPr>
          <w:rFonts w:ascii="Arial Narrow" w:hAnsi="Arial Narrow"/>
          <w:b/>
          <w:sz w:val="22"/>
          <w:szCs w:val="22"/>
        </w:rPr>
      </w:pPr>
      <w:r w:rsidRPr="00722516">
        <w:rPr>
          <w:rFonts w:ascii="Arial Narrow" w:hAnsi="Arial Narrow"/>
          <w:b/>
          <w:sz w:val="22"/>
          <w:szCs w:val="22"/>
        </w:rPr>
        <w:t>Za ostale sodelujoče ponudnik v razdelek »ESPD-ostali sodelujoči« priloži podpisane ESPD v pdf obliki, ali v elektronski obliki podpisan xml.</w:t>
      </w:r>
    </w:p>
    <w:p w14:paraId="64CF2A79" w14:textId="77777777" w:rsidR="0095639B" w:rsidRPr="00722516" w:rsidRDefault="0095639B" w:rsidP="0095639B">
      <w:pPr>
        <w:jc w:val="both"/>
        <w:rPr>
          <w:rFonts w:ascii="Arial Narrow" w:hAnsi="Arial Narrow"/>
          <w:b/>
          <w:sz w:val="22"/>
          <w:szCs w:val="22"/>
        </w:rPr>
      </w:pPr>
    </w:p>
    <w:p w14:paraId="7A9D4835" w14:textId="77777777" w:rsidR="0095639B" w:rsidRPr="00722516" w:rsidRDefault="0095639B" w:rsidP="0095639B">
      <w:pPr>
        <w:jc w:val="both"/>
        <w:rPr>
          <w:rFonts w:ascii="Arial Narrow" w:hAnsi="Arial Narrow"/>
          <w:b/>
          <w:sz w:val="22"/>
          <w:szCs w:val="22"/>
        </w:rPr>
      </w:pPr>
      <w:r w:rsidRPr="00722516">
        <w:rPr>
          <w:rFonts w:ascii="Arial Narrow" w:hAnsi="Arial Narrow"/>
          <w:b/>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7EE81ACD" w14:textId="77777777" w:rsidR="0095639B" w:rsidRPr="00722516" w:rsidRDefault="0095639B" w:rsidP="0095639B">
      <w:pPr>
        <w:jc w:val="both"/>
        <w:rPr>
          <w:rFonts w:ascii="Arial Narrow" w:hAnsi="Arial Narrow"/>
          <w:b/>
          <w:sz w:val="22"/>
          <w:szCs w:val="22"/>
        </w:rPr>
      </w:pPr>
    </w:p>
    <w:p w14:paraId="29592CED" w14:textId="77777777" w:rsidR="0095639B" w:rsidRPr="00722516" w:rsidRDefault="0095639B" w:rsidP="0095639B">
      <w:pPr>
        <w:ind w:left="1" w:hanging="1"/>
        <w:jc w:val="both"/>
        <w:rPr>
          <w:rFonts w:ascii="Arial Narrow" w:hAnsi="Arial Narrow"/>
          <w:iCs/>
          <w:sz w:val="22"/>
          <w:szCs w:val="22"/>
        </w:rPr>
      </w:pPr>
      <w:r w:rsidRPr="00722516">
        <w:rPr>
          <w:rFonts w:ascii="Arial Narrow" w:hAnsi="Arial Narrow"/>
          <w:iCs/>
          <w:sz w:val="22"/>
          <w:szCs w:val="22"/>
        </w:rPr>
        <w:t>Naročnik lahko ponudnike kadar koli med postopkom pozove, da predložijo vsa dokazila ali del dokazil v zvezi z navedbami v ESPD.</w:t>
      </w:r>
    </w:p>
    <w:p w14:paraId="5D1D3CB7" w14:textId="77777777" w:rsidR="0095639B" w:rsidRPr="00722516" w:rsidRDefault="0095639B" w:rsidP="0095639B">
      <w:pPr>
        <w:ind w:left="1" w:hanging="1"/>
        <w:jc w:val="both"/>
        <w:rPr>
          <w:rFonts w:ascii="Arial Narrow" w:hAnsi="Arial Narrow"/>
          <w:sz w:val="22"/>
          <w:szCs w:val="22"/>
        </w:rPr>
      </w:pPr>
    </w:p>
    <w:p w14:paraId="45AF104C" w14:textId="77777777" w:rsidR="0095639B" w:rsidRPr="00722516" w:rsidRDefault="0095639B" w:rsidP="0095639B">
      <w:pPr>
        <w:ind w:left="1" w:hanging="1"/>
        <w:jc w:val="both"/>
        <w:rPr>
          <w:rFonts w:ascii="Arial Narrow" w:hAnsi="Arial Narrow"/>
          <w:iCs/>
          <w:sz w:val="22"/>
          <w:szCs w:val="22"/>
        </w:rPr>
      </w:pPr>
      <w:r w:rsidRPr="00722516">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81108F3" w14:textId="77777777" w:rsidR="0095639B" w:rsidRPr="00722516" w:rsidRDefault="0095639B" w:rsidP="0095639B">
      <w:pPr>
        <w:ind w:left="1" w:hanging="1"/>
        <w:jc w:val="both"/>
        <w:rPr>
          <w:rFonts w:ascii="Arial Narrow" w:hAnsi="Arial Narrow"/>
          <w:sz w:val="22"/>
          <w:szCs w:val="22"/>
        </w:rPr>
      </w:pPr>
    </w:p>
    <w:p w14:paraId="70914E35" w14:textId="77777777" w:rsidR="0095639B" w:rsidRPr="00722516" w:rsidRDefault="0095639B" w:rsidP="0095639B">
      <w:pPr>
        <w:ind w:left="1" w:hanging="1"/>
        <w:jc w:val="both"/>
        <w:rPr>
          <w:rFonts w:ascii="Arial Narrow" w:hAnsi="Arial Narrow"/>
          <w:iCs/>
          <w:sz w:val="22"/>
          <w:szCs w:val="22"/>
        </w:rPr>
      </w:pPr>
      <w:r w:rsidRPr="00722516">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117231BB" w14:textId="77777777" w:rsidR="0095639B" w:rsidRPr="00722516" w:rsidRDefault="0095639B" w:rsidP="0095639B">
      <w:pPr>
        <w:ind w:left="1" w:hanging="1"/>
        <w:jc w:val="both"/>
        <w:rPr>
          <w:rFonts w:ascii="Arial Narrow" w:hAnsi="Arial Narrow"/>
          <w:sz w:val="22"/>
          <w:szCs w:val="22"/>
        </w:rPr>
      </w:pPr>
    </w:p>
    <w:p w14:paraId="64EA8AC1" w14:textId="77777777" w:rsidR="0095639B" w:rsidRPr="00722516" w:rsidRDefault="0095639B" w:rsidP="0095639B">
      <w:pPr>
        <w:ind w:left="1" w:hanging="1"/>
        <w:jc w:val="both"/>
        <w:rPr>
          <w:rFonts w:ascii="Arial Narrow" w:hAnsi="Arial Narrow"/>
          <w:sz w:val="22"/>
          <w:szCs w:val="22"/>
        </w:rPr>
      </w:pPr>
      <w:r w:rsidRPr="00722516">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4D9F452" w14:textId="77777777" w:rsidR="0095639B" w:rsidRPr="00722516" w:rsidRDefault="0095639B" w:rsidP="0095639B">
      <w:pPr>
        <w:ind w:left="1" w:hanging="1"/>
        <w:jc w:val="both"/>
        <w:rPr>
          <w:rFonts w:ascii="Arial Narrow" w:hAnsi="Arial Narrow"/>
          <w:sz w:val="22"/>
          <w:szCs w:val="22"/>
        </w:rPr>
      </w:pPr>
      <w:r w:rsidRPr="00722516">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7B990F68" w14:textId="77777777" w:rsidR="0089238A" w:rsidRDefault="0089238A" w:rsidP="0089238A">
      <w:pPr>
        <w:jc w:val="both"/>
        <w:rPr>
          <w:b/>
          <w:color w:val="FF0000"/>
          <w:sz w:val="22"/>
          <w:szCs w:val="22"/>
        </w:rPr>
      </w:pPr>
    </w:p>
    <w:p w14:paraId="041051AA" w14:textId="77777777" w:rsidR="00722516" w:rsidRPr="00BC6203" w:rsidRDefault="00722516" w:rsidP="0089238A">
      <w:pPr>
        <w:jc w:val="both"/>
        <w:rPr>
          <w:rFonts w:ascii="Arial Narrow" w:hAnsi="Arial Narrow" w:cs="Arial"/>
          <w:sz w:val="22"/>
          <w:szCs w:val="22"/>
        </w:rPr>
      </w:pPr>
    </w:p>
    <w:p w14:paraId="39F114D3" w14:textId="77777777" w:rsidR="0089238A" w:rsidRPr="00BC6203" w:rsidRDefault="0089238A" w:rsidP="0089238A">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70B8A8DC" w14:textId="77777777" w:rsidR="0089238A" w:rsidRPr="00BC6203" w:rsidRDefault="0089238A" w:rsidP="0089238A">
      <w:pPr>
        <w:ind w:left="720"/>
        <w:rPr>
          <w:rFonts w:ascii="Arial Narrow" w:hAnsi="Arial Narrow"/>
          <w:b/>
          <w:sz w:val="22"/>
          <w:szCs w:val="22"/>
        </w:rPr>
      </w:pPr>
    </w:p>
    <w:p w14:paraId="7732E153" w14:textId="77777777" w:rsidR="0089238A" w:rsidRPr="00BC6203" w:rsidRDefault="0089238A" w:rsidP="0089238A">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75FB3272" w14:textId="77777777" w:rsidR="0089238A" w:rsidRPr="00BC6203" w:rsidRDefault="0089238A" w:rsidP="0089238A">
      <w:pPr>
        <w:ind w:left="1080"/>
        <w:jc w:val="both"/>
        <w:rPr>
          <w:rFonts w:ascii="Arial Narrow" w:hAnsi="Arial Narrow"/>
          <w:b/>
          <w:sz w:val="22"/>
          <w:szCs w:val="22"/>
        </w:rPr>
      </w:pPr>
    </w:p>
    <w:p w14:paraId="40CB4503" w14:textId="77777777" w:rsidR="0089238A" w:rsidRPr="00BC6203" w:rsidRDefault="0089238A" w:rsidP="0089238A">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512358D5" w14:textId="77777777" w:rsidR="0089238A" w:rsidRPr="00BC6203" w:rsidRDefault="0089238A" w:rsidP="0089238A">
      <w:pPr>
        <w:ind w:left="1080"/>
        <w:jc w:val="both"/>
        <w:rPr>
          <w:rFonts w:ascii="Arial Narrow" w:hAnsi="Arial Narrow"/>
          <w:b/>
          <w:sz w:val="22"/>
          <w:szCs w:val="22"/>
        </w:rPr>
      </w:pPr>
    </w:p>
    <w:p w14:paraId="5413CDED" w14:textId="77777777" w:rsidR="0089238A" w:rsidRPr="00BC6203" w:rsidRDefault="0089238A" w:rsidP="0089238A">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6CFE22E" w14:textId="77777777" w:rsidR="0089238A" w:rsidRPr="00BC6203" w:rsidRDefault="0089238A" w:rsidP="0089238A">
      <w:pPr>
        <w:rPr>
          <w:rFonts w:ascii="Arial Narrow" w:hAnsi="Arial Narrow"/>
          <w:sz w:val="22"/>
          <w:szCs w:val="22"/>
        </w:rPr>
      </w:pPr>
    </w:p>
    <w:p w14:paraId="4024B376" w14:textId="77777777" w:rsidR="0089238A" w:rsidRPr="00BC6203" w:rsidRDefault="0089238A" w:rsidP="0089238A">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B058AE9" w14:textId="77777777" w:rsidR="0089238A" w:rsidRPr="00BC6203" w:rsidRDefault="0089238A" w:rsidP="0089238A">
      <w:pPr>
        <w:jc w:val="both"/>
        <w:rPr>
          <w:rFonts w:ascii="Arial Narrow" w:hAnsi="Arial Narrow" w:cs="Arial"/>
          <w:sz w:val="22"/>
          <w:szCs w:val="22"/>
        </w:rPr>
      </w:pPr>
    </w:p>
    <w:p w14:paraId="7EAEECB3" w14:textId="77777777" w:rsidR="0089238A" w:rsidRPr="00BC6203" w:rsidRDefault="0089238A" w:rsidP="0089238A">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17BB89FD" w14:textId="77777777" w:rsidR="0089238A" w:rsidRPr="00BC6203" w:rsidRDefault="0089238A" w:rsidP="0089238A">
      <w:pPr>
        <w:rPr>
          <w:rFonts w:ascii="Arial Narrow" w:hAnsi="Arial Narrow"/>
          <w:b/>
          <w:sz w:val="22"/>
          <w:szCs w:val="22"/>
        </w:rPr>
      </w:pPr>
    </w:p>
    <w:p w14:paraId="10A9653D" w14:textId="77777777" w:rsidR="0089238A" w:rsidRPr="00BC6203" w:rsidRDefault="0089238A" w:rsidP="0089238A">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4D9D7CB9" w14:textId="77777777" w:rsidR="0089238A" w:rsidRPr="00BC6203" w:rsidRDefault="0089238A" w:rsidP="0089238A">
      <w:pPr>
        <w:rPr>
          <w:rFonts w:ascii="Arial Narrow" w:hAnsi="Arial Narrow"/>
          <w:strike/>
          <w:color w:val="FF0000"/>
          <w:sz w:val="22"/>
          <w:szCs w:val="22"/>
        </w:rPr>
      </w:pPr>
    </w:p>
    <w:p w14:paraId="2DC69B73" w14:textId="77777777" w:rsidR="0089238A" w:rsidRPr="00BC6203" w:rsidRDefault="0089238A" w:rsidP="0089238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3746673D" w14:textId="77777777" w:rsidR="0089238A" w:rsidRPr="00BC6203" w:rsidRDefault="0089238A" w:rsidP="0089238A">
      <w:pPr>
        <w:jc w:val="both"/>
        <w:rPr>
          <w:rFonts w:ascii="Arial Narrow" w:hAnsi="Arial Narrow" w:cs="Arial"/>
          <w:b/>
          <w:sz w:val="22"/>
          <w:szCs w:val="22"/>
          <w:u w:val="single"/>
        </w:rPr>
      </w:pPr>
    </w:p>
    <w:p w14:paraId="22F36E8C"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14:paraId="6FE4AD19" w14:textId="77777777" w:rsidR="0089238A" w:rsidRPr="00BC6203" w:rsidRDefault="0089238A" w:rsidP="0089238A">
      <w:pPr>
        <w:rPr>
          <w:rFonts w:ascii="Arial Narrow" w:hAnsi="Arial Narrow"/>
          <w:color w:val="FF0000"/>
          <w:sz w:val="22"/>
          <w:szCs w:val="22"/>
        </w:rPr>
      </w:pPr>
    </w:p>
    <w:p w14:paraId="32D199C9" w14:textId="77777777" w:rsidR="0089238A" w:rsidRPr="00BC6203" w:rsidRDefault="0089238A" w:rsidP="0089238A">
      <w:pPr>
        <w:jc w:val="both"/>
        <w:rPr>
          <w:rFonts w:ascii="Arial Narrow" w:hAnsi="Arial Narrow"/>
          <w:sz w:val="22"/>
          <w:szCs w:val="22"/>
        </w:rPr>
      </w:pPr>
      <w:r w:rsidRPr="007672FC">
        <w:rPr>
          <w:rFonts w:ascii="Arial Narrow" w:hAnsi="Arial Narrow"/>
          <w:sz w:val="22"/>
          <w:szCs w:val="22"/>
          <w:highlight w:val="yellow"/>
        </w:rPr>
        <w:t>Ponudnik v informacijskem sistemu e-JN v razdelek »Predračun« naloži izpolnjen obrazec »Povzetek predračuna (rekapitulacija)« v pdf datoteki, ki bo dostopen na javnem odpiranju ponudb, obrazec »Predračun« v excel datoteki pa naloži v razdelek »Drugi dokumenti«. V primeru razhajanj med podatki v Povzetku predračuna (rekapitulaciji)</w:t>
      </w:r>
      <w:r>
        <w:rPr>
          <w:rFonts w:ascii="Arial Narrow" w:hAnsi="Arial Narrow"/>
          <w:sz w:val="22"/>
          <w:szCs w:val="22"/>
          <w:highlight w:val="yellow"/>
        </w:rPr>
        <w:t xml:space="preserve">  v pdf obliki</w:t>
      </w:r>
      <w:r w:rsidRPr="007672FC">
        <w:rPr>
          <w:rFonts w:ascii="Arial Narrow" w:hAnsi="Arial Narrow"/>
          <w:sz w:val="22"/>
          <w:szCs w:val="22"/>
          <w:highlight w:val="yellow"/>
        </w:rPr>
        <w:t xml:space="preserve"> - naloženim v razdelek »Predračun«, in Predračunom v excel datoteki - naloženim v razdelek »Drugi dokumenti«, kot veljavni štejejo podatki v predračunu, naloženim v razdelku »Drugi dokumenti«.</w:t>
      </w:r>
    </w:p>
    <w:p w14:paraId="2E0577AE" w14:textId="77777777" w:rsidR="0089238A" w:rsidRPr="00BC6203" w:rsidRDefault="0089238A" w:rsidP="0089238A">
      <w:pPr>
        <w:jc w:val="both"/>
        <w:rPr>
          <w:rFonts w:ascii="Arial Narrow" w:hAnsi="Arial Narrow" w:cs="Arial"/>
          <w:sz w:val="22"/>
          <w:szCs w:val="22"/>
        </w:rPr>
      </w:pPr>
    </w:p>
    <w:p w14:paraId="22CD28E0" w14:textId="77777777" w:rsidR="0089238A" w:rsidRPr="00BC6203" w:rsidRDefault="0089238A" w:rsidP="0089238A">
      <w:pPr>
        <w:jc w:val="both"/>
        <w:rPr>
          <w:rStyle w:val="Krepko"/>
          <w:rFonts w:ascii="Arial Narrow" w:hAnsi="Arial Narrow"/>
          <w:b w:val="0"/>
          <w:bCs w:val="0"/>
          <w:sz w:val="22"/>
          <w:szCs w:val="22"/>
        </w:rPr>
      </w:pPr>
      <w:r w:rsidRPr="00BC6203">
        <w:rPr>
          <w:rStyle w:val="Krepko"/>
          <w:rFonts w:ascii="Arial Narrow" w:hAnsi="Arial Narrow"/>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33A5EAF9" w14:textId="77777777" w:rsidR="0089238A" w:rsidRPr="00BC6203" w:rsidRDefault="0089238A" w:rsidP="0089238A">
      <w:pPr>
        <w:jc w:val="both"/>
        <w:rPr>
          <w:rFonts w:ascii="Arial Narrow" w:hAnsi="Arial Narrow" w:cs="Arial"/>
          <w:color w:val="FF0000"/>
          <w:sz w:val="22"/>
          <w:szCs w:val="22"/>
        </w:rPr>
      </w:pPr>
    </w:p>
    <w:p w14:paraId="7F3424E0" w14:textId="77777777" w:rsidR="0089238A" w:rsidRPr="00BC6203" w:rsidRDefault="0089238A" w:rsidP="0089238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0E779E16" w14:textId="77777777" w:rsidR="0089238A" w:rsidRPr="00BC6203" w:rsidRDefault="0089238A" w:rsidP="0089238A">
      <w:pPr>
        <w:jc w:val="both"/>
        <w:rPr>
          <w:rFonts w:ascii="Arial Narrow" w:hAnsi="Arial Narrow" w:cs="Arial"/>
          <w:b/>
          <w:sz w:val="22"/>
          <w:szCs w:val="22"/>
          <w:u w:val="single"/>
        </w:rPr>
      </w:pPr>
    </w:p>
    <w:p w14:paraId="1DF87D73"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60F154E1"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5C9937D4" w14:textId="77777777" w:rsidR="0089238A" w:rsidRPr="00BC6203" w:rsidRDefault="0089238A" w:rsidP="0089238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7CFFA3BE" w14:textId="77777777" w:rsidR="0089238A" w:rsidRPr="00BC6203" w:rsidRDefault="0089238A" w:rsidP="0089238A">
      <w:pPr>
        <w:jc w:val="both"/>
        <w:rPr>
          <w:rFonts w:ascii="Arial Narrow" w:hAnsi="Arial Narrow" w:cs="Arial"/>
          <w:b/>
          <w:sz w:val="22"/>
          <w:szCs w:val="22"/>
          <w:u w:val="single"/>
        </w:rPr>
      </w:pPr>
    </w:p>
    <w:p w14:paraId="7639A728"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1CCEA28B" w14:textId="77777777" w:rsidR="0089238A" w:rsidRDefault="0089238A" w:rsidP="0089238A">
      <w:pPr>
        <w:jc w:val="both"/>
        <w:rPr>
          <w:rFonts w:ascii="Arial Narrow" w:hAnsi="Arial Narrow" w:cs="Arial"/>
          <w:sz w:val="22"/>
          <w:szCs w:val="22"/>
        </w:rPr>
      </w:pPr>
    </w:p>
    <w:p w14:paraId="3E3E6F76"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7C46C7D9" w14:textId="77777777" w:rsidR="0089238A" w:rsidRPr="00BC6203" w:rsidRDefault="0089238A" w:rsidP="0089238A">
      <w:pPr>
        <w:jc w:val="both"/>
        <w:rPr>
          <w:rFonts w:ascii="Arial Narrow" w:hAnsi="Arial Narrow"/>
          <w:sz w:val="22"/>
          <w:szCs w:val="22"/>
        </w:rPr>
      </w:pPr>
    </w:p>
    <w:p w14:paraId="426DC2B3"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07D3120A" w14:textId="77777777" w:rsidR="0089238A" w:rsidRPr="00BC6203" w:rsidRDefault="0089238A" w:rsidP="0089238A">
      <w:pPr>
        <w:jc w:val="both"/>
        <w:rPr>
          <w:rFonts w:ascii="Arial Narrow" w:hAnsi="Arial Narrow"/>
          <w:sz w:val="22"/>
          <w:szCs w:val="22"/>
        </w:rPr>
      </w:pPr>
    </w:p>
    <w:p w14:paraId="4767C846"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737AF992" w14:textId="77777777" w:rsidR="0089238A" w:rsidRDefault="0089238A" w:rsidP="0089238A">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C502A0">
        <w:rPr>
          <w:rFonts w:ascii="Arial Narrow" w:hAnsi="Arial Narrow"/>
          <w:sz w:val="22"/>
          <w:szCs w:val="22"/>
        </w:rPr>
        <w:t>v času njene veljavnosti</w:t>
      </w:r>
      <w:r>
        <w:rPr>
          <w:rFonts w:ascii="Bookman Old Style" w:hAnsi="Bookman Old Style"/>
          <w:sz w:val="18"/>
          <w:szCs w:val="18"/>
        </w:rPr>
        <w:t xml:space="preserve"> </w:t>
      </w:r>
      <w:r w:rsidRPr="00BC6203">
        <w:rPr>
          <w:rFonts w:ascii="Arial Narrow" w:hAnsi="Arial Narrow"/>
          <w:sz w:val="22"/>
        </w:rPr>
        <w:t>ali</w:t>
      </w:r>
    </w:p>
    <w:p w14:paraId="4FC55591" w14:textId="77777777" w:rsidR="0089238A" w:rsidRPr="00BC6203" w:rsidRDefault="0089238A" w:rsidP="0089238A">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60707B82" w14:textId="77777777" w:rsidR="0089238A" w:rsidRPr="00BC6203" w:rsidRDefault="0089238A" w:rsidP="0089238A">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14:paraId="563F1047" w14:textId="77777777" w:rsidR="0089238A" w:rsidRPr="00FD5A63" w:rsidRDefault="0089238A" w:rsidP="0089238A">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4C605CC4" w14:textId="77777777" w:rsidR="0089238A" w:rsidRPr="00BC6203" w:rsidRDefault="0089238A" w:rsidP="0089238A">
      <w:pPr>
        <w:rPr>
          <w:rFonts w:ascii="Arial Narrow" w:hAnsi="Arial Narrow"/>
          <w:sz w:val="22"/>
          <w:szCs w:val="22"/>
        </w:rPr>
      </w:pPr>
    </w:p>
    <w:p w14:paraId="27D3B767"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002FA8FD" w14:textId="77777777" w:rsidR="0089238A" w:rsidRPr="00BC6203" w:rsidRDefault="0089238A" w:rsidP="0089238A">
      <w:pPr>
        <w:jc w:val="both"/>
        <w:rPr>
          <w:rFonts w:ascii="Arial Narrow" w:hAnsi="Arial Narrow"/>
          <w:sz w:val="22"/>
          <w:szCs w:val="22"/>
        </w:rPr>
      </w:pPr>
    </w:p>
    <w:p w14:paraId="3F7298B9" w14:textId="77777777" w:rsidR="0089238A" w:rsidRPr="00BC6203" w:rsidRDefault="0089238A" w:rsidP="00892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2A59CE7F" w14:textId="77777777" w:rsidR="0089238A" w:rsidRPr="00BC6203" w:rsidRDefault="0089238A" w:rsidP="00892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5253A578" w14:textId="77777777" w:rsidR="0089238A" w:rsidRPr="00BC6203" w:rsidRDefault="0089238A" w:rsidP="00892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14:paraId="6DFFC36F" w14:textId="77777777" w:rsidR="0089238A" w:rsidRPr="00BC6203" w:rsidRDefault="0089238A" w:rsidP="0089238A">
      <w:pPr>
        <w:jc w:val="both"/>
        <w:rPr>
          <w:rFonts w:ascii="Arial Narrow" w:hAnsi="Arial Narrow" w:cs="Arial"/>
          <w:strike/>
          <w:color w:val="FF0000"/>
          <w:sz w:val="22"/>
          <w:szCs w:val="22"/>
          <w:u w:val="single"/>
        </w:rPr>
      </w:pPr>
    </w:p>
    <w:p w14:paraId="07F9672C" w14:textId="77777777" w:rsidR="0089238A" w:rsidRPr="00BC6203" w:rsidRDefault="0089238A" w:rsidP="0089238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05F7C18E" w14:textId="77777777" w:rsidR="0089238A" w:rsidRPr="00BC6203" w:rsidRDefault="0089238A" w:rsidP="0089238A">
      <w:pPr>
        <w:rPr>
          <w:rFonts w:ascii="Arial Narrow" w:hAnsi="Arial Narrow"/>
          <w:sz w:val="22"/>
          <w:szCs w:val="22"/>
        </w:rPr>
      </w:pPr>
    </w:p>
    <w:p w14:paraId="0CC90B67"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C72558" w14:textId="77777777" w:rsidR="0089238A" w:rsidRPr="00BC6203" w:rsidRDefault="0089238A" w:rsidP="0089238A">
      <w:pPr>
        <w:jc w:val="both"/>
        <w:rPr>
          <w:rFonts w:ascii="Arial Narrow" w:hAnsi="Arial Narrow" w:cs="Arial"/>
          <w:sz w:val="22"/>
          <w:szCs w:val="22"/>
        </w:rPr>
      </w:pPr>
    </w:p>
    <w:p w14:paraId="4DF059EA" w14:textId="77777777" w:rsidR="0089238A" w:rsidRPr="00BC6203" w:rsidRDefault="0089238A" w:rsidP="0089238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18B641A6" w14:textId="77777777" w:rsidR="0089238A" w:rsidRPr="00BC6203" w:rsidRDefault="0089238A" w:rsidP="0089238A">
      <w:pPr>
        <w:jc w:val="both"/>
        <w:rPr>
          <w:rFonts w:ascii="Arial Narrow" w:hAnsi="Arial Narrow" w:cs="Arial"/>
          <w:b/>
          <w:sz w:val="22"/>
          <w:szCs w:val="22"/>
          <w:u w:val="single"/>
        </w:rPr>
      </w:pPr>
    </w:p>
    <w:p w14:paraId="23013667"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0090D0A2" w14:textId="77777777" w:rsidR="0089238A" w:rsidRPr="00BC6203" w:rsidRDefault="0089238A" w:rsidP="0089238A">
      <w:pPr>
        <w:jc w:val="both"/>
        <w:rPr>
          <w:rFonts w:ascii="Arial Narrow" w:hAnsi="Arial Narrow" w:cs="Arial"/>
          <w:color w:val="FF0000"/>
          <w:sz w:val="22"/>
          <w:szCs w:val="22"/>
        </w:rPr>
      </w:pPr>
    </w:p>
    <w:p w14:paraId="4EA087B4" w14:textId="77777777" w:rsidR="0089238A" w:rsidRDefault="0089238A" w:rsidP="0089238A">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w:t>
      </w:r>
      <w:r w:rsidRPr="0039286F">
        <w:rPr>
          <w:rFonts w:ascii="Arial Narrow" w:hAnsi="Arial Narrow" w:cs="Arial"/>
          <w:sz w:val="22"/>
          <w:szCs w:val="22"/>
        </w:rPr>
        <w:t xml:space="preserve">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39286F">
          <w:rPr>
            <w:rStyle w:val="Hiperpovezava"/>
            <w:rFonts w:ascii="Arial Narrow" w:hAnsi="Arial Narrow" w:cs="Arial"/>
            <w:color w:val="auto"/>
            <w:sz w:val="22"/>
            <w:szCs w:val="22"/>
          </w:rPr>
          <w:t>https://ejn.gov.si/eJN2</w:t>
        </w:r>
      </w:hyperlink>
      <w:r w:rsidRPr="0039286F">
        <w:rPr>
          <w:rFonts w:ascii="Arial Narrow" w:hAnsi="Arial Narrow" w:cs="Arial"/>
          <w:sz w:val="22"/>
          <w:szCs w:val="22"/>
        </w:rPr>
        <w:t>.</w:t>
      </w:r>
    </w:p>
    <w:p w14:paraId="7F82EEB6" w14:textId="77777777" w:rsidR="001E68BE" w:rsidRDefault="001E68BE" w:rsidP="0089238A">
      <w:pPr>
        <w:jc w:val="both"/>
        <w:rPr>
          <w:rFonts w:ascii="Arial Narrow" w:hAnsi="Arial Narrow" w:cs="Arial"/>
          <w:sz w:val="22"/>
          <w:szCs w:val="22"/>
        </w:rPr>
      </w:pPr>
    </w:p>
    <w:p w14:paraId="5D0CBE1E" w14:textId="77777777" w:rsidR="0039286F" w:rsidRPr="00E6361E" w:rsidRDefault="0039286F" w:rsidP="0039286F">
      <w:pPr>
        <w:rPr>
          <w:b/>
          <w:sz w:val="20"/>
          <w:szCs w:val="22"/>
        </w:rPr>
      </w:pPr>
      <w:r w:rsidRPr="00E6361E">
        <w:rPr>
          <w:b/>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6361E">
        <w:rPr>
          <w:rStyle w:val="Sprotnaopomba-sklic"/>
          <w:b/>
        </w:rPr>
        <w:footnoteReference w:id="1"/>
      </w:r>
      <w:r w:rsidRPr="00E6361E">
        <w:rPr>
          <w:b/>
        </w:rPr>
        <w:t>). Z oddajo ponudbe je le-ta zavezujoča za čas, naveden v ponudbi, razen če jo uporabnik ponudnika umakne ali spremeni pred potekom roka za oddajo ponudb.</w:t>
      </w:r>
    </w:p>
    <w:p w14:paraId="4CE6646E" w14:textId="77777777" w:rsidR="001E68BE" w:rsidRPr="00E6361E" w:rsidRDefault="001E68BE" w:rsidP="0089238A">
      <w:pPr>
        <w:jc w:val="both"/>
        <w:rPr>
          <w:rFonts w:ascii="Arial Narrow" w:hAnsi="Arial Narrow" w:cs="Arial"/>
          <w:b/>
          <w:sz w:val="22"/>
          <w:szCs w:val="22"/>
        </w:rPr>
      </w:pPr>
    </w:p>
    <w:p w14:paraId="3DA7C081" w14:textId="77777777" w:rsidR="0039286F" w:rsidRPr="00B15DE2" w:rsidRDefault="0039286F" w:rsidP="0039286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6790E7F5" w14:textId="77777777" w:rsidR="0089238A" w:rsidRPr="000D5A5C" w:rsidRDefault="0089238A" w:rsidP="0089238A">
      <w:pPr>
        <w:jc w:val="both"/>
        <w:rPr>
          <w:rFonts w:ascii="Arial Narrow" w:hAnsi="Arial Narrow"/>
          <w:b/>
          <w:sz w:val="22"/>
          <w:szCs w:val="22"/>
        </w:rPr>
      </w:pPr>
    </w:p>
    <w:p w14:paraId="3D1F8CB4" w14:textId="77777777" w:rsidR="0089238A" w:rsidRPr="00BC6203" w:rsidRDefault="0089238A" w:rsidP="0089238A">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7E65A20A" w14:textId="77777777" w:rsidR="0089238A" w:rsidRPr="00BC6203" w:rsidRDefault="0089238A" w:rsidP="0089238A">
      <w:pPr>
        <w:rPr>
          <w:rFonts w:ascii="Arial Narrow" w:hAnsi="Arial Narrow"/>
          <w:sz w:val="22"/>
          <w:szCs w:val="22"/>
        </w:rPr>
      </w:pPr>
    </w:p>
    <w:p w14:paraId="1C0652DF" w14:textId="77777777" w:rsidR="0089238A" w:rsidRPr="00BC6203" w:rsidRDefault="0089238A" w:rsidP="0089238A">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39A5E498" w14:textId="77777777" w:rsidR="0089238A" w:rsidRPr="00BC6203" w:rsidRDefault="0089238A" w:rsidP="0089238A">
      <w:pPr>
        <w:jc w:val="both"/>
        <w:rPr>
          <w:rFonts w:ascii="Arial Narrow" w:hAnsi="Arial Narrow" w:cs="Arial"/>
          <w:strike/>
          <w:color w:val="FF0000"/>
          <w:sz w:val="22"/>
          <w:szCs w:val="22"/>
        </w:rPr>
      </w:pPr>
    </w:p>
    <w:p w14:paraId="2C3F5BCF" w14:textId="77777777" w:rsidR="0089238A" w:rsidRPr="00BC6203" w:rsidRDefault="0089238A" w:rsidP="0089238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15B1DDB5" w14:textId="77777777" w:rsidR="0089238A" w:rsidRPr="00BC6203" w:rsidRDefault="0089238A" w:rsidP="0089238A">
      <w:pPr>
        <w:jc w:val="both"/>
        <w:rPr>
          <w:rFonts w:ascii="Arial Narrow" w:hAnsi="Arial Narrow" w:cs="Arial"/>
          <w:b/>
          <w:sz w:val="22"/>
          <w:szCs w:val="22"/>
          <w:u w:val="single"/>
        </w:rPr>
      </w:pPr>
    </w:p>
    <w:p w14:paraId="6393237F" w14:textId="77777777" w:rsidR="0089238A" w:rsidRPr="00BC6203" w:rsidRDefault="0089238A" w:rsidP="0089238A">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1EC5A890" w14:textId="77777777" w:rsidR="0089238A" w:rsidRPr="00BC6203" w:rsidRDefault="0089238A" w:rsidP="0089238A">
      <w:pPr>
        <w:jc w:val="both"/>
        <w:rPr>
          <w:rFonts w:ascii="Arial Narrow" w:hAnsi="Arial Narrow" w:cs="Arial"/>
          <w:b/>
          <w:sz w:val="22"/>
          <w:szCs w:val="22"/>
        </w:rPr>
      </w:pPr>
    </w:p>
    <w:p w14:paraId="1FE06598" w14:textId="77777777" w:rsidR="0089238A" w:rsidRPr="00E71FFA" w:rsidRDefault="0089238A" w:rsidP="0089238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7EA6446B" w14:textId="77777777" w:rsidR="0089238A" w:rsidRPr="00A53D70" w:rsidRDefault="0089238A" w:rsidP="0089238A">
      <w:pPr>
        <w:jc w:val="both"/>
        <w:rPr>
          <w:rFonts w:ascii="Arial Narrow" w:hAnsi="Arial Narrow"/>
          <w:sz w:val="22"/>
          <w:szCs w:val="22"/>
        </w:rPr>
      </w:pPr>
    </w:p>
    <w:p w14:paraId="4B9BB2A8" w14:textId="77777777" w:rsidR="0089238A" w:rsidRPr="00A53D70" w:rsidRDefault="0089238A" w:rsidP="0089238A">
      <w:pPr>
        <w:jc w:val="both"/>
        <w:rPr>
          <w:rFonts w:ascii="Arial Narrow" w:hAnsi="Arial Narrow"/>
          <w:sz w:val="22"/>
          <w:szCs w:val="22"/>
        </w:rPr>
      </w:pPr>
      <w:r w:rsidRPr="00A53D70">
        <w:rPr>
          <w:rFonts w:ascii="Arial Narrow" w:hAnsi="Arial Narrow"/>
          <w:sz w:val="22"/>
          <w:szCs w:val="22"/>
        </w:rPr>
        <w:t>Odpiranje poteka tako, da i</w:t>
      </w:r>
      <w:r w:rsidR="00C23086">
        <w:rPr>
          <w:rFonts w:ascii="Arial Narrow" w:hAnsi="Arial Narrow"/>
          <w:sz w:val="22"/>
          <w:szCs w:val="22"/>
        </w:rPr>
        <w:t>nformacijski sistem e-JN samodej</w:t>
      </w:r>
      <w:r w:rsidRPr="00A53D70">
        <w:rPr>
          <w:rFonts w:ascii="Arial Narrow" w:hAnsi="Arial Narrow"/>
          <w:sz w:val="22"/>
          <w:szCs w:val="22"/>
        </w:rPr>
        <w:t>no ob uri, ki je določena za javno odpiranje ponudb, prikaže podatke o ponudniku, o variantah, če so bile zahtevane oziroma do</w:t>
      </w:r>
      <w:r>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2F21C58D" w14:textId="77777777" w:rsidR="0089238A" w:rsidRPr="00A53D70" w:rsidRDefault="0089238A" w:rsidP="0089238A">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DA488FD" w14:textId="77777777" w:rsidR="0089238A" w:rsidRPr="00BC6203" w:rsidRDefault="0089238A" w:rsidP="0089238A">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6C2838C9" w14:textId="77777777" w:rsidR="0089238A" w:rsidRPr="00BC6203" w:rsidRDefault="0089238A" w:rsidP="0089238A">
      <w:pPr>
        <w:jc w:val="both"/>
        <w:rPr>
          <w:rFonts w:ascii="Arial Narrow" w:hAnsi="Arial Narrow" w:cs="Arial"/>
          <w:b/>
          <w:sz w:val="22"/>
          <w:szCs w:val="22"/>
        </w:rPr>
      </w:pPr>
    </w:p>
    <w:p w14:paraId="5E175FEB"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41C79F99" w14:textId="77777777" w:rsidR="0089238A" w:rsidRPr="00BC6203" w:rsidRDefault="0089238A" w:rsidP="0089238A">
      <w:pPr>
        <w:jc w:val="both"/>
        <w:rPr>
          <w:rFonts w:ascii="Arial Narrow" w:hAnsi="Arial Narrow" w:cs="Arial"/>
          <w:sz w:val="22"/>
          <w:szCs w:val="22"/>
        </w:rPr>
      </w:pPr>
    </w:p>
    <w:p w14:paraId="224299A2" w14:textId="77777777" w:rsidR="0089238A" w:rsidRPr="00BC6203" w:rsidRDefault="0089238A" w:rsidP="0089238A">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700CA8A7" w14:textId="77777777" w:rsidR="0089238A" w:rsidRPr="00BC6203" w:rsidRDefault="0089238A" w:rsidP="0089238A">
      <w:pPr>
        <w:jc w:val="both"/>
        <w:rPr>
          <w:rFonts w:ascii="Arial Narrow" w:hAnsi="Arial Narrow" w:cs="Arial"/>
          <w:b/>
          <w:sz w:val="22"/>
          <w:szCs w:val="22"/>
          <w:u w:val="single"/>
        </w:rPr>
      </w:pPr>
    </w:p>
    <w:p w14:paraId="30AEEF7A" w14:textId="77777777" w:rsidR="0089238A" w:rsidRDefault="0089238A" w:rsidP="0089238A">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4225E8DF" w14:textId="77777777" w:rsidR="0089238A" w:rsidRPr="00BC6203" w:rsidRDefault="0089238A" w:rsidP="0089238A">
      <w:pPr>
        <w:jc w:val="both"/>
        <w:rPr>
          <w:rFonts w:ascii="Arial Narrow" w:hAnsi="Arial Narrow" w:cs="Arial"/>
          <w:sz w:val="22"/>
          <w:szCs w:val="22"/>
        </w:rPr>
      </w:pPr>
    </w:p>
    <w:p w14:paraId="43638CC7" w14:textId="77777777" w:rsidR="0089238A" w:rsidRPr="00BC6203" w:rsidRDefault="0089238A" w:rsidP="0089238A">
      <w:pPr>
        <w:jc w:val="both"/>
        <w:rPr>
          <w:rFonts w:ascii="Arial Narrow" w:hAnsi="Arial Narrow" w:cs="Arial"/>
          <w:sz w:val="22"/>
          <w:szCs w:val="22"/>
        </w:rPr>
      </w:pPr>
    </w:p>
    <w:p w14:paraId="5D1C78FF" w14:textId="77777777" w:rsidR="0089238A" w:rsidRPr="00BC6203" w:rsidRDefault="0089238A" w:rsidP="0089238A">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285AAC26" w14:textId="77777777" w:rsidR="0089238A" w:rsidRPr="00BC6203" w:rsidRDefault="0089238A" w:rsidP="0089238A">
      <w:pPr>
        <w:jc w:val="both"/>
        <w:rPr>
          <w:rFonts w:ascii="Arial Narrow" w:hAnsi="Arial Narrow" w:cs="Arial"/>
          <w:color w:val="FF0000"/>
          <w:sz w:val="22"/>
          <w:szCs w:val="22"/>
        </w:rPr>
      </w:pPr>
    </w:p>
    <w:p w14:paraId="398AFBA8"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w:t>
      </w:r>
      <w:r w:rsidR="003A71C8">
        <w:rPr>
          <w:rFonts w:ascii="Arial Narrow" w:hAnsi="Arial Narrow" w:cs="Arial"/>
          <w:sz w:val="22"/>
          <w:szCs w:val="22"/>
        </w:rPr>
        <w:t>evno kršitvijo nastala škoda.</w:t>
      </w:r>
    </w:p>
    <w:p w14:paraId="23E52B4F" w14:textId="77777777" w:rsidR="0089238A" w:rsidRDefault="0089238A" w:rsidP="0089238A">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29BB2FEC" w14:textId="77777777" w:rsidR="0093071A" w:rsidRDefault="0093071A" w:rsidP="0089238A">
      <w:pPr>
        <w:spacing w:line="276" w:lineRule="auto"/>
        <w:jc w:val="both"/>
        <w:rPr>
          <w:rFonts w:ascii="Arial Narrow" w:hAnsi="Arial Narrow" w:cs="Arial"/>
          <w:b/>
          <w:sz w:val="22"/>
          <w:szCs w:val="22"/>
        </w:rPr>
      </w:pPr>
    </w:p>
    <w:p w14:paraId="0D2A2962" w14:textId="77777777" w:rsidR="0093071A" w:rsidRDefault="0093071A" w:rsidP="0089238A">
      <w:pPr>
        <w:spacing w:line="276" w:lineRule="auto"/>
        <w:jc w:val="both"/>
        <w:rPr>
          <w:rFonts w:ascii="Arial Narrow" w:hAnsi="Arial Narrow" w:cs="Arial"/>
          <w:b/>
          <w:sz w:val="22"/>
          <w:szCs w:val="22"/>
        </w:rPr>
      </w:pPr>
    </w:p>
    <w:p w14:paraId="2582545E" w14:textId="77777777" w:rsidR="0093071A" w:rsidRPr="00BC6203" w:rsidRDefault="0093071A" w:rsidP="0089238A">
      <w:pPr>
        <w:spacing w:line="276" w:lineRule="auto"/>
        <w:jc w:val="both"/>
        <w:rPr>
          <w:rFonts w:ascii="Arial Narrow" w:hAnsi="Arial Narrow" w:cs="Arial"/>
          <w:b/>
          <w:sz w:val="22"/>
          <w:szCs w:val="22"/>
        </w:rPr>
      </w:pPr>
    </w:p>
    <w:p w14:paraId="13EB63BB"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485DBEA5"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4F67A53E"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563B2B8A"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37023C2D" w14:textId="77777777" w:rsidR="0089238A" w:rsidRPr="00BC6203" w:rsidRDefault="0089238A" w:rsidP="0089238A">
      <w:pPr>
        <w:tabs>
          <w:tab w:val="left" w:pos="993"/>
          <w:tab w:val="left" w:pos="1560"/>
        </w:tabs>
        <w:jc w:val="center"/>
        <w:rPr>
          <w:rFonts w:ascii="Arial Narrow" w:hAnsi="Arial Narrow" w:cs="Arial"/>
          <w:b/>
          <w:iCs/>
          <w:sz w:val="22"/>
          <w:szCs w:val="22"/>
        </w:rPr>
      </w:pPr>
    </w:p>
    <w:p w14:paraId="6BCB6B87" w14:textId="77777777" w:rsidR="0089238A" w:rsidRPr="00BC6203" w:rsidRDefault="0089238A" w:rsidP="0089238A">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6051"/>
      </w:tblGrid>
      <w:tr w:rsidR="0089238A" w:rsidRPr="00BC6203" w14:paraId="1E45BBEC" w14:textId="77777777" w:rsidTr="007B2DA7">
        <w:tc>
          <w:tcPr>
            <w:tcW w:w="1315" w:type="dxa"/>
            <w:hideMark/>
          </w:tcPr>
          <w:p w14:paraId="75E90A6F" w14:textId="77777777" w:rsidR="0089238A" w:rsidRPr="00BC6203" w:rsidRDefault="0089238A" w:rsidP="00AA5304">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7185" w:type="dxa"/>
            <w:gridSpan w:val="2"/>
            <w:hideMark/>
          </w:tcPr>
          <w:p w14:paraId="08422FDA" w14:textId="77777777" w:rsidR="0089238A" w:rsidRPr="00BC6203" w:rsidRDefault="0089238A" w:rsidP="00AA5304">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14:paraId="6E32647B" w14:textId="77777777" w:rsidR="0089238A" w:rsidRPr="00BC6203" w:rsidRDefault="0089238A" w:rsidP="00AA5304">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89238A" w:rsidRPr="00BC6203" w14:paraId="5CB8131B" w14:textId="77777777" w:rsidTr="007B2DA7">
        <w:tc>
          <w:tcPr>
            <w:tcW w:w="2449" w:type="dxa"/>
            <w:gridSpan w:val="2"/>
            <w:hideMark/>
          </w:tcPr>
          <w:p w14:paraId="7446FC50" w14:textId="77777777" w:rsidR="0089238A" w:rsidRPr="00BC6203" w:rsidRDefault="0089238A" w:rsidP="00AA5304">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6051" w:type="dxa"/>
            <w:hideMark/>
          </w:tcPr>
          <w:p w14:paraId="624A7003" w14:textId="77777777" w:rsidR="0089238A" w:rsidRPr="007F35B6" w:rsidRDefault="0089238A" w:rsidP="007F35B6">
            <w:pPr>
              <w:jc w:val="center"/>
              <w:rPr>
                <w:rFonts w:ascii="Arial Narrow" w:hAnsi="Arial Narrow"/>
                <w:b/>
              </w:rPr>
            </w:pPr>
            <w:r w:rsidRPr="00BC6203">
              <w:rPr>
                <w:rFonts w:ascii="Arial Narrow" w:hAnsi="Arial Narrow" w:cs="Arial"/>
                <w:b/>
                <w:iCs/>
                <w:sz w:val="22"/>
                <w:szCs w:val="22"/>
              </w:rPr>
              <w:t xml:space="preserve">za </w:t>
            </w:r>
            <w:r>
              <w:rPr>
                <w:rFonts w:ascii="Arial Narrow" w:hAnsi="Arial Narrow"/>
                <w:b/>
                <w:bCs/>
                <w:caps/>
              </w:rPr>
              <w:t xml:space="preserve"> </w:t>
            </w:r>
            <w:r w:rsidR="007F35B6">
              <w:rPr>
                <w:rFonts w:ascii="Arial Narrow" w:hAnsi="Arial Narrow"/>
                <w:b/>
              </w:rPr>
              <w:t>PODPORA IT STORITVAM V UKC LJUBLJANA</w:t>
            </w:r>
          </w:p>
        </w:tc>
      </w:tr>
      <w:tr w:rsidR="0089238A" w:rsidRPr="00BC6203" w14:paraId="53C5D844" w14:textId="77777777" w:rsidTr="007B2DA7">
        <w:tc>
          <w:tcPr>
            <w:tcW w:w="2449" w:type="dxa"/>
            <w:gridSpan w:val="2"/>
            <w:hideMark/>
          </w:tcPr>
          <w:p w14:paraId="1CC1E1DB" w14:textId="77777777" w:rsidR="0089238A" w:rsidRPr="00BC6203" w:rsidRDefault="0089238A" w:rsidP="00AA5304">
            <w:pPr>
              <w:spacing w:line="276" w:lineRule="auto"/>
              <w:jc w:val="center"/>
              <w:rPr>
                <w:rFonts w:ascii="Arial Narrow" w:eastAsia="Calibri" w:hAnsi="Arial Narrow" w:cs="Arial"/>
                <w:b/>
                <w:iCs/>
                <w:sz w:val="22"/>
                <w:szCs w:val="22"/>
              </w:rPr>
            </w:pPr>
            <w:r w:rsidRPr="00BC6203">
              <w:rPr>
                <w:rFonts w:ascii="Arial Narrow" w:hAnsi="Arial Narrow" w:cs="Arial"/>
                <w:iCs/>
                <w:sz w:val="22"/>
                <w:szCs w:val="22"/>
              </w:rPr>
              <w:t>(datum objave)</w:t>
            </w:r>
          </w:p>
        </w:tc>
        <w:tc>
          <w:tcPr>
            <w:tcW w:w="6051" w:type="dxa"/>
            <w:hideMark/>
          </w:tcPr>
          <w:p w14:paraId="55024960" w14:textId="77777777" w:rsidR="0089238A" w:rsidRPr="00BC6203" w:rsidRDefault="0089238A" w:rsidP="00AA5304">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68069439" w14:textId="77777777" w:rsidR="0089238A" w:rsidRDefault="0089238A" w:rsidP="0089238A">
      <w:pPr>
        <w:tabs>
          <w:tab w:val="left" w:pos="3057"/>
          <w:tab w:val="left" w:pos="7380"/>
        </w:tabs>
        <w:ind w:right="83"/>
      </w:pPr>
    </w:p>
    <w:p w14:paraId="5F7141A5" w14:textId="77777777" w:rsidR="00C23086" w:rsidRDefault="00C23086" w:rsidP="0089238A">
      <w:pPr>
        <w:tabs>
          <w:tab w:val="left" w:pos="3057"/>
          <w:tab w:val="left" w:pos="7380"/>
        </w:tabs>
        <w:ind w:right="83"/>
      </w:pPr>
    </w:p>
    <w:p w14:paraId="16F04936" w14:textId="77777777" w:rsidR="0093071A" w:rsidRDefault="0093071A" w:rsidP="0089238A">
      <w:pPr>
        <w:tabs>
          <w:tab w:val="left" w:pos="3057"/>
          <w:tab w:val="left" w:pos="7380"/>
        </w:tabs>
        <w:ind w:right="83"/>
      </w:pPr>
    </w:p>
    <w:p w14:paraId="1B35502C" w14:textId="77777777" w:rsidR="0093071A" w:rsidRDefault="0093071A" w:rsidP="0089238A">
      <w:pPr>
        <w:tabs>
          <w:tab w:val="left" w:pos="3057"/>
          <w:tab w:val="left" w:pos="7380"/>
        </w:tabs>
        <w:ind w:right="83"/>
      </w:pPr>
    </w:p>
    <w:p w14:paraId="67515A42" w14:textId="77777777" w:rsidR="0093071A" w:rsidRDefault="0093071A" w:rsidP="0089238A">
      <w:pPr>
        <w:tabs>
          <w:tab w:val="left" w:pos="3057"/>
          <w:tab w:val="left" w:pos="7380"/>
        </w:tabs>
        <w:ind w:right="83"/>
      </w:pPr>
    </w:p>
    <w:p w14:paraId="3700919C" w14:textId="77777777" w:rsidR="0093071A" w:rsidRDefault="0093071A" w:rsidP="0089238A">
      <w:pPr>
        <w:tabs>
          <w:tab w:val="left" w:pos="3057"/>
          <w:tab w:val="left" w:pos="7380"/>
        </w:tabs>
        <w:ind w:right="83"/>
      </w:pPr>
    </w:p>
    <w:p w14:paraId="2BDEDC46" w14:textId="77777777" w:rsidR="0093071A" w:rsidRDefault="0093071A" w:rsidP="0089238A">
      <w:pPr>
        <w:tabs>
          <w:tab w:val="left" w:pos="3057"/>
          <w:tab w:val="left" w:pos="7380"/>
        </w:tabs>
        <w:ind w:right="83"/>
      </w:pPr>
    </w:p>
    <w:p w14:paraId="1FB531AA" w14:textId="77777777" w:rsidR="0093071A" w:rsidRDefault="0093071A" w:rsidP="0089238A">
      <w:pPr>
        <w:tabs>
          <w:tab w:val="left" w:pos="3057"/>
          <w:tab w:val="left" w:pos="7380"/>
        </w:tabs>
        <w:ind w:right="83"/>
      </w:pPr>
    </w:p>
    <w:p w14:paraId="053EFE22" w14:textId="77777777" w:rsidR="0093071A" w:rsidRDefault="0093071A" w:rsidP="0089238A">
      <w:pPr>
        <w:tabs>
          <w:tab w:val="left" w:pos="3057"/>
          <w:tab w:val="left" w:pos="7380"/>
        </w:tabs>
        <w:ind w:right="83"/>
      </w:pPr>
    </w:p>
    <w:p w14:paraId="5CA81ABE" w14:textId="77777777" w:rsidR="0093071A" w:rsidRDefault="0093071A" w:rsidP="0089238A">
      <w:pPr>
        <w:tabs>
          <w:tab w:val="left" w:pos="3057"/>
          <w:tab w:val="left" w:pos="7380"/>
        </w:tabs>
        <w:ind w:right="83"/>
      </w:pPr>
    </w:p>
    <w:p w14:paraId="3816D44C" w14:textId="77777777" w:rsidR="0093071A" w:rsidRDefault="0093071A" w:rsidP="0089238A">
      <w:pPr>
        <w:tabs>
          <w:tab w:val="left" w:pos="3057"/>
          <w:tab w:val="left" w:pos="7380"/>
        </w:tabs>
        <w:ind w:right="83"/>
      </w:pPr>
    </w:p>
    <w:p w14:paraId="5EDB4950" w14:textId="77777777" w:rsidR="0093071A" w:rsidRDefault="0093071A" w:rsidP="0089238A">
      <w:pPr>
        <w:tabs>
          <w:tab w:val="left" w:pos="3057"/>
          <w:tab w:val="left" w:pos="7380"/>
        </w:tabs>
        <w:ind w:right="83"/>
      </w:pPr>
    </w:p>
    <w:p w14:paraId="1D987CDF" w14:textId="77777777" w:rsidR="0093071A" w:rsidRDefault="0093071A" w:rsidP="0089238A">
      <w:pPr>
        <w:tabs>
          <w:tab w:val="left" w:pos="3057"/>
          <w:tab w:val="left" w:pos="7380"/>
        </w:tabs>
        <w:ind w:right="83"/>
      </w:pPr>
    </w:p>
    <w:p w14:paraId="7DFB45AF" w14:textId="77777777" w:rsidR="0093071A" w:rsidRDefault="0093071A" w:rsidP="0089238A">
      <w:pPr>
        <w:tabs>
          <w:tab w:val="left" w:pos="3057"/>
          <w:tab w:val="left" w:pos="7380"/>
        </w:tabs>
        <w:ind w:right="83"/>
      </w:pPr>
    </w:p>
    <w:p w14:paraId="2BAD4023" w14:textId="77777777" w:rsidR="0093071A" w:rsidRDefault="0093071A" w:rsidP="0089238A">
      <w:pPr>
        <w:tabs>
          <w:tab w:val="left" w:pos="3057"/>
          <w:tab w:val="left" w:pos="7380"/>
        </w:tabs>
        <w:ind w:right="83"/>
      </w:pPr>
    </w:p>
    <w:p w14:paraId="30825868" w14:textId="77777777" w:rsidR="0093071A" w:rsidRDefault="0093071A" w:rsidP="0089238A">
      <w:pPr>
        <w:tabs>
          <w:tab w:val="left" w:pos="3057"/>
          <w:tab w:val="left" w:pos="7380"/>
        </w:tabs>
        <w:ind w:right="83"/>
      </w:pPr>
    </w:p>
    <w:p w14:paraId="13865185" w14:textId="77777777" w:rsidR="0093071A" w:rsidRDefault="0093071A" w:rsidP="0089238A">
      <w:pPr>
        <w:tabs>
          <w:tab w:val="left" w:pos="3057"/>
          <w:tab w:val="left" w:pos="7380"/>
        </w:tabs>
        <w:ind w:right="83"/>
      </w:pPr>
    </w:p>
    <w:p w14:paraId="22F21696" w14:textId="77777777" w:rsidR="0093071A" w:rsidRDefault="0093071A" w:rsidP="0089238A">
      <w:pPr>
        <w:tabs>
          <w:tab w:val="left" w:pos="3057"/>
          <w:tab w:val="left" w:pos="7380"/>
        </w:tabs>
        <w:ind w:right="83"/>
      </w:pPr>
    </w:p>
    <w:p w14:paraId="3C5945F8" w14:textId="77777777" w:rsidR="0093071A" w:rsidRDefault="0093071A" w:rsidP="0089238A">
      <w:pPr>
        <w:tabs>
          <w:tab w:val="left" w:pos="3057"/>
          <w:tab w:val="left" w:pos="7380"/>
        </w:tabs>
        <w:ind w:right="83"/>
      </w:pPr>
    </w:p>
    <w:p w14:paraId="47DE0DE4" w14:textId="77777777" w:rsidR="0093071A" w:rsidRDefault="0093071A" w:rsidP="0089238A">
      <w:pPr>
        <w:tabs>
          <w:tab w:val="left" w:pos="3057"/>
          <w:tab w:val="left" w:pos="7380"/>
        </w:tabs>
        <w:ind w:right="83"/>
      </w:pPr>
    </w:p>
    <w:p w14:paraId="2CC7B2A7" w14:textId="77777777" w:rsidR="0093071A" w:rsidRDefault="0093071A" w:rsidP="0089238A">
      <w:pPr>
        <w:tabs>
          <w:tab w:val="left" w:pos="3057"/>
          <w:tab w:val="left" w:pos="7380"/>
        </w:tabs>
        <w:ind w:right="83"/>
      </w:pPr>
    </w:p>
    <w:p w14:paraId="4BA685F0" w14:textId="77777777" w:rsidR="0093071A" w:rsidRDefault="0093071A" w:rsidP="0089238A">
      <w:pPr>
        <w:tabs>
          <w:tab w:val="left" w:pos="3057"/>
          <w:tab w:val="left" w:pos="7380"/>
        </w:tabs>
        <w:ind w:right="83"/>
      </w:pPr>
    </w:p>
    <w:p w14:paraId="7DC0DDF6" w14:textId="77777777" w:rsidR="00106DB7" w:rsidRDefault="00106DB7" w:rsidP="0089238A">
      <w:pPr>
        <w:tabs>
          <w:tab w:val="left" w:pos="3057"/>
          <w:tab w:val="left" w:pos="7380"/>
        </w:tabs>
        <w:ind w:right="83"/>
      </w:pPr>
    </w:p>
    <w:p w14:paraId="6B102777" w14:textId="77777777" w:rsidR="00106DB7" w:rsidRDefault="00106DB7" w:rsidP="0089238A">
      <w:pPr>
        <w:tabs>
          <w:tab w:val="left" w:pos="3057"/>
          <w:tab w:val="left" w:pos="7380"/>
        </w:tabs>
        <w:ind w:right="83"/>
      </w:pPr>
    </w:p>
    <w:p w14:paraId="064B4025" w14:textId="77777777" w:rsidR="00383EE8" w:rsidRDefault="00383EE8" w:rsidP="0089238A">
      <w:pPr>
        <w:tabs>
          <w:tab w:val="left" w:pos="3057"/>
          <w:tab w:val="left" w:pos="7380"/>
        </w:tabs>
        <w:ind w:right="83"/>
      </w:pPr>
    </w:p>
    <w:p w14:paraId="0FE87268" w14:textId="77777777" w:rsidR="00383EE8" w:rsidRDefault="00383EE8" w:rsidP="0089238A">
      <w:pPr>
        <w:tabs>
          <w:tab w:val="left" w:pos="3057"/>
          <w:tab w:val="left" w:pos="7380"/>
        </w:tabs>
        <w:ind w:right="83"/>
      </w:pPr>
    </w:p>
    <w:p w14:paraId="4E6D380E" w14:textId="77777777" w:rsidR="00C23086" w:rsidRDefault="00C23086" w:rsidP="0089238A">
      <w:pPr>
        <w:tabs>
          <w:tab w:val="left" w:pos="3057"/>
          <w:tab w:val="left" w:pos="7380"/>
        </w:tabs>
        <w:ind w:right="83"/>
      </w:pPr>
    </w:p>
    <w:p w14:paraId="4F0C5231" w14:textId="77777777" w:rsidR="0089238A" w:rsidRDefault="0089238A" w:rsidP="0089238A">
      <w:pPr>
        <w:jc w:val="center"/>
        <w:rPr>
          <w:rFonts w:ascii="Arial Narrow" w:hAnsi="Arial Narrow" w:cs="Arial"/>
          <w:b/>
          <w:caps/>
        </w:rPr>
      </w:pPr>
      <w:r w:rsidRPr="000E71C0">
        <w:rPr>
          <w:rFonts w:ascii="Arial Narrow" w:hAnsi="Arial Narrow" w:cs="Arial"/>
          <w:b/>
          <w:caps/>
        </w:rPr>
        <w:t>DODATEK K NAVODILOM PONUDNIKOM</w:t>
      </w:r>
    </w:p>
    <w:p w14:paraId="26BA0B3A" w14:textId="77777777" w:rsidR="0089238A" w:rsidRDefault="0089238A" w:rsidP="0089238A">
      <w:pPr>
        <w:jc w:val="center"/>
        <w:rPr>
          <w:rFonts w:ascii="Arial Narrow" w:hAnsi="Arial Narrow" w:cs="Arial"/>
          <w:b/>
          <w:caps/>
        </w:rPr>
      </w:pPr>
    </w:p>
    <w:p w14:paraId="4A4D795A" w14:textId="77777777" w:rsidR="0089238A" w:rsidRDefault="0089238A" w:rsidP="0089238A">
      <w:pPr>
        <w:rPr>
          <w:rFonts w:ascii="Arial Narrow" w:hAnsi="Arial Narrow" w:cs="Arial"/>
          <w:b/>
        </w:rPr>
      </w:pPr>
    </w:p>
    <w:p w14:paraId="19353DE6" w14:textId="77777777" w:rsidR="0089238A" w:rsidRDefault="0089238A" w:rsidP="00804AA9">
      <w:pPr>
        <w:numPr>
          <w:ilvl w:val="0"/>
          <w:numId w:val="17"/>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2A946FFB" w14:textId="77777777" w:rsidR="0089238A" w:rsidRDefault="0089238A" w:rsidP="0089238A">
      <w:pPr>
        <w:jc w:val="both"/>
        <w:rPr>
          <w:rFonts w:ascii="Arial Narrow" w:hAnsi="Arial Narrow" w:cs="Arial"/>
          <w:b/>
          <w:u w:val="single"/>
        </w:rPr>
      </w:pPr>
    </w:p>
    <w:p w14:paraId="1B98B858" w14:textId="77777777" w:rsidR="0089238A" w:rsidRDefault="0089238A" w:rsidP="0089238A">
      <w:pPr>
        <w:jc w:val="both"/>
        <w:rPr>
          <w:rFonts w:ascii="Arial Narrow" w:hAnsi="Arial Narrow" w:cs="Arial"/>
          <w:b/>
          <w:u w:val="single"/>
        </w:rPr>
      </w:pPr>
    </w:p>
    <w:p w14:paraId="4CE4B85F" w14:textId="77777777" w:rsidR="0089238A" w:rsidRDefault="0089238A" w:rsidP="00804AA9">
      <w:pPr>
        <w:numPr>
          <w:ilvl w:val="0"/>
          <w:numId w:val="17"/>
        </w:numPr>
        <w:jc w:val="both"/>
        <w:rPr>
          <w:rFonts w:ascii="Arial Narrow" w:hAnsi="Arial Narrow" w:cs="Arial"/>
          <w:b/>
        </w:rPr>
      </w:pPr>
      <w:r>
        <w:rPr>
          <w:rFonts w:ascii="Arial Narrow" w:hAnsi="Arial Narrow" w:cs="Arial"/>
          <w:b/>
          <w:i/>
          <w:iCs/>
        </w:rPr>
        <w:t>Ponudba mora biti podana</w:t>
      </w:r>
      <w:r>
        <w:rPr>
          <w:rFonts w:ascii="Arial Narrow" w:hAnsi="Arial Narrow" w:cs="Arial"/>
          <w:b/>
        </w:rPr>
        <w:t>: kot celota</w:t>
      </w:r>
    </w:p>
    <w:p w14:paraId="7D81FB63" w14:textId="77777777" w:rsidR="0089238A" w:rsidRDefault="0089238A" w:rsidP="0089238A">
      <w:pPr>
        <w:jc w:val="both"/>
        <w:rPr>
          <w:rFonts w:ascii="Arial Narrow" w:hAnsi="Arial Narrow" w:cs="Arial"/>
          <w:b/>
          <w:u w:val="single"/>
        </w:rPr>
      </w:pPr>
    </w:p>
    <w:p w14:paraId="7E95EDDC" w14:textId="77777777" w:rsidR="0089238A" w:rsidRDefault="0089238A" w:rsidP="0089238A">
      <w:pPr>
        <w:jc w:val="both"/>
        <w:rPr>
          <w:rFonts w:ascii="Arial Narrow" w:hAnsi="Arial Narrow" w:cs="Arial"/>
          <w:b/>
          <w:u w:val="single"/>
        </w:rPr>
      </w:pPr>
    </w:p>
    <w:p w14:paraId="58D31C83" w14:textId="77777777" w:rsidR="0089238A" w:rsidRDefault="0089238A" w:rsidP="00804AA9">
      <w:pPr>
        <w:numPr>
          <w:ilvl w:val="0"/>
          <w:numId w:val="1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35F9B6B7" w14:textId="77777777" w:rsidR="0089238A" w:rsidRDefault="0089238A" w:rsidP="0089238A">
      <w:pPr>
        <w:ind w:left="720"/>
        <w:jc w:val="both"/>
        <w:rPr>
          <w:rFonts w:ascii="Arial Narrow" w:hAnsi="Arial Narrow" w:cs="Arial"/>
          <w:b/>
        </w:rPr>
      </w:pPr>
    </w:p>
    <w:p w14:paraId="47E35E40" w14:textId="77777777" w:rsidR="0089238A" w:rsidRDefault="0089238A" w:rsidP="0089238A">
      <w:pPr>
        <w:jc w:val="both"/>
        <w:rPr>
          <w:rFonts w:ascii="Arial Narrow" w:hAnsi="Arial Narrow" w:cs="Arial"/>
          <w:b/>
        </w:rPr>
      </w:pPr>
    </w:p>
    <w:p w14:paraId="78A399EF" w14:textId="77777777" w:rsidR="0089238A" w:rsidRDefault="0089238A" w:rsidP="00804AA9">
      <w:pPr>
        <w:numPr>
          <w:ilvl w:val="0"/>
          <w:numId w:val="17"/>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p>
    <w:p w14:paraId="37555A1D" w14:textId="77777777" w:rsidR="0089238A" w:rsidRDefault="0089238A" w:rsidP="0089238A">
      <w:pPr>
        <w:jc w:val="both"/>
        <w:rPr>
          <w:rFonts w:ascii="Arial Narrow" w:hAnsi="Arial Narrow" w:cs="Arial"/>
          <w:b/>
        </w:rPr>
      </w:pPr>
    </w:p>
    <w:p w14:paraId="606EE0C7" w14:textId="77777777" w:rsidR="0089238A" w:rsidRDefault="0089238A" w:rsidP="00804AA9">
      <w:pPr>
        <w:pStyle w:val="Noga"/>
        <w:numPr>
          <w:ilvl w:val="0"/>
          <w:numId w:val="1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18B20EC2" w14:textId="77777777" w:rsidR="0089238A" w:rsidRDefault="0089238A" w:rsidP="0089238A">
      <w:pPr>
        <w:pStyle w:val="Noga"/>
        <w:jc w:val="both"/>
        <w:rPr>
          <w:rFonts w:ascii="Arial Narrow" w:hAnsi="Arial Narrow" w:cs="Arial"/>
          <w:b/>
        </w:rPr>
      </w:pPr>
    </w:p>
    <w:p w14:paraId="01ECE180" w14:textId="77777777" w:rsidR="0089238A" w:rsidRDefault="0089238A" w:rsidP="0089238A">
      <w:pPr>
        <w:pStyle w:val="Noga"/>
        <w:jc w:val="both"/>
        <w:rPr>
          <w:rFonts w:ascii="Arial Narrow" w:hAnsi="Arial Narrow" w:cs="Arial"/>
          <w:b/>
        </w:rPr>
      </w:pPr>
    </w:p>
    <w:p w14:paraId="7793A7BD" w14:textId="3027FAEF" w:rsidR="0089238A" w:rsidRDefault="0089238A" w:rsidP="00804AA9">
      <w:pPr>
        <w:numPr>
          <w:ilvl w:val="0"/>
          <w:numId w:val="17"/>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383EE8">
        <w:rPr>
          <w:rFonts w:ascii="Arial Narrow" w:hAnsi="Arial Narrow" w:cs="Arial"/>
          <w:b/>
        </w:rPr>
        <w:t>31. 12</w:t>
      </w:r>
      <w:r w:rsidR="00152ECD">
        <w:rPr>
          <w:rFonts w:ascii="Arial Narrow" w:hAnsi="Arial Narrow" w:cs="Arial"/>
          <w:b/>
        </w:rPr>
        <w:t xml:space="preserve">. </w:t>
      </w:r>
      <w:r>
        <w:rPr>
          <w:rFonts w:ascii="Arial Narrow" w:hAnsi="Arial Narrow" w:cs="Arial"/>
          <w:b/>
        </w:rPr>
        <w:t xml:space="preserve"> 2019;</w:t>
      </w:r>
    </w:p>
    <w:p w14:paraId="7696FF5C" w14:textId="77777777" w:rsidR="0089238A" w:rsidRDefault="0089238A" w:rsidP="0089238A">
      <w:pPr>
        <w:ind w:left="360"/>
        <w:jc w:val="both"/>
        <w:rPr>
          <w:rFonts w:ascii="Arial Narrow" w:hAnsi="Arial Narrow" w:cs="Arial"/>
          <w:b/>
        </w:rPr>
      </w:pPr>
    </w:p>
    <w:p w14:paraId="19CF6D60" w14:textId="77777777" w:rsidR="0089238A" w:rsidRDefault="0089238A" w:rsidP="0089238A">
      <w:pPr>
        <w:jc w:val="both"/>
        <w:rPr>
          <w:rFonts w:ascii="Arial Narrow" w:hAnsi="Arial Narrow" w:cs="Arial"/>
          <w:b/>
        </w:rPr>
      </w:pPr>
    </w:p>
    <w:p w14:paraId="45A3C694" w14:textId="77777777" w:rsidR="0089238A" w:rsidRDefault="0089238A" w:rsidP="00804AA9">
      <w:pPr>
        <w:numPr>
          <w:ilvl w:val="0"/>
          <w:numId w:val="1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3705F947" w14:textId="77777777" w:rsidR="0089238A" w:rsidRDefault="0089238A" w:rsidP="0089238A">
      <w:pPr>
        <w:ind w:left="360"/>
        <w:jc w:val="both"/>
        <w:rPr>
          <w:rFonts w:ascii="Arial Narrow" w:hAnsi="Arial Narrow" w:cs="Arial"/>
          <w:b/>
          <w:bCs/>
        </w:rPr>
      </w:pPr>
    </w:p>
    <w:p w14:paraId="7B38E6A4" w14:textId="77777777" w:rsidR="0089238A" w:rsidRDefault="0089238A" w:rsidP="0089238A">
      <w:pPr>
        <w:pStyle w:val="Noga"/>
        <w:jc w:val="both"/>
        <w:rPr>
          <w:rFonts w:ascii="Arial Narrow" w:hAnsi="Arial Narrow" w:cs="Arial"/>
          <w:b/>
          <w:i/>
          <w:iCs/>
        </w:rPr>
      </w:pPr>
    </w:p>
    <w:p w14:paraId="50F51737" w14:textId="77777777" w:rsidR="0089238A" w:rsidRPr="00573A6D" w:rsidRDefault="0089238A" w:rsidP="00804AA9">
      <w:pPr>
        <w:pStyle w:val="Noga"/>
        <w:numPr>
          <w:ilvl w:val="0"/>
          <w:numId w:val="17"/>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658879B6" w14:textId="77777777" w:rsidR="0089238A" w:rsidRDefault="0089238A" w:rsidP="0089238A">
      <w:pPr>
        <w:jc w:val="both"/>
        <w:rPr>
          <w:rFonts w:ascii="Arial Narrow" w:hAnsi="Arial Narrow" w:cs="Arial"/>
          <w:b/>
        </w:rPr>
      </w:pPr>
    </w:p>
    <w:p w14:paraId="3FB22810" w14:textId="77777777" w:rsidR="0089238A" w:rsidRPr="006F7CC8" w:rsidRDefault="0089238A" w:rsidP="00804AA9">
      <w:pPr>
        <w:numPr>
          <w:ilvl w:val="0"/>
          <w:numId w:val="1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0B7CBB3" w14:textId="77777777" w:rsidR="0089238A" w:rsidRDefault="0089238A" w:rsidP="0089238A">
      <w:pPr>
        <w:pStyle w:val="Telobesedila-zamik2"/>
        <w:spacing w:after="0" w:line="240" w:lineRule="auto"/>
        <w:ind w:left="0"/>
        <w:jc w:val="both"/>
        <w:rPr>
          <w:rFonts w:ascii="Arial Narrow" w:hAnsi="Arial Narrow" w:cs="Arial"/>
        </w:rPr>
      </w:pPr>
    </w:p>
    <w:p w14:paraId="160E5C5C" w14:textId="77777777" w:rsidR="0089238A" w:rsidRDefault="0089238A" w:rsidP="00804AA9">
      <w:pPr>
        <w:pStyle w:val="Telobesedila-zamik2"/>
        <w:numPr>
          <w:ilvl w:val="0"/>
          <w:numId w:val="17"/>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w:t>
      </w:r>
      <w:r w:rsidR="007E05D8">
        <w:rPr>
          <w:rFonts w:ascii="Arial Narrow" w:hAnsi="Arial Narrow" w:cs="Arial"/>
          <w:b/>
          <w:i/>
        </w:rPr>
        <w:t xml:space="preserve">pku pregleda ugotovljeno, </w:t>
      </w:r>
      <w:r w:rsidR="007E05D8" w:rsidRPr="007E05D8">
        <w:rPr>
          <w:rFonts w:ascii="Arial Narrow" w:hAnsi="Arial Narrow" w:cs="Arial"/>
          <w:b/>
          <w:i/>
        </w:rPr>
        <w:t>da so</w:t>
      </w:r>
      <w:r w:rsidR="000E71C0" w:rsidRPr="007E05D8">
        <w:rPr>
          <w:rFonts w:ascii="Arial Narrow" w:hAnsi="Arial Narrow" w:cs="Arial"/>
          <w:b/>
          <w:i/>
        </w:rPr>
        <w:t xml:space="preserve"> dopustne</w:t>
      </w:r>
      <w:r w:rsidRPr="007E05D8">
        <w:rPr>
          <w:rFonts w:ascii="Arial Narrow" w:hAnsi="Arial Narrow" w:cs="Arial"/>
        </w:rPr>
        <w:t>.</w:t>
      </w:r>
      <w:r>
        <w:rPr>
          <w:rFonts w:ascii="Arial Narrow" w:hAnsi="Arial Narrow" w:cs="Arial"/>
        </w:rPr>
        <w:t xml:space="preserve"> </w:t>
      </w:r>
    </w:p>
    <w:p w14:paraId="3FF9F017" w14:textId="77777777" w:rsidR="0089238A" w:rsidRDefault="0089238A" w:rsidP="0089238A">
      <w:pPr>
        <w:pStyle w:val="Telobesedila-zamik2"/>
        <w:spacing w:after="0" w:line="240" w:lineRule="auto"/>
        <w:ind w:left="0"/>
        <w:jc w:val="both"/>
        <w:rPr>
          <w:rFonts w:ascii="Arial Narrow" w:hAnsi="Arial Narrow" w:cs="Arial"/>
          <w:b/>
          <w:u w:val="single"/>
        </w:rPr>
      </w:pPr>
    </w:p>
    <w:p w14:paraId="727C84CF" w14:textId="77777777" w:rsidR="0089238A" w:rsidRDefault="0089238A" w:rsidP="0089238A">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2DFFECF7" w14:textId="77777777" w:rsidR="0089238A" w:rsidRDefault="0089238A" w:rsidP="0089238A">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3715"/>
      </w:tblGrid>
      <w:tr w:rsidR="0089238A" w14:paraId="65B4FAD7" w14:textId="77777777" w:rsidTr="00AA5304">
        <w:trPr>
          <w:cantSplit/>
        </w:trPr>
        <w:tc>
          <w:tcPr>
            <w:tcW w:w="5244" w:type="dxa"/>
            <w:tcBorders>
              <w:top w:val="single" w:sz="4" w:space="0" w:color="auto"/>
              <w:left w:val="single" w:sz="4" w:space="0" w:color="auto"/>
              <w:bottom w:val="single" w:sz="4" w:space="0" w:color="auto"/>
              <w:right w:val="single" w:sz="4" w:space="0" w:color="auto"/>
            </w:tcBorders>
            <w:hideMark/>
          </w:tcPr>
          <w:p w14:paraId="4E328BA2" w14:textId="77777777" w:rsidR="0089238A" w:rsidRDefault="0089238A" w:rsidP="00AA5304">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3715" w:type="dxa"/>
            <w:tcBorders>
              <w:top w:val="single" w:sz="4" w:space="0" w:color="auto"/>
              <w:left w:val="single" w:sz="4" w:space="0" w:color="auto"/>
              <w:bottom w:val="single" w:sz="4" w:space="0" w:color="auto"/>
              <w:right w:val="single" w:sz="4" w:space="0" w:color="auto"/>
            </w:tcBorders>
            <w:hideMark/>
          </w:tcPr>
          <w:p w14:paraId="04239FC5" w14:textId="77777777" w:rsidR="0089238A" w:rsidRDefault="0089238A" w:rsidP="00AA5304">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89238A" w14:paraId="43EABCA5" w14:textId="77777777" w:rsidTr="00AA5304">
        <w:trPr>
          <w:cantSplit/>
        </w:trPr>
        <w:tc>
          <w:tcPr>
            <w:tcW w:w="5244" w:type="dxa"/>
            <w:tcBorders>
              <w:top w:val="single" w:sz="4" w:space="0" w:color="auto"/>
              <w:left w:val="single" w:sz="4" w:space="0" w:color="auto"/>
              <w:bottom w:val="single" w:sz="4" w:space="0" w:color="auto"/>
              <w:right w:val="single" w:sz="4" w:space="0" w:color="auto"/>
            </w:tcBorders>
            <w:hideMark/>
          </w:tcPr>
          <w:p w14:paraId="6B0805BC" w14:textId="77777777" w:rsidR="0089238A" w:rsidRDefault="00F47106" w:rsidP="00AA5304">
            <w:pPr>
              <w:pStyle w:val="Glava"/>
              <w:spacing w:line="256" w:lineRule="auto"/>
              <w:rPr>
                <w:rFonts w:ascii="Arial Narrow" w:hAnsi="Arial Narrow" w:cs="Arial"/>
                <w:i/>
              </w:rPr>
            </w:pPr>
            <w:r>
              <w:rPr>
                <w:rFonts w:ascii="Arial Narrow" w:hAnsi="Arial Narrow"/>
                <w:b/>
              </w:rPr>
              <w:t>K</w:t>
            </w:r>
            <w:r w:rsidRPr="00576A2D">
              <w:rPr>
                <w:rFonts w:ascii="Arial Narrow" w:hAnsi="Arial Narrow"/>
                <w:b/>
              </w:rPr>
              <w:t>ončna ponudbena vrednost z DDV</w:t>
            </w:r>
            <w:r>
              <w:rPr>
                <w:rFonts w:ascii="Arial Narrow" w:hAnsi="Arial Narrow"/>
                <w:b/>
              </w:rPr>
              <w:t xml:space="preserve"> za 48 mesecev</w:t>
            </w:r>
          </w:p>
        </w:tc>
        <w:tc>
          <w:tcPr>
            <w:tcW w:w="3715" w:type="dxa"/>
            <w:tcBorders>
              <w:top w:val="single" w:sz="4" w:space="0" w:color="auto"/>
              <w:left w:val="single" w:sz="4" w:space="0" w:color="auto"/>
              <w:bottom w:val="single" w:sz="4" w:space="0" w:color="auto"/>
              <w:right w:val="single" w:sz="4" w:space="0" w:color="auto"/>
            </w:tcBorders>
            <w:hideMark/>
          </w:tcPr>
          <w:p w14:paraId="2DD0F243" w14:textId="77777777" w:rsidR="0089238A" w:rsidRDefault="0089238A" w:rsidP="00AA5304">
            <w:pPr>
              <w:spacing w:line="256" w:lineRule="auto"/>
              <w:jc w:val="center"/>
              <w:rPr>
                <w:rFonts w:ascii="Arial Narrow" w:hAnsi="Arial Narrow" w:cs="Arial"/>
                <w:b/>
                <w:lang w:eastAsia="en-US"/>
              </w:rPr>
            </w:pPr>
            <w:r>
              <w:rPr>
                <w:rFonts w:ascii="Arial Narrow" w:hAnsi="Arial Narrow" w:cs="Arial"/>
                <w:b/>
                <w:lang w:eastAsia="en-US"/>
              </w:rPr>
              <w:t>100,00</w:t>
            </w:r>
          </w:p>
        </w:tc>
      </w:tr>
      <w:tr w:rsidR="0089238A" w14:paraId="2EFFE30D" w14:textId="77777777" w:rsidTr="00AA5304">
        <w:trPr>
          <w:cantSplit/>
        </w:trPr>
        <w:tc>
          <w:tcPr>
            <w:tcW w:w="5244" w:type="dxa"/>
            <w:tcBorders>
              <w:top w:val="single" w:sz="4" w:space="0" w:color="auto"/>
              <w:left w:val="single" w:sz="4" w:space="0" w:color="auto"/>
              <w:bottom w:val="single" w:sz="4" w:space="0" w:color="auto"/>
              <w:right w:val="single" w:sz="4" w:space="0" w:color="auto"/>
            </w:tcBorders>
            <w:hideMark/>
          </w:tcPr>
          <w:p w14:paraId="1F53EAA6" w14:textId="77777777" w:rsidR="0089238A" w:rsidRDefault="0089238A" w:rsidP="00AA5304">
            <w:pPr>
              <w:pStyle w:val="Glava"/>
              <w:spacing w:line="256" w:lineRule="auto"/>
              <w:rPr>
                <w:rFonts w:ascii="Arial Narrow" w:hAnsi="Arial Narrow" w:cs="Arial"/>
                <w:b/>
                <w:i/>
              </w:rPr>
            </w:pPr>
            <w:r>
              <w:rPr>
                <w:rFonts w:ascii="Arial Narrow" w:hAnsi="Arial Narrow" w:cs="Arial"/>
                <w:b/>
                <w:i/>
              </w:rPr>
              <w:t xml:space="preserve">SKUPAJ:                                                                          </w:t>
            </w:r>
          </w:p>
        </w:tc>
        <w:tc>
          <w:tcPr>
            <w:tcW w:w="3715" w:type="dxa"/>
            <w:tcBorders>
              <w:top w:val="single" w:sz="4" w:space="0" w:color="auto"/>
              <w:left w:val="single" w:sz="4" w:space="0" w:color="auto"/>
              <w:bottom w:val="single" w:sz="4" w:space="0" w:color="auto"/>
              <w:right w:val="single" w:sz="4" w:space="0" w:color="auto"/>
            </w:tcBorders>
            <w:hideMark/>
          </w:tcPr>
          <w:p w14:paraId="715D9A93" w14:textId="77777777" w:rsidR="0089238A" w:rsidRDefault="0089238A" w:rsidP="00AA5304">
            <w:pPr>
              <w:spacing w:line="256" w:lineRule="auto"/>
              <w:rPr>
                <w:rFonts w:ascii="Arial Narrow" w:hAnsi="Arial Narrow" w:cs="Arial"/>
                <w:b/>
                <w:lang w:eastAsia="en-US"/>
              </w:rPr>
            </w:pPr>
            <w:r>
              <w:rPr>
                <w:rFonts w:ascii="Arial Narrow" w:hAnsi="Arial Narrow" w:cs="Arial"/>
                <w:b/>
                <w:lang w:eastAsia="en-US"/>
              </w:rPr>
              <w:t xml:space="preserve">                100,00</w:t>
            </w:r>
          </w:p>
        </w:tc>
      </w:tr>
      <w:tr w:rsidR="0089238A" w14:paraId="36C1BA61" w14:textId="77777777" w:rsidTr="00AA5304">
        <w:trPr>
          <w:cantSplit/>
        </w:trPr>
        <w:tc>
          <w:tcPr>
            <w:tcW w:w="5244" w:type="dxa"/>
            <w:tcBorders>
              <w:top w:val="single" w:sz="4" w:space="0" w:color="auto"/>
              <w:left w:val="nil"/>
              <w:bottom w:val="nil"/>
              <w:right w:val="nil"/>
            </w:tcBorders>
          </w:tcPr>
          <w:p w14:paraId="29B6480F" w14:textId="77777777" w:rsidR="0089238A" w:rsidRDefault="0089238A" w:rsidP="00AA5304">
            <w:pPr>
              <w:pStyle w:val="Glava"/>
              <w:spacing w:line="256" w:lineRule="auto"/>
              <w:rPr>
                <w:rFonts w:ascii="Arial Narrow" w:hAnsi="Arial Narrow" w:cs="Arial"/>
              </w:rPr>
            </w:pPr>
          </w:p>
        </w:tc>
        <w:tc>
          <w:tcPr>
            <w:tcW w:w="3715" w:type="dxa"/>
            <w:tcBorders>
              <w:top w:val="single" w:sz="4" w:space="0" w:color="auto"/>
              <w:left w:val="nil"/>
              <w:bottom w:val="nil"/>
              <w:right w:val="nil"/>
            </w:tcBorders>
          </w:tcPr>
          <w:p w14:paraId="50F73539" w14:textId="77777777" w:rsidR="0089238A" w:rsidRDefault="0089238A" w:rsidP="00AA5304">
            <w:pPr>
              <w:spacing w:line="256" w:lineRule="auto"/>
              <w:jc w:val="center"/>
              <w:rPr>
                <w:rFonts w:ascii="Arial Narrow" w:hAnsi="Arial Narrow" w:cs="Arial"/>
                <w:b/>
                <w:lang w:eastAsia="en-US"/>
              </w:rPr>
            </w:pPr>
          </w:p>
        </w:tc>
      </w:tr>
    </w:tbl>
    <w:p w14:paraId="4117D994" w14:textId="77777777" w:rsidR="0089238A" w:rsidRDefault="0089238A" w:rsidP="0089238A">
      <w:pPr>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814"/>
      </w:tblGrid>
      <w:tr w:rsidR="0089238A" w14:paraId="42C62715" w14:textId="77777777" w:rsidTr="00AA5304">
        <w:trPr>
          <w:trHeight w:val="407"/>
        </w:trPr>
        <w:tc>
          <w:tcPr>
            <w:tcW w:w="8814" w:type="dxa"/>
            <w:tcBorders>
              <w:top w:val="single" w:sz="4" w:space="0" w:color="auto"/>
              <w:left w:val="single" w:sz="6" w:space="0" w:color="auto"/>
              <w:bottom w:val="single" w:sz="6" w:space="0" w:color="auto"/>
              <w:right w:val="single" w:sz="6" w:space="0" w:color="auto"/>
            </w:tcBorders>
          </w:tcPr>
          <w:p w14:paraId="4B02E166" w14:textId="77777777" w:rsidR="0089238A" w:rsidRDefault="0089238A" w:rsidP="00AA5304">
            <w:pPr>
              <w:spacing w:line="256" w:lineRule="auto"/>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14:paraId="488DEFB4" w14:textId="77777777" w:rsidR="0089238A" w:rsidRPr="00ED4571" w:rsidRDefault="0089238A" w:rsidP="00AA5304">
            <w:pPr>
              <w:spacing w:line="256" w:lineRule="auto"/>
              <w:rPr>
                <w:rFonts w:ascii="Arial Narrow" w:hAnsi="Arial Narrow" w:cs="Arial"/>
                <w:b/>
                <w:lang w:eastAsia="en-US"/>
              </w:rPr>
            </w:pPr>
          </w:p>
          <w:p w14:paraId="0831AA94" w14:textId="77777777" w:rsidR="0089238A" w:rsidRDefault="0089238A" w:rsidP="00804AA9">
            <w:pPr>
              <w:numPr>
                <w:ilvl w:val="0"/>
                <w:numId w:val="18"/>
              </w:numPr>
              <w:spacing w:line="256" w:lineRule="auto"/>
              <w:rPr>
                <w:rFonts w:ascii="Arial Narrow" w:hAnsi="Arial Narrow" w:cs="Arial"/>
                <w:b/>
                <w:lang w:eastAsia="en-US"/>
              </w:rPr>
            </w:pPr>
            <w:r>
              <w:rPr>
                <w:rFonts w:ascii="Arial Narrow" w:hAnsi="Arial Narrow" w:cs="Arial"/>
                <w:b/>
                <w:lang w:eastAsia="en-US"/>
              </w:rPr>
              <w:t xml:space="preserve">Končna ponudbena vrednost z DDV  </w:t>
            </w:r>
            <w:r w:rsidR="00621669">
              <w:rPr>
                <w:rFonts w:ascii="Arial Narrow" w:hAnsi="Arial Narrow" w:cs="Arial"/>
                <w:b/>
                <w:lang w:eastAsia="en-US"/>
              </w:rPr>
              <w:t>za 48 mesecev</w:t>
            </w:r>
            <w:r>
              <w:rPr>
                <w:rFonts w:ascii="Arial Narrow" w:hAnsi="Arial Narrow" w:cs="Arial"/>
                <w:b/>
                <w:lang w:eastAsia="en-US"/>
              </w:rPr>
              <w:t xml:space="preserve"> = 100%</w:t>
            </w:r>
          </w:p>
          <w:p w14:paraId="7469AF9A" w14:textId="77777777" w:rsidR="0089238A" w:rsidRDefault="0089238A" w:rsidP="00AA5304">
            <w:pPr>
              <w:spacing w:line="256" w:lineRule="auto"/>
              <w:rPr>
                <w:rFonts w:ascii="Arial Narrow" w:hAnsi="Arial Narrow" w:cs="Arial"/>
                <w:highlight w:val="red"/>
                <w:lang w:eastAsia="en-US"/>
              </w:rPr>
            </w:pPr>
          </w:p>
          <w:p w14:paraId="15829DDC" w14:textId="77777777" w:rsidR="0089238A" w:rsidRPr="007F3807" w:rsidRDefault="0089238A" w:rsidP="007F3807">
            <w:pPr>
              <w:rPr>
                <w:rFonts w:ascii="Arial Narrow" w:hAnsi="Arial Narrow"/>
                <w:b/>
              </w:rPr>
            </w:pPr>
            <w:r>
              <w:rPr>
                <w:rFonts w:ascii="Arial Narrow" w:hAnsi="Arial Narrow" w:cs="Arial"/>
                <w:lang w:eastAsia="en-US"/>
              </w:rPr>
              <w:t xml:space="preserve">Ocenjuje se </w:t>
            </w:r>
            <w:r w:rsidR="006A6990">
              <w:rPr>
                <w:rFonts w:ascii="Arial Narrow" w:hAnsi="Arial Narrow" w:cs="Arial"/>
                <w:lang w:eastAsia="en-US"/>
              </w:rPr>
              <w:t>končna</w:t>
            </w:r>
            <w:r>
              <w:rPr>
                <w:rFonts w:ascii="Arial Narrow" w:hAnsi="Arial Narrow" w:cs="Arial"/>
                <w:lang w:eastAsia="en-US"/>
              </w:rPr>
              <w:t xml:space="preserve"> ponudbena vrednost</w:t>
            </w:r>
            <w:r>
              <w:rPr>
                <w:rFonts w:ascii="Arial Narrow" w:eastAsia="Calibri" w:hAnsi="Arial Narrow" w:cs="Arial"/>
                <w:lang w:eastAsia="en-US"/>
              </w:rPr>
              <w:t xml:space="preserve"> (v EUR z DDV) </w:t>
            </w:r>
            <w:r w:rsidR="0016153D">
              <w:rPr>
                <w:rFonts w:ascii="Arial Narrow" w:hAnsi="Arial Narrow" w:cs="Arial"/>
                <w:lang w:eastAsia="en-US"/>
              </w:rPr>
              <w:t>iz ponudbenega predračuna</w:t>
            </w:r>
            <w:r w:rsidR="0088402C">
              <w:rPr>
                <w:rFonts w:ascii="Arial Narrow" w:hAnsi="Arial Narrow" w:cs="Arial"/>
                <w:lang w:eastAsia="en-US"/>
              </w:rPr>
              <w:t xml:space="preserve"> </w:t>
            </w:r>
            <w:r w:rsidR="007F3807">
              <w:rPr>
                <w:rFonts w:ascii="Arial Narrow" w:hAnsi="Arial Narrow"/>
                <w:b/>
              </w:rPr>
              <w:t>PODPORA IT STORITVAM V UKC LJUBLJANA</w:t>
            </w:r>
            <w:r w:rsidR="007F3807" w:rsidRPr="007F3807">
              <w:rPr>
                <w:rFonts w:ascii="Arial Narrow" w:hAnsi="Arial Narrow"/>
              </w:rPr>
              <w:t>.</w:t>
            </w:r>
            <w:r w:rsidR="007F3807">
              <w:rPr>
                <w:rFonts w:ascii="Arial Narrow" w:hAnsi="Arial Narrow"/>
                <w:b/>
              </w:rPr>
              <w:t xml:space="preserve"> </w:t>
            </w:r>
            <w:r w:rsidRPr="00421F3A">
              <w:rPr>
                <w:rFonts w:ascii="Arial Narrow" w:hAnsi="Arial Narrow" w:cs="Arial"/>
                <w:u w:val="single"/>
                <w:lang w:eastAsia="en-US"/>
              </w:rPr>
              <w:t>Cenovno najugodnejša ponudba</w:t>
            </w:r>
            <w:r>
              <w:rPr>
                <w:rFonts w:ascii="Arial Narrow" w:hAnsi="Arial Narrow" w:cs="Arial"/>
                <w:lang w:eastAsia="en-US"/>
              </w:rPr>
              <w:t xml:space="preserve"> prejme </w:t>
            </w:r>
            <w:r>
              <w:rPr>
                <w:rFonts w:ascii="Arial Narrow" w:eastAsia="Calibri" w:hAnsi="Arial Narrow" w:cs="Arial"/>
                <w:lang w:eastAsia="en-US"/>
              </w:rPr>
              <w:t xml:space="preserve">največje število točk </w:t>
            </w:r>
            <w:r w:rsidR="00421F3A">
              <w:rPr>
                <w:rFonts w:ascii="Arial Narrow" w:eastAsia="Calibri" w:hAnsi="Arial Narrow" w:cs="Arial"/>
                <w:lang w:eastAsia="en-US"/>
              </w:rPr>
              <w:t>(</w:t>
            </w:r>
            <w:r>
              <w:rPr>
                <w:rFonts w:ascii="Arial Narrow" w:eastAsia="Calibri" w:hAnsi="Arial Narrow" w:cs="Arial"/>
                <w:lang w:eastAsia="en-US"/>
              </w:rPr>
              <w:t>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4EEEBE96" w14:textId="77777777" w:rsidR="0089238A" w:rsidRDefault="0089238A" w:rsidP="00AA5304">
            <w:pPr>
              <w:spacing w:line="256" w:lineRule="auto"/>
              <w:rPr>
                <w:rFonts w:ascii="Arial Narrow" w:hAnsi="Arial Narrow" w:cs="Arial"/>
                <w:lang w:eastAsia="en-US"/>
              </w:rPr>
            </w:pPr>
          </w:p>
          <w:p w14:paraId="38126D24" w14:textId="77777777" w:rsidR="0089238A" w:rsidRDefault="0089238A" w:rsidP="00AA5304">
            <w:pPr>
              <w:spacing w:line="256" w:lineRule="auto"/>
              <w:rPr>
                <w:rFonts w:ascii="Arial Narrow" w:hAnsi="Arial Narrow" w:cs="Arial"/>
                <w:b/>
                <w:lang w:eastAsia="en-US"/>
              </w:rPr>
            </w:pPr>
            <w:r>
              <w:rPr>
                <w:rFonts w:ascii="Arial Narrow" w:hAnsi="Arial Narrow" w:cs="Arial"/>
                <w:b/>
                <w:lang w:eastAsia="en-US"/>
              </w:rPr>
              <w:t>Primer izračuna:</w:t>
            </w:r>
          </w:p>
          <w:p w14:paraId="35F1C017"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Vrednost ponudbe A     5.000,00 EUR</w:t>
            </w:r>
          </w:p>
          <w:p w14:paraId="16630D2C"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Vrednost ponudbe B     4.800,00 EUR</w:t>
            </w:r>
          </w:p>
          <w:p w14:paraId="70FD0A27"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Vrednost ponudbe C     4.900,00 EUR</w:t>
            </w:r>
          </w:p>
          <w:p w14:paraId="367B6AB6" w14:textId="77777777" w:rsidR="0089238A" w:rsidRDefault="0089238A" w:rsidP="00AA5304">
            <w:pPr>
              <w:spacing w:line="256" w:lineRule="auto"/>
              <w:rPr>
                <w:rFonts w:ascii="Arial Narrow" w:hAnsi="Arial Narrow" w:cs="Arial"/>
                <w:lang w:eastAsia="en-US"/>
              </w:rPr>
            </w:pPr>
          </w:p>
          <w:p w14:paraId="37B99B5D"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668A110E"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Izračun za ponudbo C:</w:t>
            </w:r>
          </w:p>
          <w:p w14:paraId="59BD30DC" w14:textId="77777777" w:rsidR="0089238A" w:rsidRDefault="0089238A" w:rsidP="00AA5304">
            <w:pPr>
              <w:spacing w:line="256" w:lineRule="auto"/>
              <w:rPr>
                <w:rFonts w:ascii="Arial Narrow" w:hAnsi="Arial Narrow" w:cs="Arial"/>
                <w:lang w:eastAsia="en-US"/>
              </w:rPr>
            </w:pPr>
          </w:p>
          <w:p w14:paraId="4A083B8B"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38E1123F" w14:textId="77777777" w:rsidR="0089238A" w:rsidRDefault="0089238A" w:rsidP="00AA5304">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2D85D10E" w14:textId="77777777" w:rsidR="0089238A" w:rsidRDefault="0089238A" w:rsidP="00AA5304">
            <w:pPr>
              <w:spacing w:line="256" w:lineRule="auto"/>
              <w:rPr>
                <w:rFonts w:ascii="Arial Narrow" w:hAnsi="Arial Narrow" w:cs="Arial"/>
                <w:lang w:eastAsia="en-US"/>
              </w:rPr>
            </w:pPr>
          </w:p>
          <w:p w14:paraId="01B1DB95"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1F41A046" w14:textId="77777777" w:rsidR="0089238A" w:rsidRDefault="0089238A" w:rsidP="00AA5304">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33AE594D" w14:textId="77777777" w:rsidR="0089238A" w:rsidRDefault="0089238A" w:rsidP="00AA5304">
            <w:pPr>
              <w:spacing w:line="256" w:lineRule="auto"/>
              <w:rPr>
                <w:rFonts w:ascii="Arial Narrow" w:hAnsi="Arial Narrow" w:cs="Arial"/>
                <w:lang w:eastAsia="en-US"/>
              </w:rPr>
            </w:pPr>
          </w:p>
          <w:p w14:paraId="42A4AE79"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46D62346" w14:textId="77777777" w:rsidR="0089238A" w:rsidRDefault="0089238A" w:rsidP="0089238A">
      <w:pPr>
        <w:pStyle w:val="Noga"/>
        <w:rPr>
          <w:rFonts w:ascii="Arial Narrow" w:hAnsi="Arial Narrow" w:cs="Arial"/>
        </w:rPr>
      </w:pPr>
    </w:p>
    <w:p w14:paraId="20141BAF" w14:textId="77777777" w:rsidR="0089238A" w:rsidRPr="002F4770" w:rsidRDefault="0089238A" w:rsidP="00804AA9">
      <w:pPr>
        <w:pStyle w:val="Telobesedila"/>
        <w:numPr>
          <w:ilvl w:val="0"/>
          <w:numId w:val="17"/>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AD3E61" w:rsidRPr="0087764A">
        <w:rPr>
          <w:rFonts w:ascii="Arial Narrow" w:hAnsi="Arial Narrow"/>
          <w:b/>
          <w:iCs/>
        </w:rPr>
        <w:t>48</w:t>
      </w:r>
      <w:r w:rsidR="00AD3E61">
        <w:rPr>
          <w:rFonts w:ascii="Arial Narrow" w:hAnsi="Arial Narrow"/>
          <w:b/>
          <w:iCs/>
          <w:color w:val="0000FF"/>
        </w:rPr>
        <w:t xml:space="preserve"> </w:t>
      </w:r>
      <w:r w:rsidR="00AD3E61" w:rsidRPr="000566CA">
        <w:rPr>
          <w:rFonts w:ascii="Arial Narrow" w:hAnsi="Arial Narrow"/>
          <w:b/>
          <w:iCs/>
        </w:rPr>
        <w:t>mesece</w:t>
      </w:r>
      <w:r w:rsidR="00AD3E61">
        <w:rPr>
          <w:rFonts w:ascii="Arial Narrow" w:hAnsi="Arial Narrow"/>
          <w:b/>
          <w:iCs/>
        </w:rPr>
        <w:t>v</w:t>
      </w:r>
      <w:r w:rsidR="00AD3E61" w:rsidRPr="000566CA">
        <w:rPr>
          <w:rFonts w:ascii="Arial Narrow" w:hAnsi="Arial Narrow"/>
          <w:b/>
          <w:iCs/>
          <w:color w:val="000000"/>
        </w:rPr>
        <w:t xml:space="preserve"> od datuma začetka veljavnosti pogodbe</w:t>
      </w:r>
      <w:r>
        <w:rPr>
          <w:rFonts w:ascii="Arial Narrow" w:hAnsi="Arial Narrow" w:cs="Arial"/>
          <w:b/>
          <w:i/>
          <w:iCs/>
          <w:color w:val="000000"/>
          <w:sz w:val="23"/>
        </w:rPr>
        <w:t>;</w:t>
      </w:r>
    </w:p>
    <w:p w14:paraId="3E76C797" w14:textId="77777777" w:rsidR="0089238A" w:rsidRPr="002F4770" w:rsidRDefault="0089238A" w:rsidP="00804AA9">
      <w:pPr>
        <w:pStyle w:val="Telobesedila"/>
        <w:numPr>
          <w:ilvl w:val="0"/>
          <w:numId w:val="17"/>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14:paraId="6DD3BC7A" w14:textId="77777777" w:rsidR="0089238A" w:rsidRDefault="0089238A" w:rsidP="00804AA9">
      <w:pPr>
        <w:pStyle w:val="Telobesedila"/>
        <w:numPr>
          <w:ilvl w:val="0"/>
          <w:numId w:val="17"/>
        </w:numPr>
        <w:spacing w:after="220" w:line="220" w:lineRule="atLeast"/>
        <w:rPr>
          <w:rFonts w:ascii="Arial Narrow" w:hAnsi="Arial Narrow" w:cs="Arial"/>
          <w:b/>
          <w:i/>
          <w:iCs/>
          <w:sz w:val="23"/>
        </w:rPr>
      </w:pPr>
      <w:r>
        <w:rPr>
          <w:rFonts w:ascii="Arial Narrow" w:hAnsi="Arial Narrow" w:cs="Arial"/>
          <w:b/>
          <w:i/>
          <w:iCs/>
          <w:sz w:val="23"/>
        </w:rPr>
        <w:t>Finančna zavarovanja:</w:t>
      </w:r>
    </w:p>
    <w:p w14:paraId="6EF27F3E" w14:textId="77777777" w:rsidR="0089238A" w:rsidRDefault="0089238A" w:rsidP="0088402C">
      <w:pPr>
        <w:pStyle w:val="Noga"/>
        <w:jc w:val="both"/>
        <w:rPr>
          <w:rFonts w:ascii="Arial Narrow" w:hAnsi="Arial Narrow" w:cs="Arial"/>
          <w:b/>
          <w:bCs/>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14:paraId="68084F27" w14:textId="77777777" w:rsidR="0088402C" w:rsidRDefault="0088402C" w:rsidP="0088402C">
      <w:pPr>
        <w:pStyle w:val="Noga"/>
        <w:jc w:val="both"/>
        <w:rPr>
          <w:rFonts w:ascii="Arial Narrow" w:hAnsi="Arial Narrow"/>
          <w:b/>
          <w:i/>
          <w:sz w:val="22"/>
          <w:szCs w:val="22"/>
        </w:rPr>
      </w:pPr>
    </w:p>
    <w:p w14:paraId="21D17F16" w14:textId="77777777" w:rsidR="00801CB4" w:rsidRDefault="00801CB4" w:rsidP="00801CB4">
      <w:pPr>
        <w:pStyle w:val="Noga"/>
        <w:jc w:val="both"/>
        <w:rPr>
          <w:rFonts w:ascii="Arial Narrow" w:hAnsi="Arial Narrow" w:cs="Arial"/>
          <w:b/>
          <w:bCs/>
          <w:sz w:val="22"/>
          <w:szCs w:val="22"/>
        </w:rPr>
      </w:pPr>
    </w:p>
    <w:p w14:paraId="7D052264" w14:textId="77777777" w:rsidR="00801CB4" w:rsidRPr="00815C4B" w:rsidRDefault="00801CB4" w:rsidP="00801CB4">
      <w:pPr>
        <w:jc w:val="both"/>
        <w:rPr>
          <w:rFonts w:ascii="Arial Narrow" w:hAnsi="Arial Narrow"/>
          <w:b/>
          <w:iCs/>
          <w:sz w:val="22"/>
          <w:szCs w:val="22"/>
        </w:rPr>
      </w:pPr>
      <w:r>
        <w:rPr>
          <w:rFonts w:ascii="Arial Narrow" w:hAnsi="Arial Narrow" w:cs="Arial"/>
          <w:b/>
          <w:bCs/>
          <w:sz w:val="22"/>
          <w:szCs w:val="22"/>
          <w:u w:val="single"/>
        </w:rPr>
        <w:t>13</w:t>
      </w:r>
      <w:r w:rsidRPr="00815C4B">
        <w:rPr>
          <w:rFonts w:ascii="Arial Narrow" w:hAnsi="Arial Narrow" w:cs="Arial"/>
          <w:b/>
          <w:bCs/>
          <w:sz w:val="22"/>
          <w:szCs w:val="22"/>
          <w:u w:val="single"/>
        </w:rPr>
        <w:t>.1.</w:t>
      </w:r>
      <w:r w:rsidRPr="00815C4B">
        <w:rPr>
          <w:rFonts w:ascii="Arial Narrow" w:hAnsi="Arial Narrow" w:cs="Arial"/>
          <w:b/>
          <w:bCs/>
          <w:sz w:val="22"/>
          <w:szCs w:val="22"/>
        </w:rPr>
        <w:t xml:space="preserve"> </w:t>
      </w:r>
      <w:r w:rsidRPr="00815C4B">
        <w:rPr>
          <w:rFonts w:ascii="Arial Narrow" w:hAnsi="Arial Narrow"/>
          <w:b/>
          <w:bCs/>
          <w:sz w:val="22"/>
          <w:szCs w:val="22"/>
        </w:rPr>
        <w:t xml:space="preserve">nepreklicno, brezpogojno bančno garancijo/enakovredno kavcijsko zavarovanje, unovčljivo na prvi poziv, ali položi gotovino-varščino za dobro izvedbo pogodbenih obveznosti v višini </w:t>
      </w:r>
      <w:r w:rsidRPr="00F113BE">
        <w:rPr>
          <w:rFonts w:ascii="Arial Narrow" w:hAnsi="Arial Narrow"/>
          <w:b/>
          <w:bCs/>
          <w:sz w:val="22"/>
          <w:szCs w:val="22"/>
        </w:rPr>
        <w:t>1 %</w:t>
      </w:r>
      <w:r w:rsidRPr="00815C4B">
        <w:rPr>
          <w:rFonts w:ascii="Arial Narrow" w:hAnsi="Arial Narrow"/>
          <w:b/>
          <w:bCs/>
          <w:sz w:val="22"/>
          <w:szCs w:val="22"/>
        </w:rPr>
        <w:t xml:space="preserve"> </w:t>
      </w:r>
      <w:r w:rsidRPr="00815C4B">
        <w:rPr>
          <w:rFonts w:ascii="Arial Narrow" w:hAnsi="Arial Narrow"/>
          <w:b/>
          <w:bCs/>
          <w:sz w:val="22"/>
          <w:szCs w:val="22"/>
          <w:u w:val="single"/>
        </w:rPr>
        <w:t xml:space="preserve">od letne </w:t>
      </w:r>
      <w:r w:rsidRPr="00815C4B">
        <w:rPr>
          <w:rFonts w:ascii="Arial Narrow" w:hAnsi="Arial Narrow"/>
          <w:b/>
          <w:iCs/>
          <w:sz w:val="22"/>
          <w:szCs w:val="22"/>
          <w:u w:val="single"/>
        </w:rPr>
        <w:t xml:space="preserve"> pogodbene vrednosti (12 mesecev) vključno z DDV</w:t>
      </w:r>
      <w:r w:rsidRPr="00815C4B">
        <w:rPr>
          <w:rFonts w:ascii="Arial Narrow" w:hAnsi="Arial Narrow"/>
          <w:b/>
          <w:iCs/>
          <w:sz w:val="22"/>
          <w:szCs w:val="22"/>
        </w:rPr>
        <w:t xml:space="preserve"> iz točke 4.1. pogodbe; garancija mora veljati  za  obdobje  3. mesecev za čas vzpostavitve delujočega sistema in 15 dni, šteto od </w:t>
      </w:r>
      <w:r w:rsidRPr="00815C4B">
        <w:rPr>
          <w:rFonts w:ascii="Arial Narrow" w:hAnsi="Arial Narrow"/>
          <w:b/>
          <w:sz w:val="22"/>
          <w:szCs w:val="22"/>
        </w:rPr>
        <w:t>datuma</w:t>
      </w:r>
      <w:r w:rsidRPr="00815C4B">
        <w:rPr>
          <w:rFonts w:ascii="Arial Narrow" w:hAnsi="Arial Narrow" w:cs="Arial"/>
          <w:b/>
          <w:sz w:val="22"/>
          <w:szCs w:val="22"/>
        </w:rPr>
        <w:t xml:space="preserve"> </w:t>
      </w:r>
      <w:r w:rsidRPr="00815C4B">
        <w:rPr>
          <w:rFonts w:ascii="Arial Narrow" w:hAnsi="Arial Narrow"/>
          <w:b/>
          <w:sz w:val="22"/>
          <w:szCs w:val="22"/>
        </w:rPr>
        <w:t>izdaje listine;</w:t>
      </w:r>
    </w:p>
    <w:p w14:paraId="49054765" w14:textId="77777777" w:rsidR="00801CB4" w:rsidRPr="00815C4B" w:rsidRDefault="00801CB4" w:rsidP="00801CB4">
      <w:pPr>
        <w:jc w:val="both"/>
        <w:rPr>
          <w:rFonts w:ascii="Arial Narrow" w:hAnsi="Arial Narrow"/>
          <w:b/>
          <w:sz w:val="22"/>
          <w:szCs w:val="22"/>
        </w:rPr>
      </w:pPr>
    </w:p>
    <w:p w14:paraId="6A90CB46" w14:textId="77777777" w:rsidR="00801CB4" w:rsidRPr="00815C4B" w:rsidRDefault="00801CB4" w:rsidP="00801CB4">
      <w:pPr>
        <w:jc w:val="both"/>
        <w:rPr>
          <w:rFonts w:ascii="Arial Narrow" w:hAnsi="Arial Narrow"/>
          <w:b/>
          <w:bCs/>
          <w:iCs/>
          <w:sz w:val="22"/>
          <w:szCs w:val="22"/>
        </w:rPr>
      </w:pPr>
      <w:r>
        <w:rPr>
          <w:rFonts w:ascii="Arial Narrow" w:hAnsi="Arial Narrow"/>
          <w:b/>
          <w:sz w:val="22"/>
          <w:szCs w:val="22"/>
          <w:u w:val="single"/>
        </w:rPr>
        <w:t>13</w:t>
      </w:r>
      <w:r w:rsidRPr="00815C4B">
        <w:rPr>
          <w:rFonts w:ascii="Arial Narrow" w:hAnsi="Arial Narrow"/>
          <w:b/>
          <w:sz w:val="22"/>
          <w:szCs w:val="22"/>
          <w:u w:val="single"/>
        </w:rPr>
        <w:t>.2.</w:t>
      </w:r>
      <w:r w:rsidRPr="00815C4B">
        <w:rPr>
          <w:rFonts w:ascii="Arial Narrow" w:hAnsi="Arial Narrow"/>
          <w:b/>
          <w:sz w:val="22"/>
          <w:szCs w:val="22"/>
        </w:rPr>
        <w:t xml:space="preserve"> Izvajalec ob podpisu zapisnika o končni primopredaji  preda </w:t>
      </w:r>
      <w:r w:rsidRPr="00815C4B">
        <w:rPr>
          <w:rFonts w:ascii="Arial Narrow" w:hAnsi="Arial Narrow"/>
          <w:b/>
          <w:bCs/>
          <w:sz w:val="22"/>
          <w:szCs w:val="22"/>
        </w:rPr>
        <w:t>naročniku  na obrazcih za zavarovanje: nepreklicno, brezpogojno bančno garancijo/enakovredno kavcijsko zavarovanje, unovčljivo na prvi poziv, ali položi gotovino-varščino za dobro izvedbo pogodbenih obveznosti v višini 10 %  pogodbene vrednosti vključno z DDV iz točke 4.1. pogodbe za 1.</w:t>
      </w:r>
      <w:r w:rsidRPr="00815C4B">
        <w:rPr>
          <w:rFonts w:ascii="Arial Narrow" w:hAnsi="Arial Narrow"/>
          <w:b/>
          <w:iCs/>
          <w:sz w:val="22"/>
          <w:szCs w:val="22"/>
        </w:rPr>
        <w:t xml:space="preserve"> pogodbeno leto (12 mesecev), z veljavnostjo garancije 12 mesecev in 15 dni, šteto </w:t>
      </w:r>
      <w:r w:rsidRPr="00815C4B">
        <w:rPr>
          <w:rFonts w:ascii="Arial Narrow" w:hAnsi="Arial Narrow"/>
          <w:b/>
          <w:sz w:val="22"/>
          <w:szCs w:val="22"/>
        </w:rPr>
        <w:t>z dnem končne pisne primopredaje.</w:t>
      </w:r>
    </w:p>
    <w:p w14:paraId="4FD3379C" w14:textId="77777777" w:rsidR="00801CB4" w:rsidRPr="00E7336C" w:rsidRDefault="00801CB4" w:rsidP="00801CB4">
      <w:pPr>
        <w:pStyle w:val="Noga"/>
        <w:jc w:val="both"/>
        <w:rPr>
          <w:rFonts w:ascii="Arial Narrow" w:hAnsi="Arial Narrow" w:cs="Arial"/>
          <w:b/>
          <w:bCs/>
          <w:sz w:val="22"/>
          <w:szCs w:val="22"/>
        </w:rPr>
      </w:pPr>
    </w:p>
    <w:p w14:paraId="75094D2F" w14:textId="77777777" w:rsidR="00801CB4" w:rsidRPr="00976DD8" w:rsidRDefault="00801CB4" w:rsidP="00801CB4">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Polog gotovine/vplačilo varščine  se  izvrši na blagajni UKCL, Bohoričeva 28 ali preko plačilnega naloga</w:t>
      </w:r>
    </w:p>
    <w:p w14:paraId="00E30B66" w14:textId="77777777" w:rsidR="00801CB4" w:rsidRPr="00976DD8" w:rsidRDefault="00801CB4" w:rsidP="00801CB4">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na številko IBAN: SI56 0110 0603 0277 894, SWIFT CODE: BSLJSI2X, namen:</w:t>
      </w:r>
      <w:r>
        <w:rPr>
          <w:rFonts w:ascii="Arial Narrow" w:hAnsi="Arial Narrow"/>
          <w:b/>
          <w:sz w:val="20"/>
          <w:szCs w:val="20"/>
        </w:rPr>
        <w:t xml:space="preserve"> </w:t>
      </w:r>
      <w:r w:rsidRPr="00976DD8">
        <w:rPr>
          <w:rFonts w:ascii="Arial Narrow" w:hAnsi="Arial Narrow"/>
          <w:b/>
          <w:caps/>
          <w:sz w:val="20"/>
          <w:szCs w:val="20"/>
        </w:rPr>
        <w:t>varščina</w:t>
      </w:r>
      <w:r w:rsidRPr="00976DD8">
        <w:rPr>
          <w:rFonts w:ascii="Arial Narrow" w:hAnsi="Arial Narrow"/>
          <w:b/>
          <w:sz w:val="20"/>
          <w:szCs w:val="20"/>
        </w:rPr>
        <w:t xml:space="preserve"> po pogodbi</w:t>
      </w:r>
    </w:p>
    <w:p w14:paraId="2138FD55" w14:textId="77777777" w:rsidR="00801CB4" w:rsidRPr="00976DD8" w:rsidRDefault="00801CB4" w:rsidP="00801CB4">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št. _________ – SM 845-0801, referenca/sklic na št. 20010. Kot dokazilo o vplačilu varščine predloži</w:t>
      </w:r>
    </w:p>
    <w:p w14:paraId="225B5EFA" w14:textId="77777777" w:rsidR="00801CB4" w:rsidRDefault="00801CB4" w:rsidP="00801CB4">
      <w:pPr>
        <w:tabs>
          <w:tab w:val="left" w:pos="993"/>
          <w:tab w:val="left" w:pos="1560"/>
        </w:tabs>
        <w:ind w:left="709" w:hanging="709"/>
        <w:jc w:val="both"/>
        <w:rPr>
          <w:rFonts w:ascii="Arial Narrow" w:hAnsi="Arial Narrow" w:cs="Arial"/>
          <w:b/>
          <w:sz w:val="20"/>
          <w:szCs w:val="20"/>
        </w:rPr>
      </w:pPr>
      <w:r w:rsidRPr="00976DD8">
        <w:rPr>
          <w:rFonts w:ascii="Arial Narrow" w:hAnsi="Arial Narrow"/>
          <w:b/>
          <w:sz w:val="20"/>
          <w:szCs w:val="20"/>
        </w:rPr>
        <w:t>izvajalec naročniku potrdilo o izvršenem vplačilu.</w:t>
      </w:r>
      <w:r>
        <w:rPr>
          <w:rFonts w:ascii="Arial Narrow" w:hAnsi="Arial Narrow"/>
          <w:b/>
          <w:sz w:val="20"/>
          <w:szCs w:val="20"/>
        </w:rPr>
        <w:t xml:space="preserve"> </w:t>
      </w:r>
      <w:r w:rsidRPr="00CC1288">
        <w:rPr>
          <w:rFonts w:ascii="Arial Narrow" w:hAnsi="Arial Narrow" w:cs="Arial"/>
          <w:b/>
          <w:sz w:val="20"/>
          <w:szCs w:val="20"/>
        </w:rPr>
        <w:t>Po preteku zgoraj naved</w:t>
      </w:r>
      <w:r>
        <w:rPr>
          <w:rFonts w:ascii="Arial Narrow" w:hAnsi="Arial Narrow" w:cs="Arial"/>
          <w:b/>
          <w:sz w:val="20"/>
          <w:szCs w:val="20"/>
        </w:rPr>
        <w:t xml:space="preserve">enih obdobij trajanja finančnih </w:t>
      </w:r>
    </w:p>
    <w:p w14:paraId="26576B89" w14:textId="77777777" w:rsidR="00801CB4" w:rsidRDefault="00801CB4" w:rsidP="00801CB4">
      <w:pPr>
        <w:tabs>
          <w:tab w:val="left" w:pos="993"/>
          <w:tab w:val="left" w:pos="1560"/>
        </w:tabs>
        <w:ind w:left="709" w:hanging="709"/>
        <w:jc w:val="both"/>
        <w:rPr>
          <w:rFonts w:ascii="Arial Narrow" w:hAnsi="Arial Narrow"/>
          <w:b/>
          <w:sz w:val="20"/>
          <w:szCs w:val="20"/>
        </w:rPr>
      </w:pPr>
      <w:r w:rsidRPr="00CC1288">
        <w:rPr>
          <w:rFonts w:ascii="Arial Narrow" w:hAnsi="Arial Narrow" w:cs="Arial"/>
          <w:b/>
          <w:sz w:val="20"/>
          <w:szCs w:val="20"/>
        </w:rPr>
        <w:t>zavarovanj</w:t>
      </w:r>
      <w:r>
        <w:rPr>
          <w:rFonts w:ascii="Arial Narrow" w:hAnsi="Arial Narrow"/>
          <w:b/>
          <w:sz w:val="20"/>
          <w:szCs w:val="20"/>
        </w:rPr>
        <w:t xml:space="preserve"> bo naročnik polog/plačilo </w:t>
      </w:r>
      <w:r w:rsidRPr="00976DD8">
        <w:rPr>
          <w:rFonts w:ascii="Arial Narrow" w:hAnsi="Arial Narrow"/>
          <w:b/>
          <w:sz w:val="20"/>
          <w:szCs w:val="20"/>
        </w:rPr>
        <w:t>gotovine/varščine neobrestovano vrnil izvajalcu na njegov TRR.</w:t>
      </w:r>
    </w:p>
    <w:p w14:paraId="02C52646" w14:textId="77777777" w:rsidR="0089238A" w:rsidRDefault="0089238A" w:rsidP="0089238A">
      <w:pPr>
        <w:outlineLvl w:val="0"/>
        <w:rPr>
          <w:rFonts w:ascii="Arial Narrow" w:hAnsi="Arial Narrow" w:cs="Arial"/>
          <w:b/>
          <w:bCs/>
        </w:rPr>
      </w:pPr>
    </w:p>
    <w:p w14:paraId="605A0FCD" w14:textId="77777777" w:rsidR="0089238A" w:rsidRDefault="0089238A" w:rsidP="0089238A">
      <w:pPr>
        <w:outlineLvl w:val="0"/>
        <w:rPr>
          <w:rFonts w:ascii="Arial Narrow" w:hAnsi="Arial Narrow" w:cs="Arial"/>
          <w:b/>
          <w:bCs/>
        </w:rPr>
      </w:pPr>
    </w:p>
    <w:p w14:paraId="7A1D0ECA" w14:textId="77777777" w:rsidR="0089238A" w:rsidRPr="0005441B" w:rsidRDefault="0005441B" w:rsidP="0005441B">
      <w:pPr>
        <w:pStyle w:val="Odstavekseznama"/>
        <w:numPr>
          <w:ilvl w:val="0"/>
          <w:numId w:val="17"/>
        </w:numPr>
        <w:outlineLvl w:val="0"/>
        <w:rPr>
          <w:rFonts w:ascii="Arial Narrow" w:hAnsi="Arial Narrow" w:cs="Arial"/>
          <w:b/>
          <w:bCs/>
        </w:rPr>
      </w:pPr>
      <w:r w:rsidRPr="005329CB">
        <w:rPr>
          <w:rFonts w:ascii="Arial Narrow" w:hAnsi="Arial Narrow" w:cs="Arial"/>
          <w:b/>
          <w:bCs/>
          <w:sz w:val="22"/>
          <w:szCs w:val="22"/>
        </w:rPr>
        <w:t>Vsa vprašanja in pojasnila v zvezi z razpisno dokumentacijo objavite  na Portalu javnih naročil.</w:t>
      </w:r>
    </w:p>
    <w:p w14:paraId="47CD5657" w14:textId="77777777" w:rsidR="0089238A" w:rsidRDefault="0089238A" w:rsidP="0089238A">
      <w:pPr>
        <w:outlineLvl w:val="0"/>
        <w:rPr>
          <w:rFonts w:ascii="Arial Narrow" w:hAnsi="Arial Narrow" w:cs="Arial"/>
          <w:b/>
          <w:bCs/>
        </w:rPr>
      </w:pPr>
    </w:p>
    <w:p w14:paraId="2B76244B" w14:textId="77777777" w:rsidR="0089238A" w:rsidRDefault="0089238A" w:rsidP="0089238A">
      <w:pPr>
        <w:outlineLvl w:val="0"/>
        <w:rPr>
          <w:rFonts w:ascii="Arial Narrow" w:hAnsi="Arial Narrow" w:cs="Arial"/>
          <w:b/>
          <w:bCs/>
        </w:rPr>
      </w:pPr>
    </w:p>
    <w:p w14:paraId="6E5B1F2B" w14:textId="77777777" w:rsidR="0089238A" w:rsidRDefault="0089238A" w:rsidP="0089238A">
      <w:pPr>
        <w:outlineLvl w:val="0"/>
        <w:rPr>
          <w:rFonts w:ascii="Arial Narrow" w:hAnsi="Arial Narrow" w:cs="Arial"/>
          <w:b/>
          <w:bCs/>
        </w:rPr>
      </w:pPr>
    </w:p>
    <w:p w14:paraId="38C7B13A" w14:textId="77777777" w:rsidR="0089238A" w:rsidRDefault="0089238A" w:rsidP="0089238A">
      <w:pPr>
        <w:outlineLvl w:val="0"/>
        <w:rPr>
          <w:rFonts w:ascii="Arial Narrow" w:hAnsi="Arial Narrow" w:cs="Arial"/>
          <w:b/>
          <w:bCs/>
        </w:rPr>
      </w:pPr>
    </w:p>
    <w:p w14:paraId="5FE6DA9B" w14:textId="77777777" w:rsidR="0089238A" w:rsidRDefault="0089238A" w:rsidP="0089238A">
      <w:pPr>
        <w:outlineLvl w:val="0"/>
        <w:rPr>
          <w:rFonts w:ascii="Arial Narrow" w:hAnsi="Arial Narrow" w:cs="Arial"/>
          <w:b/>
          <w:bCs/>
        </w:rPr>
      </w:pPr>
    </w:p>
    <w:p w14:paraId="365D52A9" w14:textId="77777777" w:rsidR="0089238A" w:rsidRDefault="0089238A" w:rsidP="0089238A">
      <w:pPr>
        <w:outlineLvl w:val="0"/>
        <w:rPr>
          <w:rFonts w:ascii="Arial Narrow" w:hAnsi="Arial Narrow" w:cs="Arial"/>
          <w:b/>
          <w:bCs/>
        </w:rPr>
      </w:pPr>
    </w:p>
    <w:p w14:paraId="3538FBE1" w14:textId="77777777" w:rsidR="0089238A" w:rsidRDefault="0089238A" w:rsidP="0089238A">
      <w:pPr>
        <w:outlineLvl w:val="0"/>
        <w:rPr>
          <w:rFonts w:ascii="Arial Narrow" w:hAnsi="Arial Narrow" w:cs="Arial"/>
          <w:b/>
          <w:bCs/>
        </w:rPr>
      </w:pPr>
    </w:p>
    <w:p w14:paraId="6623C273" w14:textId="77777777" w:rsidR="0089238A" w:rsidRDefault="0089238A" w:rsidP="0089238A">
      <w:pPr>
        <w:outlineLvl w:val="0"/>
        <w:rPr>
          <w:rFonts w:ascii="Arial Narrow" w:hAnsi="Arial Narrow" w:cs="Arial"/>
          <w:b/>
          <w:bCs/>
        </w:rPr>
      </w:pPr>
    </w:p>
    <w:p w14:paraId="04E79C35" w14:textId="77777777" w:rsidR="0089238A" w:rsidRDefault="0089238A" w:rsidP="0089238A">
      <w:pPr>
        <w:outlineLvl w:val="0"/>
        <w:rPr>
          <w:rFonts w:ascii="Arial Narrow" w:hAnsi="Arial Narrow" w:cs="Arial"/>
          <w:b/>
          <w:bCs/>
        </w:rPr>
      </w:pPr>
    </w:p>
    <w:p w14:paraId="44605C58" w14:textId="77777777" w:rsidR="0089238A" w:rsidRDefault="0089238A" w:rsidP="0089238A">
      <w:pPr>
        <w:outlineLvl w:val="0"/>
        <w:rPr>
          <w:rFonts w:ascii="Arial Narrow" w:hAnsi="Arial Narrow" w:cs="Arial"/>
          <w:b/>
          <w:bCs/>
        </w:rPr>
      </w:pPr>
    </w:p>
    <w:p w14:paraId="3FC3738F" w14:textId="77777777" w:rsidR="0089238A" w:rsidRDefault="0089238A" w:rsidP="0089238A">
      <w:pPr>
        <w:outlineLvl w:val="0"/>
        <w:rPr>
          <w:rFonts w:ascii="Arial Narrow" w:hAnsi="Arial Narrow" w:cs="Arial"/>
          <w:b/>
          <w:bCs/>
        </w:rPr>
      </w:pPr>
    </w:p>
    <w:p w14:paraId="48351BC0" w14:textId="77777777" w:rsidR="0089238A" w:rsidRDefault="0089238A" w:rsidP="0089238A">
      <w:pPr>
        <w:outlineLvl w:val="0"/>
        <w:rPr>
          <w:rFonts w:ascii="Arial Narrow" w:hAnsi="Arial Narrow" w:cs="Arial"/>
          <w:b/>
          <w:bCs/>
        </w:rPr>
      </w:pPr>
    </w:p>
    <w:p w14:paraId="387676AF" w14:textId="77777777" w:rsidR="0089238A" w:rsidRDefault="0089238A" w:rsidP="0089238A">
      <w:pPr>
        <w:outlineLvl w:val="0"/>
        <w:rPr>
          <w:rFonts w:ascii="Arial Narrow" w:hAnsi="Arial Narrow" w:cs="Arial"/>
          <w:b/>
          <w:bCs/>
        </w:rPr>
      </w:pPr>
    </w:p>
    <w:p w14:paraId="33B3DA90" w14:textId="77777777" w:rsidR="0089238A" w:rsidRDefault="0089238A" w:rsidP="0089238A">
      <w:pPr>
        <w:outlineLvl w:val="0"/>
        <w:rPr>
          <w:rFonts w:ascii="Arial Narrow" w:hAnsi="Arial Narrow" w:cs="Arial"/>
          <w:b/>
          <w:bCs/>
        </w:rPr>
      </w:pPr>
    </w:p>
    <w:p w14:paraId="15D488A0" w14:textId="77777777" w:rsidR="0089238A" w:rsidRDefault="0089238A" w:rsidP="0089238A">
      <w:pPr>
        <w:outlineLvl w:val="0"/>
        <w:rPr>
          <w:rFonts w:ascii="Arial Narrow" w:hAnsi="Arial Narrow" w:cs="Arial"/>
          <w:b/>
          <w:bCs/>
        </w:rPr>
      </w:pPr>
    </w:p>
    <w:p w14:paraId="158A3273" w14:textId="77777777" w:rsidR="0089238A" w:rsidRDefault="0089238A" w:rsidP="0089238A">
      <w:pPr>
        <w:outlineLvl w:val="0"/>
        <w:rPr>
          <w:rFonts w:ascii="Arial Narrow" w:hAnsi="Arial Narrow" w:cs="Arial"/>
          <w:b/>
          <w:bCs/>
        </w:rPr>
      </w:pPr>
    </w:p>
    <w:p w14:paraId="71BE34D3" w14:textId="77777777" w:rsidR="0089238A" w:rsidRDefault="0089238A" w:rsidP="0089238A">
      <w:pPr>
        <w:outlineLvl w:val="0"/>
        <w:rPr>
          <w:rFonts w:ascii="Arial Narrow" w:hAnsi="Arial Narrow" w:cs="Arial"/>
          <w:b/>
          <w:bCs/>
        </w:rPr>
      </w:pPr>
    </w:p>
    <w:p w14:paraId="28FD74B2" w14:textId="77777777" w:rsidR="0089238A" w:rsidRDefault="0089238A" w:rsidP="0089238A">
      <w:pPr>
        <w:outlineLvl w:val="0"/>
        <w:rPr>
          <w:rFonts w:ascii="Arial Narrow" w:hAnsi="Arial Narrow" w:cs="Arial"/>
          <w:b/>
          <w:bCs/>
        </w:rPr>
      </w:pPr>
    </w:p>
    <w:p w14:paraId="1E7295D3" w14:textId="77777777" w:rsidR="0089238A" w:rsidRDefault="0089238A" w:rsidP="0089238A">
      <w:pPr>
        <w:outlineLvl w:val="0"/>
        <w:rPr>
          <w:rFonts w:ascii="Arial Narrow" w:hAnsi="Arial Narrow" w:cs="Arial"/>
          <w:b/>
          <w:bCs/>
        </w:rPr>
      </w:pPr>
    </w:p>
    <w:p w14:paraId="2CEA8C3B" w14:textId="77777777" w:rsidR="0089238A" w:rsidRDefault="0089238A" w:rsidP="0089238A">
      <w:pPr>
        <w:outlineLvl w:val="0"/>
        <w:rPr>
          <w:rFonts w:ascii="Arial Narrow" w:hAnsi="Arial Narrow" w:cs="Arial"/>
          <w:b/>
          <w:bCs/>
        </w:rPr>
      </w:pPr>
    </w:p>
    <w:p w14:paraId="3D127F56" w14:textId="77777777" w:rsidR="0089238A" w:rsidRDefault="0089238A" w:rsidP="0089238A">
      <w:pPr>
        <w:outlineLvl w:val="0"/>
        <w:rPr>
          <w:rFonts w:ascii="Arial Narrow" w:hAnsi="Arial Narrow" w:cs="Arial"/>
          <w:b/>
          <w:bCs/>
        </w:rPr>
      </w:pPr>
    </w:p>
    <w:p w14:paraId="09ABE029" w14:textId="77777777" w:rsidR="0089238A" w:rsidRDefault="0089238A" w:rsidP="0089238A">
      <w:pPr>
        <w:outlineLvl w:val="0"/>
        <w:rPr>
          <w:rFonts w:ascii="Arial Narrow" w:hAnsi="Arial Narrow" w:cs="Arial"/>
          <w:b/>
          <w:bCs/>
        </w:rPr>
      </w:pPr>
    </w:p>
    <w:p w14:paraId="21C3372C" w14:textId="77777777" w:rsidR="0089238A" w:rsidRDefault="0089238A" w:rsidP="0089238A">
      <w:pPr>
        <w:outlineLvl w:val="0"/>
        <w:rPr>
          <w:rFonts w:ascii="Arial Narrow" w:hAnsi="Arial Narrow" w:cs="Arial"/>
          <w:b/>
          <w:bCs/>
        </w:rPr>
      </w:pPr>
    </w:p>
    <w:p w14:paraId="59286840" w14:textId="77777777" w:rsidR="0088402C" w:rsidRDefault="0088402C" w:rsidP="0089238A">
      <w:pPr>
        <w:outlineLvl w:val="0"/>
        <w:rPr>
          <w:rFonts w:ascii="Arial Narrow" w:hAnsi="Arial Narrow" w:cs="Arial"/>
          <w:b/>
          <w:bCs/>
        </w:rPr>
      </w:pPr>
    </w:p>
    <w:p w14:paraId="7E345436" w14:textId="77777777" w:rsidR="0088402C" w:rsidRDefault="0088402C" w:rsidP="0089238A">
      <w:pPr>
        <w:outlineLvl w:val="0"/>
        <w:rPr>
          <w:rFonts w:ascii="Arial Narrow" w:hAnsi="Arial Narrow" w:cs="Arial"/>
          <w:b/>
          <w:bCs/>
        </w:rPr>
      </w:pPr>
    </w:p>
    <w:p w14:paraId="388F8A36" w14:textId="77777777" w:rsidR="0088402C" w:rsidRDefault="0088402C" w:rsidP="0089238A">
      <w:pPr>
        <w:outlineLvl w:val="0"/>
        <w:rPr>
          <w:rFonts w:ascii="Arial Narrow" w:hAnsi="Arial Narrow" w:cs="Arial"/>
          <w:b/>
          <w:bCs/>
        </w:rPr>
      </w:pPr>
    </w:p>
    <w:p w14:paraId="75B61759" w14:textId="77777777" w:rsidR="00BC491A" w:rsidRDefault="00BC491A" w:rsidP="0089238A">
      <w:pPr>
        <w:outlineLvl w:val="0"/>
        <w:rPr>
          <w:rFonts w:ascii="Arial Narrow" w:hAnsi="Arial Narrow" w:cs="Arial"/>
          <w:b/>
          <w:bCs/>
        </w:rPr>
      </w:pPr>
    </w:p>
    <w:p w14:paraId="65AABA73" w14:textId="77777777" w:rsidR="00BC491A" w:rsidRDefault="00BC491A" w:rsidP="0089238A">
      <w:pPr>
        <w:outlineLvl w:val="0"/>
        <w:rPr>
          <w:rFonts w:ascii="Arial Narrow" w:hAnsi="Arial Narrow" w:cs="Arial"/>
          <w:b/>
          <w:bCs/>
        </w:rPr>
      </w:pPr>
    </w:p>
    <w:p w14:paraId="61BFB733" w14:textId="77777777" w:rsidR="00F113BE" w:rsidRDefault="00F113BE" w:rsidP="0089238A">
      <w:pPr>
        <w:outlineLvl w:val="0"/>
        <w:rPr>
          <w:rFonts w:ascii="Arial Narrow" w:hAnsi="Arial Narrow" w:cs="Arial"/>
          <w:b/>
          <w:bCs/>
        </w:rPr>
      </w:pPr>
    </w:p>
    <w:p w14:paraId="12E40F2C" w14:textId="77777777" w:rsidR="00F113BE" w:rsidRDefault="00F113BE" w:rsidP="0089238A">
      <w:pPr>
        <w:outlineLvl w:val="0"/>
        <w:rPr>
          <w:rFonts w:ascii="Arial Narrow" w:hAnsi="Arial Narrow" w:cs="Arial"/>
          <w:b/>
          <w:bCs/>
        </w:rPr>
      </w:pPr>
    </w:p>
    <w:p w14:paraId="5226D730" w14:textId="77777777" w:rsidR="0001200B" w:rsidRDefault="0001200B" w:rsidP="0089238A">
      <w:pPr>
        <w:outlineLvl w:val="0"/>
        <w:rPr>
          <w:rFonts w:ascii="Arial Narrow" w:hAnsi="Arial Narrow" w:cs="Arial"/>
          <w:b/>
          <w:bCs/>
        </w:rPr>
      </w:pPr>
    </w:p>
    <w:p w14:paraId="371A1BDD" w14:textId="77777777" w:rsidR="00E6647E" w:rsidRDefault="00E6647E" w:rsidP="0089238A">
      <w:pPr>
        <w:outlineLvl w:val="0"/>
        <w:rPr>
          <w:rFonts w:ascii="Arial Narrow" w:hAnsi="Arial Narrow" w:cs="Arial"/>
          <w:b/>
          <w:bCs/>
        </w:rPr>
      </w:pPr>
    </w:p>
    <w:p w14:paraId="7FABB570" w14:textId="77777777" w:rsidR="0089238A" w:rsidRDefault="0089238A" w:rsidP="0089238A">
      <w:pPr>
        <w:outlineLvl w:val="0"/>
        <w:rPr>
          <w:rFonts w:ascii="Arial Narrow" w:hAnsi="Arial Narrow" w:cs="Arial"/>
          <w:b/>
          <w:bCs/>
        </w:rPr>
      </w:pPr>
    </w:p>
    <w:p w14:paraId="795C86D1" w14:textId="77777777" w:rsidR="0089238A" w:rsidRPr="009E03EA" w:rsidRDefault="0089238A" w:rsidP="0089238A">
      <w:pPr>
        <w:jc w:val="center"/>
        <w:rPr>
          <w:rFonts w:ascii="Arial Narrow" w:hAnsi="Arial Narrow" w:cs="Arial"/>
          <w:b/>
          <w:bCs/>
          <w:sz w:val="28"/>
          <w:szCs w:val="28"/>
        </w:rPr>
      </w:pPr>
      <w:r w:rsidRPr="009E03EA">
        <w:rPr>
          <w:rFonts w:ascii="Arial Narrow" w:hAnsi="Arial Narrow" w:cs="Arial"/>
          <w:b/>
          <w:iCs/>
          <w:sz w:val="28"/>
          <w:szCs w:val="28"/>
        </w:rPr>
        <w:t>PONUDBA</w:t>
      </w:r>
    </w:p>
    <w:p w14:paraId="6DACE6F3" w14:textId="77777777" w:rsidR="0089238A" w:rsidRDefault="0089238A" w:rsidP="0089238A">
      <w:pPr>
        <w:jc w:val="both"/>
        <w:rPr>
          <w:rFonts w:ascii="Arial Narrow" w:hAnsi="Arial Narrow" w:cs="Arial"/>
          <w:b/>
          <w:bCs/>
          <w:sz w:val="22"/>
          <w:szCs w:val="22"/>
        </w:rPr>
      </w:pPr>
    </w:p>
    <w:p w14:paraId="1D24EF31" w14:textId="77777777" w:rsidR="0089238A" w:rsidRPr="009E03EA" w:rsidRDefault="0089238A" w:rsidP="0089238A">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2CF8E878" w14:textId="77777777" w:rsidR="0089238A" w:rsidRDefault="0089238A" w:rsidP="0089238A">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14:paraId="63FB09E0" w14:textId="77777777" w:rsidR="0089238A" w:rsidRPr="006937B4" w:rsidRDefault="0089238A" w:rsidP="0089238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89238A" w:rsidRPr="006937B4" w14:paraId="54936C16" w14:textId="77777777" w:rsidTr="00AA5304">
        <w:tc>
          <w:tcPr>
            <w:tcW w:w="2180" w:type="dxa"/>
            <w:tcBorders>
              <w:top w:val="single" w:sz="4" w:space="0" w:color="auto"/>
              <w:left w:val="single" w:sz="4" w:space="0" w:color="auto"/>
              <w:bottom w:val="single" w:sz="4" w:space="0" w:color="auto"/>
              <w:right w:val="single" w:sz="4" w:space="0" w:color="auto"/>
            </w:tcBorders>
            <w:vAlign w:val="center"/>
          </w:tcPr>
          <w:p w14:paraId="30B6BEC0"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Naziv ponudnika:</w:t>
            </w:r>
          </w:p>
          <w:p w14:paraId="6DC0A690" w14:textId="77777777" w:rsidR="0089238A" w:rsidRPr="006937B4" w:rsidRDefault="0089238A" w:rsidP="00AA5304">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12C2C1D9" w14:textId="77777777" w:rsidR="0089238A" w:rsidRPr="006937B4" w:rsidRDefault="0089238A" w:rsidP="00AA5304">
            <w:pPr>
              <w:rPr>
                <w:rFonts w:ascii="Arial Narrow" w:hAnsi="Arial Narrow" w:cs="Arial"/>
              </w:rPr>
            </w:pPr>
          </w:p>
        </w:tc>
      </w:tr>
      <w:tr w:rsidR="0089238A" w:rsidRPr="006937B4" w14:paraId="608966B3" w14:textId="77777777" w:rsidTr="00AA5304">
        <w:tc>
          <w:tcPr>
            <w:tcW w:w="2180" w:type="dxa"/>
            <w:tcBorders>
              <w:top w:val="single" w:sz="4" w:space="0" w:color="auto"/>
              <w:left w:val="single" w:sz="4" w:space="0" w:color="auto"/>
              <w:bottom w:val="single" w:sz="4" w:space="0" w:color="auto"/>
              <w:right w:val="single" w:sz="4" w:space="0" w:color="auto"/>
            </w:tcBorders>
          </w:tcPr>
          <w:p w14:paraId="36A6620F" w14:textId="77777777" w:rsidR="0089238A" w:rsidRPr="006937B4" w:rsidRDefault="0089238A" w:rsidP="00AA5304">
            <w:pPr>
              <w:rPr>
                <w:rFonts w:ascii="Arial Narrow" w:hAnsi="Arial Narrow" w:cs="Arial"/>
                <w:b/>
                <w:sz w:val="22"/>
                <w:szCs w:val="22"/>
              </w:rPr>
            </w:pPr>
          </w:p>
          <w:p w14:paraId="280C99AA"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66FDBCA" w14:textId="77777777" w:rsidR="0089238A" w:rsidRPr="006937B4" w:rsidRDefault="0089238A" w:rsidP="00AA5304">
            <w:pPr>
              <w:rPr>
                <w:rFonts w:ascii="Arial Narrow" w:hAnsi="Arial Narrow" w:cs="Arial"/>
              </w:rPr>
            </w:pPr>
          </w:p>
          <w:p w14:paraId="0C4F7D5F" w14:textId="77777777" w:rsidR="0089238A" w:rsidRPr="006937B4" w:rsidRDefault="0089238A" w:rsidP="00AA5304">
            <w:pPr>
              <w:rPr>
                <w:rFonts w:ascii="Arial Narrow" w:hAnsi="Arial Narrow" w:cs="Arial"/>
              </w:rPr>
            </w:pPr>
          </w:p>
        </w:tc>
      </w:tr>
      <w:tr w:rsidR="0089238A" w:rsidRPr="006937B4" w14:paraId="465DB4C6" w14:textId="77777777" w:rsidTr="00AA5304">
        <w:tc>
          <w:tcPr>
            <w:tcW w:w="2180" w:type="dxa"/>
            <w:vMerge w:val="restart"/>
            <w:tcBorders>
              <w:top w:val="single" w:sz="4" w:space="0" w:color="auto"/>
              <w:left w:val="single" w:sz="4" w:space="0" w:color="auto"/>
              <w:right w:val="single" w:sz="4" w:space="0" w:color="auto"/>
            </w:tcBorders>
          </w:tcPr>
          <w:p w14:paraId="1235BBEB"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276E683"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675F5A7" w14:textId="77777777" w:rsidR="0089238A" w:rsidRPr="006937B4" w:rsidRDefault="0089238A" w:rsidP="00AA5304">
            <w:pPr>
              <w:rPr>
                <w:rFonts w:ascii="Arial Narrow" w:hAnsi="Arial Narrow" w:cs="Arial"/>
                <w:sz w:val="22"/>
                <w:szCs w:val="22"/>
              </w:rPr>
            </w:pPr>
          </w:p>
        </w:tc>
      </w:tr>
      <w:tr w:rsidR="0089238A" w:rsidRPr="006937B4" w14:paraId="04DE788B" w14:textId="77777777" w:rsidTr="00AA5304">
        <w:tc>
          <w:tcPr>
            <w:tcW w:w="2180" w:type="dxa"/>
            <w:vMerge/>
            <w:tcBorders>
              <w:left w:val="single" w:sz="4" w:space="0" w:color="auto"/>
              <w:right w:val="single" w:sz="4" w:space="0" w:color="auto"/>
            </w:tcBorders>
          </w:tcPr>
          <w:p w14:paraId="13ECF71C"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4D0A539"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535F2A16" w14:textId="77777777" w:rsidR="0089238A" w:rsidRPr="006937B4" w:rsidRDefault="0089238A" w:rsidP="00AA5304">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89238A" w:rsidRPr="006937B4" w14:paraId="38E961E1" w14:textId="77777777" w:rsidTr="00AA5304">
        <w:trPr>
          <w:trHeight w:val="556"/>
        </w:trPr>
        <w:tc>
          <w:tcPr>
            <w:tcW w:w="2180" w:type="dxa"/>
            <w:vMerge/>
            <w:tcBorders>
              <w:left w:val="single" w:sz="4" w:space="0" w:color="auto"/>
              <w:right w:val="single" w:sz="4" w:space="0" w:color="auto"/>
            </w:tcBorders>
          </w:tcPr>
          <w:p w14:paraId="65C32B36"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B5D91BC"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FAC87FB" w14:textId="77777777" w:rsidR="0089238A" w:rsidRPr="006937B4" w:rsidRDefault="0089238A" w:rsidP="00AA5304">
            <w:pPr>
              <w:rPr>
                <w:rFonts w:ascii="Arial Narrow" w:hAnsi="Arial Narrow" w:cs="Arial"/>
                <w:sz w:val="22"/>
                <w:szCs w:val="22"/>
              </w:rPr>
            </w:pPr>
          </w:p>
        </w:tc>
      </w:tr>
      <w:tr w:rsidR="0089238A" w:rsidRPr="006937B4" w14:paraId="427EF64C" w14:textId="77777777" w:rsidTr="00AA5304">
        <w:tc>
          <w:tcPr>
            <w:tcW w:w="2180" w:type="dxa"/>
            <w:vMerge/>
            <w:tcBorders>
              <w:left w:val="single" w:sz="4" w:space="0" w:color="auto"/>
              <w:right w:val="single" w:sz="4" w:space="0" w:color="auto"/>
            </w:tcBorders>
          </w:tcPr>
          <w:p w14:paraId="6C5CC954"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EA49E7E"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C610EBB" w14:textId="77777777" w:rsidR="0089238A" w:rsidRPr="006937B4" w:rsidRDefault="0089238A" w:rsidP="00AA5304">
            <w:pPr>
              <w:rPr>
                <w:rFonts w:ascii="Arial Narrow" w:hAnsi="Arial Narrow" w:cs="Arial"/>
                <w:sz w:val="22"/>
                <w:szCs w:val="22"/>
              </w:rPr>
            </w:pPr>
          </w:p>
        </w:tc>
      </w:tr>
      <w:tr w:rsidR="0089238A" w:rsidRPr="006937B4" w14:paraId="76C2B9A7" w14:textId="77777777" w:rsidTr="00AA5304">
        <w:tc>
          <w:tcPr>
            <w:tcW w:w="2180" w:type="dxa"/>
            <w:vMerge/>
            <w:tcBorders>
              <w:left w:val="single" w:sz="4" w:space="0" w:color="auto"/>
              <w:right w:val="single" w:sz="4" w:space="0" w:color="auto"/>
            </w:tcBorders>
          </w:tcPr>
          <w:p w14:paraId="1BBB9DB3"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079D9893"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3F2E9E3" w14:textId="77777777" w:rsidR="0089238A" w:rsidRPr="006937B4" w:rsidRDefault="0089238A" w:rsidP="00AA5304">
            <w:pPr>
              <w:rPr>
                <w:rFonts w:ascii="Arial Narrow" w:hAnsi="Arial Narrow" w:cs="Arial"/>
                <w:sz w:val="22"/>
                <w:szCs w:val="22"/>
              </w:rPr>
            </w:pPr>
          </w:p>
          <w:p w14:paraId="590382EE" w14:textId="77777777" w:rsidR="0089238A" w:rsidRPr="006937B4" w:rsidRDefault="0089238A" w:rsidP="00AA5304">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89238A" w:rsidRPr="006937B4" w14:paraId="2FF87A2B" w14:textId="77777777" w:rsidTr="00AA5304">
        <w:tc>
          <w:tcPr>
            <w:tcW w:w="2180" w:type="dxa"/>
            <w:vMerge w:val="restart"/>
            <w:tcBorders>
              <w:top w:val="single" w:sz="4" w:space="0" w:color="auto"/>
              <w:left w:val="single" w:sz="4" w:space="0" w:color="auto"/>
              <w:right w:val="single" w:sz="4" w:space="0" w:color="auto"/>
            </w:tcBorders>
          </w:tcPr>
          <w:p w14:paraId="275929AA"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22A02B1D" w14:textId="77777777" w:rsidR="0089238A" w:rsidRPr="006937B4" w:rsidRDefault="0089238A" w:rsidP="00AA5304">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75A2AE88"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7D0E7DAE" w14:textId="77777777" w:rsidR="0089238A" w:rsidRPr="006937B4" w:rsidRDefault="0089238A" w:rsidP="00AA5304">
            <w:pPr>
              <w:rPr>
                <w:rFonts w:ascii="Arial Narrow" w:hAnsi="Arial Narrow" w:cs="Arial"/>
              </w:rPr>
            </w:pPr>
          </w:p>
        </w:tc>
      </w:tr>
      <w:tr w:rsidR="0089238A" w:rsidRPr="006937B4" w14:paraId="4678DB42" w14:textId="77777777" w:rsidTr="00AA5304">
        <w:tc>
          <w:tcPr>
            <w:tcW w:w="2180" w:type="dxa"/>
            <w:vMerge/>
            <w:tcBorders>
              <w:left w:val="single" w:sz="4" w:space="0" w:color="auto"/>
              <w:bottom w:val="single" w:sz="4" w:space="0" w:color="auto"/>
              <w:right w:val="single" w:sz="4" w:space="0" w:color="auto"/>
            </w:tcBorders>
          </w:tcPr>
          <w:p w14:paraId="6A738422" w14:textId="77777777" w:rsidR="0089238A" w:rsidRPr="006937B4" w:rsidRDefault="0089238A" w:rsidP="00AA5304">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6CA0F540" w14:textId="77777777" w:rsidR="0089238A" w:rsidRPr="006937B4" w:rsidRDefault="0089238A" w:rsidP="00AA5304">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75ED7D7A"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32F39A72" w14:textId="77777777" w:rsidR="0089238A" w:rsidRPr="006937B4" w:rsidRDefault="0089238A" w:rsidP="00AA5304">
            <w:pPr>
              <w:rPr>
                <w:rFonts w:ascii="Arial Narrow" w:hAnsi="Arial Narrow" w:cs="Arial"/>
              </w:rPr>
            </w:pPr>
          </w:p>
        </w:tc>
      </w:tr>
    </w:tbl>
    <w:p w14:paraId="258056A2" w14:textId="77777777" w:rsidR="0089238A" w:rsidRPr="006937B4" w:rsidRDefault="0089238A" w:rsidP="0089238A">
      <w:pPr>
        <w:jc w:val="both"/>
        <w:rPr>
          <w:rFonts w:ascii="Arial Narrow" w:hAnsi="Arial Narrow" w:cs="Arial"/>
          <w:sz w:val="16"/>
          <w:szCs w:val="16"/>
        </w:rPr>
      </w:pPr>
      <w:r w:rsidRPr="006937B4">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47884EA8" w14:textId="77777777" w:rsidR="0089238A" w:rsidRPr="006937B4" w:rsidRDefault="0089238A" w:rsidP="0089238A">
      <w:pPr>
        <w:rPr>
          <w:rFonts w:ascii="Arial Narrow" w:hAnsi="Arial Narrow" w:cs="Arial"/>
          <w:sz w:val="22"/>
          <w:szCs w:val="22"/>
        </w:rPr>
      </w:pPr>
    </w:p>
    <w:p w14:paraId="533E59A6" w14:textId="77777777" w:rsidR="0089238A" w:rsidRPr="006937B4" w:rsidRDefault="0089238A" w:rsidP="0089238A">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1A020E3F" w14:textId="77777777" w:rsidR="0089238A" w:rsidRDefault="0089238A" w:rsidP="0089238A">
      <w:pPr>
        <w:jc w:val="center"/>
        <w:rPr>
          <w:rFonts w:ascii="Arial Narrow" w:hAnsi="Arial Narrow" w:cs="Arial"/>
          <w:sz w:val="20"/>
          <w:szCs w:val="20"/>
        </w:rPr>
      </w:pPr>
      <w:r w:rsidRPr="006937B4">
        <w:rPr>
          <w:rFonts w:ascii="Arial Narrow" w:hAnsi="Arial Narrow" w:cs="Arial"/>
          <w:sz w:val="20"/>
          <w:szCs w:val="20"/>
        </w:rPr>
        <w:t>naziv naročnika</w:t>
      </w:r>
    </w:p>
    <w:p w14:paraId="5BE951AA" w14:textId="77777777" w:rsidR="0089238A" w:rsidRDefault="0089238A" w:rsidP="0089238A">
      <w:pPr>
        <w:rPr>
          <w:rFonts w:ascii="Arial Narrow" w:hAnsi="Arial Narrow" w:cs="Arial"/>
        </w:rPr>
      </w:pPr>
    </w:p>
    <w:p w14:paraId="20EECB3D" w14:textId="77777777" w:rsidR="0001200B" w:rsidRPr="0035389D" w:rsidRDefault="0089238A" w:rsidP="0001200B">
      <w:pPr>
        <w:rPr>
          <w:rFonts w:ascii="Arial Narrow" w:hAnsi="Arial Narrow"/>
          <w:b/>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w:t>
      </w:r>
      <w:r w:rsidR="0001200B">
        <w:rPr>
          <w:rFonts w:ascii="Arial Narrow" w:hAnsi="Arial Narrow" w:cs="Arial"/>
        </w:rPr>
        <w:t>:</w:t>
      </w:r>
      <w:r>
        <w:rPr>
          <w:rFonts w:ascii="Arial Narrow" w:hAnsi="Arial Narrow" w:cs="Arial"/>
        </w:rPr>
        <w:t xml:space="preserve"> </w:t>
      </w:r>
      <w:r w:rsidR="0001200B">
        <w:rPr>
          <w:rFonts w:ascii="Arial Narrow" w:hAnsi="Arial Narrow"/>
          <w:b/>
        </w:rPr>
        <w:t>PODPORA IT STORITVAM V UKC LJUBLJANA</w:t>
      </w:r>
    </w:p>
    <w:p w14:paraId="03F7ACE5" w14:textId="77777777" w:rsidR="0089238A" w:rsidRPr="00AC76E1" w:rsidRDefault="0089238A" w:rsidP="0001200B">
      <w:pPr>
        <w:rPr>
          <w:rFonts w:ascii="Arial Narrow" w:hAnsi="Arial Narrow"/>
          <w:b/>
          <w:sz w:val="23"/>
          <w:szCs w:val="23"/>
        </w:rPr>
      </w:pPr>
    </w:p>
    <w:p w14:paraId="4FB0767A" w14:textId="77777777" w:rsidR="0089238A" w:rsidRPr="00F96BED" w:rsidRDefault="00BC41CC" w:rsidP="0089238A">
      <w:pPr>
        <w:rPr>
          <w:rFonts w:ascii="Arial Narrow" w:hAnsi="Arial Narrow" w:cs="Arial"/>
        </w:rPr>
      </w:pPr>
      <w:r>
        <w:rPr>
          <w:rFonts w:ascii="Arial Narrow" w:hAnsi="Arial Narrow" w:cs="Arial"/>
        </w:rPr>
        <w:t>V končni</w:t>
      </w:r>
      <w:r w:rsidR="0089238A">
        <w:rPr>
          <w:rFonts w:ascii="Arial Narrow" w:hAnsi="Arial Narrow" w:cs="Arial"/>
        </w:rPr>
        <w:t xml:space="preserve"> ponu</w:t>
      </w:r>
      <w:r>
        <w:rPr>
          <w:rFonts w:ascii="Arial Narrow" w:hAnsi="Arial Narrow" w:cs="Arial"/>
        </w:rPr>
        <w:t>dbeni</w:t>
      </w:r>
      <w:r w:rsidR="0089238A">
        <w:rPr>
          <w:rFonts w:ascii="Arial Narrow" w:hAnsi="Arial Narrow" w:cs="Arial"/>
        </w:rPr>
        <w:t xml:space="preserve"> vrednosti</w:t>
      </w:r>
      <w:r>
        <w:rPr>
          <w:rFonts w:ascii="Arial Narrow" w:hAnsi="Arial Narrow" w:cs="Arial"/>
        </w:rPr>
        <w:t xml:space="preserve"> za 48 mesecev</w:t>
      </w:r>
      <w:r w:rsidR="0089238A">
        <w:rPr>
          <w:rFonts w:ascii="Arial Narrow" w:hAnsi="Arial Narrow" w:cs="Arial"/>
        </w:rPr>
        <w:t xml:space="preserve"> z DDV</w:t>
      </w:r>
      <w:r>
        <w:rPr>
          <w:rFonts w:ascii="Arial Narrow" w:hAnsi="Arial Narrow" w:cs="Arial"/>
        </w:rPr>
        <w:t xml:space="preserve"> ___________________________________________ .</w:t>
      </w:r>
    </w:p>
    <w:p w14:paraId="3FBE0362" w14:textId="77777777" w:rsidR="0089238A" w:rsidRDefault="0089238A" w:rsidP="0089238A">
      <w:pPr>
        <w:rPr>
          <w:rFonts w:ascii="Arial Narrow" w:hAnsi="Arial Narrow" w:cs="Arial"/>
        </w:rPr>
      </w:pPr>
    </w:p>
    <w:p w14:paraId="77949101" w14:textId="77777777" w:rsidR="00A32C3C" w:rsidRDefault="00C810D6" w:rsidP="0089238A">
      <w:pPr>
        <w:jc w:val="both"/>
        <w:rPr>
          <w:rFonts w:ascii="Arial Narrow" w:hAnsi="Arial Narrow"/>
        </w:rPr>
      </w:pPr>
      <w:r w:rsidRPr="00C810D6">
        <w:rPr>
          <w:rFonts w:ascii="Arial Narrow" w:hAnsi="Arial Narrow"/>
        </w:rPr>
        <w:t>V končni ponudbeni vrednosti z DDV morajo biti zajeti vsi odvisni stroški (šped. str., carina, davki, transport idr.) dani popusti in DDV!</w:t>
      </w:r>
    </w:p>
    <w:p w14:paraId="198BBB5E" w14:textId="77777777" w:rsidR="00C810D6" w:rsidRDefault="00C810D6" w:rsidP="0089238A">
      <w:pPr>
        <w:jc w:val="both"/>
        <w:rPr>
          <w:rFonts w:ascii="Arial Narrow" w:hAnsi="Arial Narrow" w:cs="Arial"/>
        </w:rPr>
      </w:pPr>
    </w:p>
    <w:p w14:paraId="209FBD1F"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14:paraId="2B271C0A" w14:textId="77777777" w:rsidR="0089238A" w:rsidRPr="00BC0CA9" w:rsidRDefault="0089238A" w:rsidP="0089238A">
      <w:pPr>
        <w:rPr>
          <w:rFonts w:ascii="Arial Narrow" w:hAnsi="Arial Narrow" w:cs="Arial"/>
        </w:rPr>
      </w:pPr>
    </w:p>
    <w:p w14:paraId="166B73F1" w14:textId="77777777" w:rsidR="0089238A" w:rsidRPr="00BC0CA9" w:rsidRDefault="0089238A" w:rsidP="0089238A">
      <w:pPr>
        <w:rPr>
          <w:rFonts w:ascii="Arial Narrow" w:hAnsi="Arial Narrow" w:cs="Arial"/>
          <w:b/>
        </w:rPr>
      </w:pPr>
      <w:r w:rsidRPr="00BC0CA9">
        <w:rPr>
          <w:rFonts w:ascii="Arial Narrow" w:hAnsi="Arial Narrow" w:cs="Arial"/>
        </w:rPr>
        <w:t xml:space="preserve">Veljavnost ponudbe do vključno  </w:t>
      </w:r>
      <w:r>
        <w:rPr>
          <w:rFonts w:ascii="Arial Narrow" w:hAnsi="Arial Narrow" w:cs="Arial"/>
          <w:b/>
          <w:u w:val="single"/>
        </w:rPr>
        <w:t>___________________</w:t>
      </w:r>
      <w:r w:rsidRPr="00BC0CA9">
        <w:rPr>
          <w:rFonts w:ascii="Arial Narrow" w:hAnsi="Arial Narrow" w:cs="Arial"/>
          <w:b/>
        </w:rPr>
        <w:t>.</w:t>
      </w:r>
    </w:p>
    <w:p w14:paraId="334BA2E4" w14:textId="77777777" w:rsidR="0089238A" w:rsidRDefault="0089238A" w:rsidP="0089238A">
      <w:pPr>
        <w:jc w:val="both"/>
        <w:rPr>
          <w:rFonts w:ascii="Arial Narrow" w:hAnsi="Arial Narrow"/>
        </w:rPr>
      </w:pPr>
    </w:p>
    <w:p w14:paraId="77B4E376" w14:textId="77777777" w:rsidR="00AF202B" w:rsidRDefault="00AF202B" w:rsidP="0089238A">
      <w:pPr>
        <w:jc w:val="both"/>
        <w:rPr>
          <w:rFonts w:ascii="Arial Narrow" w:hAnsi="Arial Narrow"/>
        </w:rPr>
      </w:pPr>
    </w:p>
    <w:p w14:paraId="71870F83" w14:textId="77777777" w:rsidR="0089238A" w:rsidRPr="000E71C0" w:rsidRDefault="00C810D6" w:rsidP="000E71C0">
      <w:pPr>
        <w:jc w:val="both"/>
        <w:rPr>
          <w:rFonts w:ascii="Arial Narrow" w:hAnsi="Arial Narrow"/>
          <w:u w:val="single"/>
        </w:rPr>
      </w:pPr>
      <w:r>
        <w:rPr>
          <w:rFonts w:ascii="Arial Narrow" w:hAnsi="Arial Narrow"/>
          <w:b/>
          <w:sz w:val="22"/>
          <w:szCs w:val="22"/>
        </w:rPr>
        <w:t>Ponudnik za to stranjo priloži: zahtevana dokazila iz OBRAZCA 1</w:t>
      </w:r>
      <w:r w:rsidRPr="00AF202B">
        <w:rPr>
          <w:rFonts w:ascii="Arial Narrow" w:hAnsi="Arial Narrow"/>
          <w:b/>
          <w:sz w:val="22"/>
          <w:szCs w:val="22"/>
        </w:rPr>
        <w:t xml:space="preserve">, </w:t>
      </w:r>
      <w:r w:rsidR="0089238A" w:rsidRPr="00AF202B">
        <w:rPr>
          <w:rFonts w:ascii="Arial Narrow" w:hAnsi="Arial Narrow"/>
          <w:sz w:val="22"/>
          <w:szCs w:val="22"/>
        </w:rPr>
        <w:t>zahtevane listine oz. dokazila, ki so navedena v strokovnih zahtevah naročnika</w:t>
      </w:r>
      <w:r w:rsidR="0089238A" w:rsidRPr="00AF202B">
        <w:rPr>
          <w:rFonts w:ascii="Arial Narrow" w:hAnsi="Arial Narrow"/>
          <w:color w:val="FF0000"/>
        </w:rPr>
        <w:t>.</w:t>
      </w:r>
    </w:p>
    <w:p w14:paraId="656B1949" w14:textId="77777777" w:rsidR="0089238A" w:rsidRDefault="0089238A" w:rsidP="0089238A">
      <w:pPr>
        <w:ind w:left="360"/>
        <w:outlineLvl w:val="0"/>
        <w:rPr>
          <w:rFonts w:ascii="Arial Narrow" w:hAnsi="Arial Narrow" w:cs="Arial"/>
          <w:b/>
          <w:bCs/>
        </w:rPr>
      </w:pPr>
    </w:p>
    <w:p w14:paraId="58B5F9BB" w14:textId="77777777" w:rsidR="00C810D6" w:rsidRDefault="00C810D6" w:rsidP="0089238A">
      <w:pPr>
        <w:ind w:left="360"/>
        <w:outlineLvl w:val="0"/>
        <w:rPr>
          <w:rFonts w:ascii="Arial Narrow" w:hAnsi="Arial Narrow" w:cs="Arial"/>
          <w:b/>
          <w:bCs/>
        </w:rPr>
      </w:pPr>
    </w:p>
    <w:p w14:paraId="54FD719F" w14:textId="77777777" w:rsidR="00AD41AF" w:rsidRPr="0061671B" w:rsidRDefault="00AD41AF" w:rsidP="00AD41AF">
      <w:pPr>
        <w:pBdr>
          <w:top w:val="single" w:sz="4" w:space="1" w:color="auto"/>
          <w:left w:val="single" w:sz="4" w:space="4" w:color="auto"/>
          <w:bottom w:val="single" w:sz="4" w:space="1" w:color="auto"/>
          <w:right w:val="single" w:sz="4" w:space="4" w:color="auto"/>
        </w:pBdr>
        <w:rPr>
          <w:rFonts w:ascii="Arial Narrow" w:hAnsi="Arial Narrow"/>
          <w:b/>
          <w:color w:val="0000FF"/>
        </w:rPr>
      </w:pPr>
      <w:r w:rsidRPr="00B91F80">
        <w:rPr>
          <w:rFonts w:ascii="Arial Narrow" w:hAnsi="Arial Narrow"/>
          <w:b/>
        </w:rPr>
        <w:t xml:space="preserve">PRILOGA </w:t>
      </w:r>
      <w:r w:rsidRPr="0061671B">
        <w:rPr>
          <w:rFonts w:ascii="Arial Narrow" w:hAnsi="Arial Narrow"/>
          <w:b/>
          <w:color w:val="0000FF"/>
        </w:rPr>
        <w:t>1</w:t>
      </w:r>
      <w:r>
        <w:rPr>
          <w:rFonts w:ascii="Arial Narrow" w:hAnsi="Arial Narrow"/>
          <w:b/>
        </w:rPr>
        <w:t xml:space="preserve"> K PONUDBI</w:t>
      </w:r>
    </w:p>
    <w:p w14:paraId="19FCBFC6" w14:textId="77777777" w:rsidR="00AD41AF" w:rsidRPr="005D0D8C" w:rsidRDefault="00AD41AF" w:rsidP="00AD41AF">
      <w:pPr>
        <w:pBdr>
          <w:top w:val="single" w:sz="4" w:space="1" w:color="auto"/>
          <w:left w:val="single" w:sz="4" w:space="4" w:color="auto"/>
          <w:bottom w:val="single" w:sz="4" w:space="1" w:color="auto"/>
          <w:right w:val="single" w:sz="4" w:space="4" w:color="auto"/>
        </w:pBdr>
        <w:jc w:val="right"/>
        <w:rPr>
          <w:rFonts w:ascii="Arial Narrow" w:hAnsi="Arial Narrow"/>
          <w:b/>
          <w:sz w:val="28"/>
          <w:szCs w:val="28"/>
        </w:rPr>
      </w:pPr>
      <w:r w:rsidRPr="005D0D8C">
        <w:rPr>
          <w:rFonts w:ascii="Arial Narrow" w:hAnsi="Arial Narrow"/>
          <w:b/>
          <w:sz w:val="28"/>
          <w:szCs w:val="28"/>
        </w:rPr>
        <w:t xml:space="preserve">                                                                                                        IZJAVA</w:t>
      </w:r>
      <w:r w:rsidR="00FD2645">
        <w:rPr>
          <w:rFonts w:ascii="Arial Narrow" w:hAnsi="Arial Narrow"/>
          <w:b/>
          <w:sz w:val="28"/>
          <w:szCs w:val="28"/>
        </w:rPr>
        <w:t xml:space="preserve"> PONUDNIKA</w:t>
      </w:r>
    </w:p>
    <w:p w14:paraId="1055CEB2" w14:textId="77777777" w:rsidR="00AD41AF" w:rsidRPr="00B91F80" w:rsidRDefault="00AD41AF" w:rsidP="00AD41AF">
      <w:pPr>
        <w:jc w:val="right"/>
        <w:rPr>
          <w:rFonts w:ascii="Arial Narrow" w:hAnsi="Arial Narrow"/>
          <w:sz w:val="18"/>
          <w:szCs w:val="18"/>
        </w:rPr>
      </w:pPr>
    </w:p>
    <w:p w14:paraId="46E74C3E" w14:textId="77777777" w:rsidR="00AD41AF" w:rsidRPr="00B91F80" w:rsidRDefault="00AD41AF" w:rsidP="00AD41AF">
      <w:pPr>
        <w:jc w:val="right"/>
        <w:rPr>
          <w:rFonts w:ascii="Arial Narrow" w:hAnsi="Arial Narrow"/>
          <w:sz w:val="18"/>
          <w:szCs w:val="18"/>
        </w:rPr>
      </w:pPr>
    </w:p>
    <w:p w14:paraId="3264CE9A" w14:textId="77777777" w:rsidR="00AD41AF" w:rsidRDefault="00AD41AF" w:rsidP="00AD41AF">
      <w:pPr>
        <w:jc w:val="both"/>
        <w:rPr>
          <w:sz w:val="18"/>
          <w:szCs w:val="18"/>
        </w:rPr>
      </w:pPr>
    </w:p>
    <w:p w14:paraId="6056A8E2" w14:textId="77777777" w:rsidR="00AD41AF" w:rsidRPr="00B91F80" w:rsidRDefault="00AD41AF" w:rsidP="00AD41AF">
      <w:pPr>
        <w:jc w:val="both"/>
        <w:rPr>
          <w:sz w:val="18"/>
          <w:szCs w:val="18"/>
        </w:rPr>
      </w:pPr>
    </w:p>
    <w:p w14:paraId="7799D61E" w14:textId="77777777" w:rsidR="00AD41AF" w:rsidRPr="00B91F80" w:rsidRDefault="00AD41AF" w:rsidP="00AD41AF">
      <w:pPr>
        <w:jc w:val="both"/>
        <w:rPr>
          <w:sz w:val="18"/>
          <w:szCs w:val="18"/>
        </w:rPr>
      </w:pPr>
    </w:p>
    <w:p w14:paraId="63B82BF1" w14:textId="77777777" w:rsidR="00AD41AF" w:rsidRPr="00B91F80" w:rsidRDefault="00AD41AF" w:rsidP="00AD41AF">
      <w:pPr>
        <w:jc w:val="both"/>
        <w:rPr>
          <w:rFonts w:ascii="Arial Narrow" w:hAnsi="Arial Narrow"/>
          <w:b/>
          <w:sz w:val="23"/>
          <w:szCs w:val="23"/>
        </w:rPr>
      </w:pPr>
      <w:r w:rsidRPr="00B91F80">
        <w:rPr>
          <w:rFonts w:ascii="Arial Narrow" w:hAnsi="Arial Narrow"/>
          <w:b/>
          <w:sz w:val="23"/>
          <w:szCs w:val="23"/>
        </w:rPr>
        <w:t>Ponudnik: _________________________________________________________________________________</w:t>
      </w:r>
    </w:p>
    <w:p w14:paraId="2B7A9DE2" w14:textId="77777777" w:rsidR="00AD41AF" w:rsidRPr="00B91F80" w:rsidRDefault="00AD41AF" w:rsidP="00AD41AF">
      <w:pPr>
        <w:jc w:val="center"/>
        <w:rPr>
          <w:rFonts w:ascii="Arial Narrow" w:hAnsi="Arial Narrow"/>
          <w:sz w:val="16"/>
          <w:szCs w:val="16"/>
        </w:rPr>
      </w:pPr>
      <w:r w:rsidRPr="00B91F80">
        <w:rPr>
          <w:rFonts w:ascii="Arial Narrow" w:hAnsi="Arial Narrow"/>
          <w:sz w:val="16"/>
          <w:szCs w:val="16"/>
        </w:rPr>
        <w:t>Naziv in naslov ponudnika</w:t>
      </w:r>
    </w:p>
    <w:p w14:paraId="1A07BF12" w14:textId="77777777" w:rsidR="00AD41AF" w:rsidRPr="00B91F80" w:rsidRDefault="00AD41AF" w:rsidP="00AD41AF">
      <w:pPr>
        <w:jc w:val="both"/>
        <w:rPr>
          <w:sz w:val="18"/>
          <w:szCs w:val="18"/>
        </w:rPr>
      </w:pPr>
    </w:p>
    <w:p w14:paraId="3639D275" w14:textId="77777777" w:rsidR="00AD41AF" w:rsidRPr="00B91F80" w:rsidRDefault="00AD41AF" w:rsidP="00AD41AF">
      <w:pPr>
        <w:jc w:val="both"/>
        <w:rPr>
          <w:sz w:val="18"/>
          <w:szCs w:val="18"/>
        </w:rPr>
      </w:pPr>
    </w:p>
    <w:p w14:paraId="634B9FD4" w14:textId="77777777" w:rsidR="00AD41AF" w:rsidRPr="005D0D8C" w:rsidRDefault="00AD41AF" w:rsidP="00AD41AF">
      <w:pPr>
        <w:jc w:val="center"/>
        <w:rPr>
          <w:rFonts w:ascii="Arial Narrow" w:hAnsi="Arial Narrow"/>
          <w:b/>
          <w:sz w:val="28"/>
          <w:szCs w:val="28"/>
        </w:rPr>
      </w:pPr>
      <w:r w:rsidRPr="005D0D8C">
        <w:rPr>
          <w:rFonts w:ascii="Arial Narrow" w:hAnsi="Arial Narrow"/>
          <w:b/>
          <w:sz w:val="28"/>
          <w:szCs w:val="28"/>
        </w:rPr>
        <w:t>IZJAVLJAMO,</w:t>
      </w:r>
    </w:p>
    <w:p w14:paraId="673F733C" w14:textId="77777777" w:rsidR="00AD41AF" w:rsidRPr="005D0D8C" w:rsidRDefault="00AD41AF" w:rsidP="00AD41AF">
      <w:pPr>
        <w:jc w:val="both"/>
        <w:rPr>
          <w:sz w:val="28"/>
          <w:szCs w:val="28"/>
        </w:rPr>
      </w:pPr>
    </w:p>
    <w:tbl>
      <w:tblPr>
        <w:tblW w:w="9322" w:type="dxa"/>
        <w:tblLayout w:type="fixed"/>
        <w:tblLook w:val="01E0" w:firstRow="1" w:lastRow="1" w:firstColumn="1" w:lastColumn="1" w:noHBand="0" w:noVBand="0"/>
      </w:tblPr>
      <w:tblGrid>
        <w:gridCol w:w="588"/>
        <w:gridCol w:w="8734"/>
      </w:tblGrid>
      <w:tr w:rsidR="00AD41AF" w:rsidRPr="00B91F80" w14:paraId="4786EBEB" w14:textId="77777777" w:rsidTr="007253FA">
        <w:tc>
          <w:tcPr>
            <w:tcW w:w="588" w:type="dxa"/>
          </w:tcPr>
          <w:p w14:paraId="0834C23B" w14:textId="77777777" w:rsidR="00AD41AF" w:rsidRPr="00F72F29" w:rsidRDefault="00AD41AF" w:rsidP="00725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
                <w:bCs/>
              </w:rPr>
            </w:pPr>
            <w:r w:rsidRPr="00F72F29">
              <w:rPr>
                <w:rFonts w:ascii="Arial Narrow" w:hAnsi="Arial Narrow"/>
                <w:b/>
                <w:bCs/>
              </w:rPr>
              <w:t>1.</w:t>
            </w:r>
          </w:p>
        </w:tc>
        <w:tc>
          <w:tcPr>
            <w:tcW w:w="8734" w:type="dxa"/>
          </w:tcPr>
          <w:p w14:paraId="6B0C0774" w14:textId="77777777" w:rsidR="00AD41AF" w:rsidRPr="00DD5348" w:rsidRDefault="00AD41AF" w:rsidP="007253FA">
            <w:pPr>
              <w:pStyle w:val="Telobesedila"/>
              <w:spacing w:after="220" w:line="220" w:lineRule="atLeast"/>
              <w:jc w:val="both"/>
              <w:rPr>
                <w:rFonts w:ascii="Arial Narrow" w:hAnsi="Arial Narrow"/>
                <w:b/>
              </w:rPr>
            </w:pPr>
            <w:r w:rsidRPr="00DD5348">
              <w:rPr>
                <w:rFonts w:ascii="Arial Narrow" w:hAnsi="Arial Narrow"/>
                <w:b/>
              </w:rPr>
              <w:t>da bomo na naše stroške predstavnikom naročnika  omogočili ogled referenčnega sistema v roku 10 delovnih dni od prejema naročnikovega pisnega poziva,</w:t>
            </w:r>
          </w:p>
        </w:tc>
      </w:tr>
      <w:tr w:rsidR="00AD41AF" w:rsidRPr="00B91F80" w14:paraId="261AAA78" w14:textId="77777777" w:rsidTr="007253FA">
        <w:tc>
          <w:tcPr>
            <w:tcW w:w="588" w:type="dxa"/>
          </w:tcPr>
          <w:p w14:paraId="1E157D1A" w14:textId="77777777" w:rsidR="00AD41AF" w:rsidRPr="00F72F29" w:rsidRDefault="00AD41AF" w:rsidP="00725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
                <w:bCs/>
              </w:rPr>
            </w:pPr>
            <w:r>
              <w:rPr>
                <w:rFonts w:ascii="Arial Narrow" w:hAnsi="Arial Narrow"/>
                <w:b/>
                <w:bCs/>
              </w:rPr>
              <w:t>2</w:t>
            </w:r>
            <w:r w:rsidRPr="00F72F29">
              <w:rPr>
                <w:rFonts w:ascii="Arial Narrow" w:hAnsi="Arial Narrow"/>
                <w:b/>
                <w:bCs/>
              </w:rPr>
              <w:t>.</w:t>
            </w:r>
          </w:p>
        </w:tc>
        <w:tc>
          <w:tcPr>
            <w:tcW w:w="8734" w:type="dxa"/>
          </w:tcPr>
          <w:p w14:paraId="396D030C" w14:textId="77777777" w:rsidR="00AD41AF" w:rsidRPr="00DD5348" w:rsidRDefault="00AD41AF" w:rsidP="007253FA">
            <w:pPr>
              <w:pStyle w:val="Telobesedila"/>
              <w:spacing w:after="220" w:line="220" w:lineRule="atLeast"/>
              <w:jc w:val="both"/>
              <w:rPr>
                <w:rFonts w:ascii="Arial Narrow" w:hAnsi="Arial Narrow"/>
                <w:b/>
              </w:rPr>
            </w:pPr>
            <w:r w:rsidRPr="00DD5348">
              <w:rPr>
                <w:rFonts w:ascii="Arial Narrow" w:hAnsi="Arial Narrow"/>
                <w:b/>
              </w:rPr>
              <w:t>da imamo pooblaščeno osebo za varstvo osebnih podatkov,</w:t>
            </w:r>
          </w:p>
        </w:tc>
      </w:tr>
      <w:tr w:rsidR="00AD41AF" w:rsidRPr="00B91F80" w14:paraId="0D15F83D" w14:textId="77777777" w:rsidTr="007253FA">
        <w:tc>
          <w:tcPr>
            <w:tcW w:w="588" w:type="dxa"/>
          </w:tcPr>
          <w:p w14:paraId="680A7F87" w14:textId="77777777" w:rsidR="00AD41AF" w:rsidRPr="00F72F29" w:rsidRDefault="00AD41AF" w:rsidP="007253FA">
            <w:pPr>
              <w:rPr>
                <w:rFonts w:ascii="Arial Narrow" w:hAnsi="Arial Narrow"/>
                <w:b/>
                <w:bCs/>
              </w:rPr>
            </w:pPr>
            <w:r>
              <w:rPr>
                <w:rFonts w:ascii="Arial Narrow" w:hAnsi="Arial Narrow"/>
                <w:b/>
                <w:bCs/>
              </w:rPr>
              <w:t>3</w:t>
            </w:r>
            <w:r w:rsidRPr="00F72F29">
              <w:rPr>
                <w:rFonts w:ascii="Arial Narrow" w:hAnsi="Arial Narrow"/>
                <w:b/>
                <w:bCs/>
              </w:rPr>
              <w:t>.</w:t>
            </w:r>
          </w:p>
        </w:tc>
        <w:tc>
          <w:tcPr>
            <w:tcW w:w="8734" w:type="dxa"/>
          </w:tcPr>
          <w:p w14:paraId="75CB5840" w14:textId="77777777" w:rsidR="00AD41AF" w:rsidRPr="00662EB6" w:rsidRDefault="00AD41AF" w:rsidP="007253FA">
            <w:pPr>
              <w:outlineLvl w:val="0"/>
              <w:rPr>
                <w:rFonts w:ascii="Arial Narrow" w:hAnsi="Arial Narrow"/>
                <w:b/>
              </w:rPr>
            </w:pPr>
            <w:r w:rsidRPr="00662EB6">
              <w:rPr>
                <w:rFonts w:ascii="Arial Narrow" w:hAnsi="Arial Narrow"/>
                <w:b/>
              </w:rPr>
              <w:t>da imamo vzpostavljen klicni center, kateri se nahaja v posebnem varovanem prostoru, omogočeno je ugotavljanje, kdo in kdaj je vstopil v prostor. Dostop v prostor je omogočen le izvajalcem storitve ter intervencijskim službam. Nepooblaščeni vstopi v prostor so prepoznani in proženi ustrezni alarmi. Zapisi o vstopih v prostor so vodeni in hranjeni skladno z ZVOP,</w:t>
            </w:r>
          </w:p>
          <w:p w14:paraId="150572E8" w14:textId="77777777" w:rsidR="00AD41AF" w:rsidRPr="00662EB6" w:rsidRDefault="00AD41AF" w:rsidP="007253FA">
            <w:pPr>
              <w:jc w:val="both"/>
              <w:rPr>
                <w:rFonts w:ascii="Arial Narrow" w:hAnsi="Arial Narrow" w:cs="Arial"/>
                <w:bCs/>
              </w:rPr>
            </w:pPr>
          </w:p>
        </w:tc>
      </w:tr>
      <w:tr w:rsidR="00AD41AF" w:rsidRPr="00B91F80" w14:paraId="2AC30EC8" w14:textId="77777777" w:rsidTr="007253FA">
        <w:tc>
          <w:tcPr>
            <w:tcW w:w="588" w:type="dxa"/>
          </w:tcPr>
          <w:p w14:paraId="1EE0FA5A" w14:textId="77777777" w:rsidR="00AD41AF" w:rsidRPr="00F72F29" w:rsidRDefault="00AD41AF" w:rsidP="007253FA">
            <w:pPr>
              <w:rPr>
                <w:rFonts w:ascii="Arial Narrow" w:hAnsi="Arial Narrow"/>
                <w:b/>
                <w:bCs/>
              </w:rPr>
            </w:pPr>
            <w:r>
              <w:rPr>
                <w:rFonts w:ascii="Arial Narrow" w:hAnsi="Arial Narrow"/>
                <w:b/>
                <w:bCs/>
              </w:rPr>
              <w:t>4</w:t>
            </w:r>
            <w:r w:rsidRPr="00F72F29">
              <w:rPr>
                <w:rFonts w:ascii="Arial Narrow" w:hAnsi="Arial Narrow"/>
                <w:b/>
                <w:bCs/>
              </w:rPr>
              <w:t>.</w:t>
            </w:r>
          </w:p>
        </w:tc>
        <w:tc>
          <w:tcPr>
            <w:tcW w:w="8734" w:type="dxa"/>
          </w:tcPr>
          <w:p w14:paraId="37F11F65" w14:textId="77777777" w:rsidR="00AD41AF" w:rsidRPr="00662EB6" w:rsidRDefault="00AD41AF" w:rsidP="007253FA">
            <w:pPr>
              <w:outlineLvl w:val="0"/>
              <w:rPr>
                <w:rFonts w:ascii="Arial Narrow" w:hAnsi="Arial Narrow"/>
                <w:b/>
              </w:rPr>
            </w:pPr>
            <w:r w:rsidRPr="00662EB6">
              <w:rPr>
                <w:rFonts w:ascii="Arial Narrow" w:hAnsi="Arial Narrow"/>
                <w:b/>
              </w:rPr>
              <w:t>da naš komunikacijski sistem za sprejem klicev omogoča naslednje funkcionalnosti: hkratnih uporabnikov oz. kanalov vsaj 5, sprejem klicev, prednajavo, gradnjo čakalnih vrst, prevezavo na prijavljene agente, selektivno prevezovanje, prioritetne vrste, črne liste, statistiko delovanja klicnega centra ( podatki o čakalnih vrstah, povprečni časi, zavrnjeni klici...),</w:t>
            </w:r>
          </w:p>
          <w:p w14:paraId="384E3138" w14:textId="77777777" w:rsidR="00AD41AF" w:rsidRPr="00662EB6" w:rsidRDefault="00AD41AF" w:rsidP="00725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tc>
      </w:tr>
      <w:tr w:rsidR="00AD41AF" w:rsidRPr="00B91F80" w14:paraId="2698BAC8" w14:textId="77777777" w:rsidTr="007253FA">
        <w:tc>
          <w:tcPr>
            <w:tcW w:w="588" w:type="dxa"/>
          </w:tcPr>
          <w:p w14:paraId="181AD58B" w14:textId="77777777" w:rsidR="00AD41AF" w:rsidRPr="009E4C76" w:rsidRDefault="00AD41AF" w:rsidP="007253FA">
            <w:pPr>
              <w:rPr>
                <w:rFonts w:ascii="Arial Narrow" w:hAnsi="Arial Narrow"/>
                <w:b/>
                <w:bCs/>
              </w:rPr>
            </w:pPr>
            <w:r w:rsidRPr="009E4C76">
              <w:rPr>
                <w:rFonts w:ascii="Arial Narrow" w:hAnsi="Arial Narrow"/>
                <w:b/>
                <w:bCs/>
              </w:rPr>
              <w:t>5.</w:t>
            </w:r>
          </w:p>
        </w:tc>
        <w:tc>
          <w:tcPr>
            <w:tcW w:w="8734" w:type="dxa"/>
          </w:tcPr>
          <w:p w14:paraId="587EE287" w14:textId="77777777" w:rsidR="00AD41AF" w:rsidRPr="00662EB6" w:rsidRDefault="00AD41AF" w:rsidP="007253FA">
            <w:pPr>
              <w:rPr>
                <w:rFonts w:ascii="Arial Narrow" w:hAnsi="Arial Narrow"/>
                <w:b/>
              </w:rPr>
            </w:pPr>
            <w:r w:rsidRPr="00662EB6">
              <w:rPr>
                <w:rFonts w:ascii="Arial Narrow" w:hAnsi="Arial Narrow"/>
                <w:b/>
                <w:bCs/>
              </w:rPr>
              <w:t>da bomo</w:t>
            </w:r>
            <w:r w:rsidRPr="00662EB6">
              <w:rPr>
                <w:rFonts w:ascii="Arial Narrow" w:hAnsi="Arial Narrow"/>
                <w:b/>
              </w:rPr>
              <w:t xml:space="preserve"> porabljene rezervne dele obračunavali po veljavnem ceniku proizvajalca opreme oz. pooblaščenega zastopnika.</w:t>
            </w:r>
          </w:p>
          <w:p w14:paraId="16C53541" w14:textId="77777777" w:rsidR="00AD41AF" w:rsidRPr="00662EB6" w:rsidRDefault="00AD41AF" w:rsidP="007253FA">
            <w:pPr>
              <w:rPr>
                <w:rFonts w:ascii="Arial Narrow" w:hAnsi="Arial Narrow" w:cs="Arial"/>
                <w:bCs/>
              </w:rPr>
            </w:pPr>
          </w:p>
        </w:tc>
      </w:tr>
    </w:tbl>
    <w:p w14:paraId="4C425F06" w14:textId="77777777" w:rsidR="00AD41AF" w:rsidRPr="00B91F80" w:rsidRDefault="00AD41AF" w:rsidP="00AD41AF">
      <w:pPr>
        <w:rPr>
          <w:rFonts w:ascii="Arial Narrow" w:hAnsi="Arial Narrow"/>
          <w:b/>
          <w:sz w:val="23"/>
          <w:szCs w:val="23"/>
        </w:rPr>
      </w:pPr>
    </w:p>
    <w:p w14:paraId="29445740" w14:textId="77777777" w:rsidR="00AD41AF" w:rsidRPr="00B91F80" w:rsidRDefault="00AD41AF" w:rsidP="00AD41AF">
      <w:pPr>
        <w:rPr>
          <w:rFonts w:ascii="Arial Narrow" w:hAnsi="Arial Narrow"/>
          <w:b/>
          <w:sz w:val="23"/>
          <w:szCs w:val="23"/>
        </w:rPr>
      </w:pPr>
    </w:p>
    <w:p w14:paraId="3DD40592" w14:textId="77777777" w:rsidR="00AD41AF" w:rsidRPr="00B91F80" w:rsidRDefault="00AD41AF" w:rsidP="00AD41AF">
      <w:pPr>
        <w:rPr>
          <w:rFonts w:ascii="Arial Narrow" w:hAnsi="Arial Narrow"/>
          <w:sz w:val="22"/>
          <w:szCs w:val="22"/>
        </w:rPr>
      </w:pPr>
      <w:r w:rsidRPr="00B91F80">
        <w:rPr>
          <w:rFonts w:ascii="Arial Narrow" w:hAnsi="Arial Narrow"/>
          <w:sz w:val="22"/>
          <w:szCs w:val="22"/>
        </w:rPr>
        <w:t>Kraj in datum: _________________________</w:t>
      </w:r>
    </w:p>
    <w:p w14:paraId="09E68B48" w14:textId="77777777" w:rsidR="00AD41AF" w:rsidRPr="00B91F80" w:rsidRDefault="00AD41AF" w:rsidP="00AD41AF">
      <w:pPr>
        <w:rPr>
          <w:rFonts w:ascii="Arial Narrow" w:hAnsi="Arial Narrow"/>
        </w:rPr>
      </w:pPr>
    </w:p>
    <w:p w14:paraId="6C7A0971" w14:textId="77777777" w:rsidR="00AD41AF" w:rsidRPr="00B91F80" w:rsidRDefault="00AD41AF" w:rsidP="00AD41AF">
      <w:pPr>
        <w:jc w:val="right"/>
        <w:rPr>
          <w:rFonts w:ascii="Arial Narrow" w:hAnsi="Arial Narrow"/>
        </w:rPr>
      </w:pPr>
    </w:p>
    <w:p w14:paraId="20C92E69" w14:textId="77777777" w:rsidR="00AD41AF" w:rsidRPr="00B91F80" w:rsidRDefault="00AD41AF" w:rsidP="00AD41AF">
      <w:pPr>
        <w:jc w:val="right"/>
        <w:rPr>
          <w:rFonts w:ascii="Arial Narrow" w:hAnsi="Arial Narrow"/>
        </w:rPr>
      </w:pPr>
      <w:r w:rsidRPr="00B91F80">
        <w:rPr>
          <w:rFonts w:ascii="Arial Narrow" w:hAnsi="Arial Narrow"/>
        </w:rPr>
        <w:t>_________________________________________________</w:t>
      </w:r>
    </w:p>
    <w:p w14:paraId="61063D72" w14:textId="77777777" w:rsidR="00AD41AF" w:rsidRPr="00B91F80" w:rsidRDefault="00AD41AF" w:rsidP="00AD41AF">
      <w:pPr>
        <w:jc w:val="center"/>
        <w:rPr>
          <w:rFonts w:ascii="Arial Narrow" w:hAnsi="Arial Narrow"/>
          <w:sz w:val="18"/>
          <w:szCs w:val="18"/>
        </w:rPr>
      </w:pPr>
      <w:r w:rsidRPr="00B91F80">
        <w:rPr>
          <w:rFonts w:ascii="Arial Narrow" w:hAnsi="Arial Narrow"/>
          <w:sz w:val="18"/>
          <w:szCs w:val="18"/>
        </w:rPr>
        <w:t xml:space="preserve">                                                                                      žig in podpis zakonitega zastopnika/pooblaščene osebe ponudnika</w:t>
      </w:r>
    </w:p>
    <w:p w14:paraId="47702D4F" w14:textId="77777777" w:rsidR="007253FA" w:rsidRDefault="007253FA" w:rsidP="00644251">
      <w:pPr>
        <w:outlineLvl w:val="0"/>
        <w:rPr>
          <w:rFonts w:ascii="Arial Narrow" w:hAnsi="Arial Narrow" w:cs="Arial"/>
          <w:b/>
          <w:bCs/>
        </w:rPr>
      </w:pPr>
    </w:p>
    <w:p w14:paraId="358702F2" w14:textId="77777777" w:rsidR="00644251" w:rsidRDefault="00644251" w:rsidP="00644251">
      <w:pPr>
        <w:outlineLvl w:val="0"/>
        <w:rPr>
          <w:rFonts w:ascii="Arial Narrow" w:hAnsi="Arial Narrow" w:cs="Arial"/>
          <w:b/>
          <w:bCs/>
        </w:rPr>
      </w:pPr>
    </w:p>
    <w:p w14:paraId="1788D030" w14:textId="77777777" w:rsidR="007253FA" w:rsidRDefault="007253FA" w:rsidP="0089238A">
      <w:pPr>
        <w:ind w:left="360"/>
        <w:outlineLvl w:val="0"/>
        <w:rPr>
          <w:rFonts w:ascii="Arial Narrow" w:hAnsi="Arial Narrow" w:cs="Arial"/>
          <w:b/>
          <w:bCs/>
        </w:rPr>
      </w:pPr>
    </w:p>
    <w:p w14:paraId="76A785D8" w14:textId="77777777" w:rsidR="00EF0A29" w:rsidRDefault="00EF0A29" w:rsidP="0089238A">
      <w:pPr>
        <w:ind w:left="360"/>
        <w:outlineLvl w:val="0"/>
        <w:rPr>
          <w:rFonts w:ascii="Arial Narrow" w:hAnsi="Arial Narrow" w:cs="Arial"/>
          <w:b/>
          <w:bCs/>
        </w:rPr>
      </w:pPr>
    </w:p>
    <w:p w14:paraId="13C6A974" w14:textId="77777777" w:rsidR="007253FA" w:rsidRDefault="007253FA" w:rsidP="0089238A">
      <w:pPr>
        <w:ind w:left="360"/>
        <w:outlineLvl w:val="0"/>
        <w:rPr>
          <w:rFonts w:ascii="Arial Narrow" w:hAnsi="Arial Narrow" w:cs="Arial"/>
          <w:b/>
          <w:bCs/>
        </w:rPr>
      </w:pPr>
    </w:p>
    <w:p w14:paraId="4E85951F" w14:textId="491BAA95" w:rsidR="00397E81" w:rsidRPr="0061671B" w:rsidRDefault="00397E81" w:rsidP="00397E81">
      <w:pPr>
        <w:pBdr>
          <w:top w:val="single" w:sz="4" w:space="1" w:color="auto"/>
          <w:left w:val="single" w:sz="4" w:space="4" w:color="auto"/>
          <w:bottom w:val="single" w:sz="4" w:space="1" w:color="auto"/>
          <w:right w:val="single" w:sz="4" w:space="4" w:color="auto"/>
        </w:pBdr>
        <w:rPr>
          <w:rFonts w:ascii="Arial Narrow" w:hAnsi="Arial Narrow"/>
          <w:b/>
          <w:color w:val="0000FF"/>
        </w:rPr>
      </w:pPr>
      <w:r w:rsidRPr="00B91F80">
        <w:rPr>
          <w:rFonts w:ascii="Arial Narrow" w:hAnsi="Arial Narrow"/>
          <w:b/>
        </w:rPr>
        <w:t xml:space="preserve">PRILOGA </w:t>
      </w:r>
      <w:r>
        <w:rPr>
          <w:rFonts w:ascii="Arial Narrow" w:hAnsi="Arial Narrow"/>
          <w:b/>
          <w:color w:val="0000FF"/>
        </w:rPr>
        <w:t>2</w:t>
      </w:r>
      <w:r>
        <w:rPr>
          <w:rFonts w:ascii="Arial Narrow" w:hAnsi="Arial Narrow"/>
          <w:b/>
        </w:rPr>
        <w:t xml:space="preserve"> K PONUDBI</w:t>
      </w:r>
    </w:p>
    <w:p w14:paraId="75B6B48E" w14:textId="77777777" w:rsidR="00397E81" w:rsidRPr="005D0D8C" w:rsidRDefault="00397E81" w:rsidP="00397E81">
      <w:pPr>
        <w:pBdr>
          <w:top w:val="single" w:sz="4" w:space="1" w:color="auto"/>
          <w:left w:val="single" w:sz="4" w:space="4" w:color="auto"/>
          <w:bottom w:val="single" w:sz="4" w:space="1" w:color="auto"/>
          <w:right w:val="single" w:sz="4" w:space="4" w:color="auto"/>
        </w:pBdr>
        <w:jc w:val="right"/>
        <w:rPr>
          <w:rFonts w:ascii="Arial Narrow" w:hAnsi="Arial Narrow"/>
          <w:b/>
          <w:sz w:val="28"/>
          <w:szCs w:val="28"/>
        </w:rPr>
      </w:pPr>
      <w:r w:rsidRPr="005D0D8C">
        <w:rPr>
          <w:rFonts w:ascii="Arial Narrow" w:hAnsi="Arial Narrow"/>
          <w:b/>
          <w:sz w:val="28"/>
          <w:szCs w:val="28"/>
        </w:rPr>
        <w:t xml:space="preserve">                                                                                                        IZJAVA</w:t>
      </w:r>
      <w:r>
        <w:rPr>
          <w:rFonts w:ascii="Arial Narrow" w:hAnsi="Arial Narrow"/>
          <w:b/>
          <w:sz w:val="28"/>
          <w:szCs w:val="28"/>
        </w:rPr>
        <w:t xml:space="preserve"> PONUDNIKA</w:t>
      </w:r>
    </w:p>
    <w:p w14:paraId="7D3993CF" w14:textId="77777777" w:rsidR="00397E81" w:rsidRPr="00B91F80" w:rsidRDefault="00397E81" w:rsidP="00397E81">
      <w:pPr>
        <w:jc w:val="right"/>
        <w:rPr>
          <w:rFonts w:ascii="Arial Narrow" w:hAnsi="Arial Narrow"/>
          <w:sz w:val="18"/>
          <w:szCs w:val="18"/>
        </w:rPr>
      </w:pPr>
    </w:p>
    <w:p w14:paraId="24E85F84" w14:textId="77777777" w:rsidR="00397E81" w:rsidRPr="00B91F80" w:rsidRDefault="00397E81" w:rsidP="00397E81">
      <w:pPr>
        <w:jc w:val="right"/>
        <w:rPr>
          <w:rFonts w:ascii="Arial Narrow" w:hAnsi="Arial Narrow"/>
          <w:sz w:val="18"/>
          <w:szCs w:val="18"/>
        </w:rPr>
      </w:pPr>
    </w:p>
    <w:p w14:paraId="01A5136A" w14:textId="77777777" w:rsidR="00397E81" w:rsidRDefault="00397E81" w:rsidP="00397E81">
      <w:pPr>
        <w:jc w:val="both"/>
        <w:rPr>
          <w:sz w:val="18"/>
          <w:szCs w:val="18"/>
        </w:rPr>
      </w:pPr>
    </w:p>
    <w:p w14:paraId="34E66F6C" w14:textId="77777777" w:rsidR="00397E81" w:rsidRPr="00B91F80" w:rsidRDefault="00397E81" w:rsidP="00397E81">
      <w:pPr>
        <w:jc w:val="both"/>
        <w:rPr>
          <w:sz w:val="18"/>
          <w:szCs w:val="18"/>
        </w:rPr>
      </w:pPr>
    </w:p>
    <w:p w14:paraId="074D58A2" w14:textId="77777777" w:rsidR="00397E81" w:rsidRPr="00B91F80" w:rsidRDefault="00397E81" w:rsidP="00397E81">
      <w:pPr>
        <w:jc w:val="both"/>
        <w:rPr>
          <w:sz w:val="18"/>
          <w:szCs w:val="18"/>
        </w:rPr>
      </w:pPr>
    </w:p>
    <w:p w14:paraId="3D4DE806" w14:textId="77777777" w:rsidR="00397E81" w:rsidRPr="00B91F80" w:rsidRDefault="00397E81" w:rsidP="00397E81">
      <w:pPr>
        <w:jc w:val="both"/>
        <w:rPr>
          <w:rFonts w:ascii="Arial Narrow" w:hAnsi="Arial Narrow"/>
          <w:b/>
          <w:sz w:val="23"/>
          <w:szCs w:val="23"/>
        </w:rPr>
      </w:pPr>
      <w:r w:rsidRPr="00B91F80">
        <w:rPr>
          <w:rFonts w:ascii="Arial Narrow" w:hAnsi="Arial Narrow"/>
          <w:b/>
          <w:sz w:val="23"/>
          <w:szCs w:val="23"/>
        </w:rPr>
        <w:t>Ponudnik: _________________________________________________________________________________</w:t>
      </w:r>
    </w:p>
    <w:p w14:paraId="70CB13F8" w14:textId="77777777" w:rsidR="00397E81" w:rsidRPr="00B91F80" w:rsidRDefault="00397E81" w:rsidP="00397E81">
      <w:pPr>
        <w:jc w:val="center"/>
        <w:rPr>
          <w:rFonts w:ascii="Arial Narrow" w:hAnsi="Arial Narrow"/>
          <w:sz w:val="16"/>
          <w:szCs w:val="16"/>
        </w:rPr>
      </w:pPr>
      <w:r w:rsidRPr="00B91F80">
        <w:rPr>
          <w:rFonts w:ascii="Arial Narrow" w:hAnsi="Arial Narrow"/>
          <w:sz w:val="16"/>
          <w:szCs w:val="16"/>
        </w:rPr>
        <w:t>Naziv in naslov ponudnika</w:t>
      </w:r>
    </w:p>
    <w:p w14:paraId="39C9F4E6" w14:textId="77777777" w:rsidR="00397E81" w:rsidRPr="00B91F80" w:rsidRDefault="00397E81" w:rsidP="00397E81">
      <w:pPr>
        <w:jc w:val="both"/>
        <w:rPr>
          <w:sz w:val="18"/>
          <w:szCs w:val="18"/>
        </w:rPr>
      </w:pPr>
    </w:p>
    <w:p w14:paraId="13C4F34C" w14:textId="77777777" w:rsidR="00397E81" w:rsidRPr="00B91F80" w:rsidRDefault="00397E81" w:rsidP="00397E81">
      <w:pPr>
        <w:jc w:val="both"/>
        <w:rPr>
          <w:sz w:val="18"/>
          <w:szCs w:val="18"/>
        </w:rPr>
      </w:pPr>
    </w:p>
    <w:p w14:paraId="05B678FD" w14:textId="77777777" w:rsidR="00397E81" w:rsidRPr="005D0D8C" w:rsidRDefault="00397E81" w:rsidP="00397E81">
      <w:pPr>
        <w:jc w:val="center"/>
        <w:rPr>
          <w:rFonts w:ascii="Arial Narrow" w:hAnsi="Arial Narrow"/>
          <w:b/>
          <w:sz w:val="28"/>
          <w:szCs w:val="28"/>
        </w:rPr>
      </w:pPr>
      <w:r w:rsidRPr="005D0D8C">
        <w:rPr>
          <w:rFonts w:ascii="Arial Narrow" w:hAnsi="Arial Narrow"/>
          <w:b/>
          <w:sz w:val="28"/>
          <w:szCs w:val="28"/>
        </w:rPr>
        <w:t>IZJAVLJAMO,</w:t>
      </w:r>
    </w:p>
    <w:p w14:paraId="444C353C" w14:textId="77777777" w:rsidR="00397E81" w:rsidRPr="005D0D8C" w:rsidRDefault="00397E81" w:rsidP="00397E81">
      <w:pPr>
        <w:jc w:val="both"/>
        <w:rPr>
          <w:sz w:val="28"/>
          <w:szCs w:val="28"/>
        </w:rPr>
      </w:pPr>
    </w:p>
    <w:tbl>
      <w:tblPr>
        <w:tblW w:w="9322" w:type="dxa"/>
        <w:tblLayout w:type="fixed"/>
        <w:tblLook w:val="01E0" w:firstRow="1" w:lastRow="1" w:firstColumn="1" w:lastColumn="1" w:noHBand="0" w:noVBand="0"/>
      </w:tblPr>
      <w:tblGrid>
        <w:gridCol w:w="588"/>
        <w:gridCol w:w="8734"/>
      </w:tblGrid>
      <w:tr w:rsidR="00397E81" w:rsidRPr="00B91F80" w14:paraId="3C832B15" w14:textId="77777777" w:rsidTr="00E852A8">
        <w:tc>
          <w:tcPr>
            <w:tcW w:w="588" w:type="dxa"/>
          </w:tcPr>
          <w:p w14:paraId="6F0AC1AE" w14:textId="3B253DB7" w:rsidR="00397E81" w:rsidRPr="00F72F29" w:rsidRDefault="00397E81" w:rsidP="00E852A8">
            <w:pPr>
              <w:rPr>
                <w:rFonts w:ascii="Arial Narrow" w:hAnsi="Arial Narrow"/>
                <w:b/>
                <w:bCs/>
              </w:rPr>
            </w:pPr>
          </w:p>
        </w:tc>
        <w:tc>
          <w:tcPr>
            <w:tcW w:w="8734" w:type="dxa"/>
          </w:tcPr>
          <w:p w14:paraId="5FD654E1" w14:textId="77777777" w:rsidR="00397E81" w:rsidRPr="00662EB6" w:rsidRDefault="00397E81" w:rsidP="00E852A8">
            <w:pPr>
              <w:jc w:val="both"/>
              <w:rPr>
                <w:rFonts w:ascii="Arial Narrow" w:hAnsi="Arial Narrow" w:cs="Arial"/>
                <w:bCs/>
              </w:rPr>
            </w:pPr>
          </w:p>
        </w:tc>
      </w:tr>
      <w:tr w:rsidR="00397E81" w:rsidRPr="00B91F80" w14:paraId="0FD8EB6E" w14:textId="77777777" w:rsidTr="00E852A8">
        <w:tc>
          <w:tcPr>
            <w:tcW w:w="588" w:type="dxa"/>
          </w:tcPr>
          <w:p w14:paraId="0F189B53" w14:textId="1EBD62CF" w:rsidR="00397E81" w:rsidRPr="00F72F29" w:rsidRDefault="00397E81" w:rsidP="00E852A8">
            <w:pPr>
              <w:rPr>
                <w:rFonts w:ascii="Arial Narrow" w:hAnsi="Arial Narrow"/>
                <w:b/>
                <w:bCs/>
              </w:rPr>
            </w:pPr>
          </w:p>
        </w:tc>
        <w:tc>
          <w:tcPr>
            <w:tcW w:w="8734" w:type="dxa"/>
          </w:tcPr>
          <w:p w14:paraId="5BA71529" w14:textId="72C0047B" w:rsidR="009C0FBC" w:rsidRPr="00BE136F" w:rsidRDefault="009C0FBC" w:rsidP="009C0FBC">
            <w:pPr>
              <w:jc w:val="both"/>
              <w:rPr>
                <w:rFonts w:ascii="Arial Narrow" w:hAnsi="Arial Narrow"/>
                <w:b/>
                <w:sz w:val="22"/>
                <w:szCs w:val="22"/>
              </w:rPr>
            </w:pPr>
            <w:r w:rsidRPr="00BE136F">
              <w:rPr>
                <w:rFonts w:ascii="Arial Narrow" w:hAnsi="Arial Narrow"/>
                <w:b/>
                <w:sz w:val="22"/>
                <w:szCs w:val="22"/>
              </w:rPr>
              <w:t>da je/so</w:t>
            </w:r>
            <w:r w:rsidR="00E669B4" w:rsidRPr="00BE136F">
              <w:rPr>
                <w:rFonts w:ascii="Arial Narrow" w:hAnsi="Arial Narrow"/>
                <w:b/>
                <w:sz w:val="22"/>
                <w:szCs w:val="22"/>
              </w:rPr>
              <w:t xml:space="preserve"> prijavljeni strokovnjaki zaposlen/i pri ponudniku ali njegovem podizvajalcu. </w:t>
            </w:r>
            <w:r w:rsidR="00E669B4" w:rsidRPr="00BE136F">
              <w:rPr>
                <w:rFonts w:ascii="Arial Narrow" w:hAnsi="Arial Narrow" w:cs="Arial"/>
                <w:b/>
                <w:sz w:val="22"/>
                <w:szCs w:val="22"/>
              </w:rPr>
              <w:t>V primeru, da izvajalec prijavi kadre, ki niso njegovi zaposleni, izvajalec priloži dokazila o sodelovanju (pogodbo), iz katerih je razvidno, da bo kader z izvajalcem sodeloval glede predmeta naročila ves čas trajanja predmetnega naročila</w:t>
            </w:r>
            <w:r w:rsidRPr="00BE136F">
              <w:rPr>
                <w:rFonts w:ascii="Arial Narrow" w:hAnsi="Arial Narrow"/>
                <w:b/>
                <w:sz w:val="22"/>
                <w:szCs w:val="22"/>
              </w:rPr>
              <w:t>:</w:t>
            </w:r>
          </w:p>
          <w:p w14:paraId="4B78E62F" w14:textId="77777777" w:rsidR="00E669B4" w:rsidRPr="009C0FBC" w:rsidRDefault="00E669B4" w:rsidP="009C0FBC">
            <w:pPr>
              <w:jc w:val="both"/>
              <w:rPr>
                <w:rFonts w:ascii="Arial Narrow" w:hAnsi="Arial Narrow"/>
                <w:b/>
                <w:color w:val="7030A0"/>
                <w:sz w:val="22"/>
                <w:szCs w:val="22"/>
              </w:rPr>
            </w:pPr>
          </w:p>
          <w:tbl>
            <w:tblPr>
              <w:tblW w:w="8366" w:type="dxa"/>
              <w:tblLayout w:type="fixed"/>
              <w:tblCellMar>
                <w:left w:w="70" w:type="dxa"/>
                <w:right w:w="70" w:type="dxa"/>
              </w:tblCellMar>
              <w:tblLook w:val="04A0" w:firstRow="1" w:lastRow="0" w:firstColumn="1" w:lastColumn="0" w:noHBand="0" w:noVBand="1"/>
            </w:tblPr>
            <w:tblGrid>
              <w:gridCol w:w="760"/>
              <w:gridCol w:w="3440"/>
              <w:gridCol w:w="4166"/>
            </w:tblGrid>
            <w:tr w:rsidR="00E669B4" w14:paraId="065F35DE" w14:textId="77777777" w:rsidTr="00E669B4">
              <w:trPr>
                <w:trHeight w:val="615"/>
              </w:trPr>
              <w:tc>
                <w:tcPr>
                  <w:tcW w:w="7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1F742DA" w14:textId="77777777" w:rsidR="00E669B4" w:rsidRDefault="00E669B4" w:rsidP="00E669B4">
                  <w:pPr>
                    <w:rPr>
                      <w:rFonts w:ascii="Calibri" w:hAnsi="Calibri" w:cs="Calibri"/>
                      <w:b/>
                      <w:bCs/>
                      <w:color w:val="000000"/>
                      <w:sz w:val="22"/>
                      <w:szCs w:val="22"/>
                    </w:rPr>
                  </w:pPr>
                  <w:r>
                    <w:rPr>
                      <w:rFonts w:ascii="Calibri" w:hAnsi="Calibri" w:cs="Calibri"/>
                      <w:b/>
                      <w:bCs/>
                      <w:color w:val="000000"/>
                      <w:sz w:val="22"/>
                      <w:szCs w:val="22"/>
                    </w:rPr>
                    <w:t>zap. št.</w:t>
                  </w:r>
                </w:p>
              </w:tc>
              <w:tc>
                <w:tcPr>
                  <w:tcW w:w="3440" w:type="dxa"/>
                  <w:tcBorders>
                    <w:top w:val="single" w:sz="8" w:space="0" w:color="auto"/>
                    <w:left w:val="nil"/>
                    <w:bottom w:val="single" w:sz="8" w:space="0" w:color="auto"/>
                    <w:right w:val="single" w:sz="4" w:space="0" w:color="auto"/>
                  </w:tcBorders>
                  <w:shd w:val="clear" w:color="auto" w:fill="auto"/>
                  <w:noWrap/>
                  <w:vAlign w:val="bottom"/>
                  <w:hideMark/>
                </w:tcPr>
                <w:p w14:paraId="25CC5F91" w14:textId="77777777" w:rsidR="00E669B4" w:rsidRDefault="00E669B4" w:rsidP="00E669B4">
                  <w:pPr>
                    <w:rPr>
                      <w:rFonts w:ascii="Calibri" w:hAnsi="Calibri" w:cs="Calibri"/>
                      <w:b/>
                      <w:bCs/>
                      <w:color w:val="000000"/>
                      <w:sz w:val="22"/>
                      <w:szCs w:val="22"/>
                    </w:rPr>
                  </w:pPr>
                  <w:r>
                    <w:rPr>
                      <w:rFonts w:ascii="Calibri" w:hAnsi="Calibri" w:cs="Calibri"/>
                      <w:b/>
                      <w:bCs/>
                      <w:color w:val="000000"/>
                      <w:sz w:val="22"/>
                      <w:szCs w:val="22"/>
                    </w:rPr>
                    <w:t>ime in priimek prijavljenega strokovnjaka</w:t>
                  </w:r>
                </w:p>
              </w:tc>
              <w:tc>
                <w:tcPr>
                  <w:tcW w:w="4166" w:type="dxa"/>
                  <w:tcBorders>
                    <w:top w:val="single" w:sz="8" w:space="0" w:color="auto"/>
                    <w:left w:val="nil"/>
                    <w:bottom w:val="single" w:sz="8" w:space="0" w:color="auto"/>
                    <w:right w:val="single" w:sz="8" w:space="0" w:color="auto"/>
                  </w:tcBorders>
                  <w:shd w:val="clear" w:color="auto" w:fill="auto"/>
                  <w:vAlign w:val="bottom"/>
                  <w:hideMark/>
                </w:tcPr>
                <w:p w14:paraId="2C7B0442" w14:textId="77777777" w:rsidR="00E669B4" w:rsidRDefault="00E669B4" w:rsidP="00E669B4">
                  <w:pPr>
                    <w:rPr>
                      <w:rFonts w:ascii="Calibri" w:hAnsi="Calibri" w:cs="Calibri"/>
                      <w:b/>
                      <w:bCs/>
                      <w:color w:val="000000"/>
                      <w:sz w:val="22"/>
                      <w:szCs w:val="22"/>
                    </w:rPr>
                  </w:pPr>
                  <w:r>
                    <w:rPr>
                      <w:rFonts w:ascii="Calibri" w:hAnsi="Calibri" w:cs="Calibri"/>
                      <w:b/>
                      <w:bCs/>
                      <w:color w:val="000000"/>
                      <w:sz w:val="22"/>
                      <w:szCs w:val="22"/>
                    </w:rPr>
                    <w:t>zaposlen pri (vnese se naziv in naslov delodajalca)</w:t>
                  </w:r>
                </w:p>
              </w:tc>
            </w:tr>
            <w:tr w:rsidR="00E669B4" w14:paraId="41A47F41"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0DA2299E"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w:t>
                  </w:r>
                </w:p>
              </w:tc>
              <w:tc>
                <w:tcPr>
                  <w:tcW w:w="3440" w:type="dxa"/>
                  <w:tcBorders>
                    <w:top w:val="nil"/>
                    <w:left w:val="nil"/>
                    <w:bottom w:val="single" w:sz="4" w:space="0" w:color="auto"/>
                    <w:right w:val="single" w:sz="4" w:space="0" w:color="auto"/>
                  </w:tcBorders>
                  <w:shd w:val="clear" w:color="auto" w:fill="auto"/>
                  <w:noWrap/>
                  <w:vAlign w:val="bottom"/>
                  <w:hideMark/>
                </w:tcPr>
                <w:p w14:paraId="21234D12"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625067A1"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0632E9F4"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5EB2AC70"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w:t>
                  </w:r>
                </w:p>
              </w:tc>
              <w:tc>
                <w:tcPr>
                  <w:tcW w:w="3440" w:type="dxa"/>
                  <w:tcBorders>
                    <w:top w:val="nil"/>
                    <w:left w:val="nil"/>
                    <w:bottom w:val="single" w:sz="4" w:space="0" w:color="auto"/>
                    <w:right w:val="single" w:sz="4" w:space="0" w:color="auto"/>
                  </w:tcBorders>
                  <w:shd w:val="clear" w:color="auto" w:fill="auto"/>
                  <w:noWrap/>
                  <w:vAlign w:val="bottom"/>
                  <w:hideMark/>
                </w:tcPr>
                <w:p w14:paraId="078E3E0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76ED3C6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42FC4481"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6A45E179"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w:t>
                  </w:r>
                </w:p>
              </w:tc>
              <w:tc>
                <w:tcPr>
                  <w:tcW w:w="3440" w:type="dxa"/>
                  <w:tcBorders>
                    <w:top w:val="nil"/>
                    <w:left w:val="nil"/>
                    <w:bottom w:val="single" w:sz="4" w:space="0" w:color="auto"/>
                    <w:right w:val="single" w:sz="4" w:space="0" w:color="auto"/>
                  </w:tcBorders>
                  <w:shd w:val="clear" w:color="auto" w:fill="auto"/>
                  <w:noWrap/>
                  <w:vAlign w:val="bottom"/>
                  <w:hideMark/>
                </w:tcPr>
                <w:p w14:paraId="15E7C2C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77278A9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1FF6491E"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62DCE2B3"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4</w:t>
                  </w:r>
                </w:p>
              </w:tc>
              <w:tc>
                <w:tcPr>
                  <w:tcW w:w="3440" w:type="dxa"/>
                  <w:tcBorders>
                    <w:top w:val="nil"/>
                    <w:left w:val="nil"/>
                    <w:bottom w:val="single" w:sz="4" w:space="0" w:color="auto"/>
                    <w:right w:val="single" w:sz="4" w:space="0" w:color="auto"/>
                  </w:tcBorders>
                  <w:shd w:val="clear" w:color="auto" w:fill="auto"/>
                  <w:noWrap/>
                  <w:vAlign w:val="bottom"/>
                  <w:hideMark/>
                </w:tcPr>
                <w:p w14:paraId="4EF1E51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30ED703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4E04522C"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465FCFA7"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5</w:t>
                  </w:r>
                </w:p>
              </w:tc>
              <w:tc>
                <w:tcPr>
                  <w:tcW w:w="3440" w:type="dxa"/>
                  <w:tcBorders>
                    <w:top w:val="nil"/>
                    <w:left w:val="nil"/>
                    <w:bottom w:val="single" w:sz="4" w:space="0" w:color="auto"/>
                    <w:right w:val="single" w:sz="4" w:space="0" w:color="auto"/>
                  </w:tcBorders>
                  <w:shd w:val="clear" w:color="auto" w:fill="auto"/>
                  <w:noWrap/>
                  <w:vAlign w:val="bottom"/>
                  <w:hideMark/>
                </w:tcPr>
                <w:p w14:paraId="64AE05A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031B6BD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77A8AFCC"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16D137A2"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6</w:t>
                  </w:r>
                </w:p>
              </w:tc>
              <w:tc>
                <w:tcPr>
                  <w:tcW w:w="3440" w:type="dxa"/>
                  <w:tcBorders>
                    <w:top w:val="nil"/>
                    <w:left w:val="nil"/>
                    <w:bottom w:val="single" w:sz="4" w:space="0" w:color="auto"/>
                    <w:right w:val="single" w:sz="4" w:space="0" w:color="auto"/>
                  </w:tcBorders>
                  <w:shd w:val="clear" w:color="auto" w:fill="auto"/>
                  <w:noWrap/>
                  <w:vAlign w:val="bottom"/>
                  <w:hideMark/>
                </w:tcPr>
                <w:p w14:paraId="734FFD91"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5EBF9AF6"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0A11A260"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1D6D1C8C"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7</w:t>
                  </w:r>
                </w:p>
              </w:tc>
              <w:tc>
                <w:tcPr>
                  <w:tcW w:w="3440" w:type="dxa"/>
                  <w:tcBorders>
                    <w:top w:val="nil"/>
                    <w:left w:val="nil"/>
                    <w:bottom w:val="single" w:sz="4" w:space="0" w:color="auto"/>
                    <w:right w:val="single" w:sz="4" w:space="0" w:color="auto"/>
                  </w:tcBorders>
                  <w:shd w:val="clear" w:color="auto" w:fill="auto"/>
                  <w:noWrap/>
                  <w:vAlign w:val="bottom"/>
                  <w:hideMark/>
                </w:tcPr>
                <w:p w14:paraId="7DECEF03"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059A433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1FA91404"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618EE6FC"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8</w:t>
                  </w:r>
                </w:p>
              </w:tc>
              <w:tc>
                <w:tcPr>
                  <w:tcW w:w="3440" w:type="dxa"/>
                  <w:tcBorders>
                    <w:top w:val="nil"/>
                    <w:left w:val="nil"/>
                    <w:bottom w:val="single" w:sz="4" w:space="0" w:color="auto"/>
                    <w:right w:val="single" w:sz="4" w:space="0" w:color="auto"/>
                  </w:tcBorders>
                  <w:shd w:val="clear" w:color="auto" w:fill="auto"/>
                  <w:noWrap/>
                  <w:vAlign w:val="bottom"/>
                  <w:hideMark/>
                </w:tcPr>
                <w:p w14:paraId="42402E88"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3346013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672E3B66"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3471950D"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9</w:t>
                  </w:r>
                </w:p>
              </w:tc>
              <w:tc>
                <w:tcPr>
                  <w:tcW w:w="3440" w:type="dxa"/>
                  <w:tcBorders>
                    <w:top w:val="nil"/>
                    <w:left w:val="nil"/>
                    <w:bottom w:val="single" w:sz="4" w:space="0" w:color="auto"/>
                    <w:right w:val="single" w:sz="4" w:space="0" w:color="auto"/>
                  </w:tcBorders>
                  <w:shd w:val="clear" w:color="auto" w:fill="auto"/>
                  <w:noWrap/>
                  <w:vAlign w:val="bottom"/>
                  <w:hideMark/>
                </w:tcPr>
                <w:p w14:paraId="046FE506"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53B1CDBA"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685B8992"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73A9A84B"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10</w:t>
                  </w:r>
                </w:p>
              </w:tc>
              <w:tc>
                <w:tcPr>
                  <w:tcW w:w="3440" w:type="dxa"/>
                  <w:tcBorders>
                    <w:top w:val="nil"/>
                    <w:left w:val="nil"/>
                    <w:bottom w:val="single" w:sz="4" w:space="0" w:color="auto"/>
                    <w:right w:val="single" w:sz="4" w:space="0" w:color="auto"/>
                  </w:tcBorders>
                  <w:shd w:val="clear" w:color="auto" w:fill="auto"/>
                  <w:noWrap/>
                  <w:vAlign w:val="bottom"/>
                  <w:hideMark/>
                </w:tcPr>
                <w:p w14:paraId="4EAA4932"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75C6D80E"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3E140B1B"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1AB982E1"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11</w:t>
                  </w:r>
                </w:p>
              </w:tc>
              <w:tc>
                <w:tcPr>
                  <w:tcW w:w="3440" w:type="dxa"/>
                  <w:tcBorders>
                    <w:top w:val="nil"/>
                    <w:left w:val="nil"/>
                    <w:bottom w:val="single" w:sz="4" w:space="0" w:color="auto"/>
                    <w:right w:val="single" w:sz="4" w:space="0" w:color="auto"/>
                  </w:tcBorders>
                  <w:shd w:val="clear" w:color="auto" w:fill="auto"/>
                  <w:noWrap/>
                  <w:vAlign w:val="bottom"/>
                  <w:hideMark/>
                </w:tcPr>
                <w:p w14:paraId="59DEA73C"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4DC29D2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7D911EC9"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1FAE327"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12</w:t>
                  </w:r>
                </w:p>
              </w:tc>
              <w:tc>
                <w:tcPr>
                  <w:tcW w:w="3440" w:type="dxa"/>
                  <w:tcBorders>
                    <w:top w:val="nil"/>
                    <w:left w:val="nil"/>
                    <w:bottom w:val="single" w:sz="4" w:space="0" w:color="auto"/>
                    <w:right w:val="single" w:sz="4" w:space="0" w:color="auto"/>
                  </w:tcBorders>
                  <w:shd w:val="clear" w:color="auto" w:fill="auto"/>
                  <w:noWrap/>
                  <w:vAlign w:val="bottom"/>
                  <w:hideMark/>
                </w:tcPr>
                <w:p w14:paraId="30E9089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76FA5B6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0A21109B"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4356F0D7"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13</w:t>
                  </w:r>
                </w:p>
              </w:tc>
              <w:tc>
                <w:tcPr>
                  <w:tcW w:w="3440" w:type="dxa"/>
                  <w:tcBorders>
                    <w:top w:val="nil"/>
                    <w:left w:val="nil"/>
                    <w:bottom w:val="single" w:sz="4" w:space="0" w:color="auto"/>
                    <w:right w:val="single" w:sz="4" w:space="0" w:color="auto"/>
                  </w:tcBorders>
                  <w:shd w:val="clear" w:color="auto" w:fill="auto"/>
                  <w:noWrap/>
                  <w:vAlign w:val="bottom"/>
                  <w:hideMark/>
                </w:tcPr>
                <w:p w14:paraId="796250A1"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4BBC193D"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3FDEE5E4"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3186BCD0"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14</w:t>
                  </w:r>
                </w:p>
              </w:tc>
              <w:tc>
                <w:tcPr>
                  <w:tcW w:w="3440" w:type="dxa"/>
                  <w:tcBorders>
                    <w:top w:val="nil"/>
                    <w:left w:val="nil"/>
                    <w:bottom w:val="single" w:sz="4" w:space="0" w:color="auto"/>
                    <w:right w:val="single" w:sz="4" w:space="0" w:color="auto"/>
                  </w:tcBorders>
                  <w:shd w:val="clear" w:color="auto" w:fill="auto"/>
                  <w:noWrap/>
                  <w:vAlign w:val="bottom"/>
                  <w:hideMark/>
                </w:tcPr>
                <w:p w14:paraId="19063B6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1F20941D"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4442FDE5"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65262EFF"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15</w:t>
                  </w:r>
                </w:p>
              </w:tc>
              <w:tc>
                <w:tcPr>
                  <w:tcW w:w="3440" w:type="dxa"/>
                  <w:tcBorders>
                    <w:top w:val="nil"/>
                    <w:left w:val="nil"/>
                    <w:bottom w:val="single" w:sz="4" w:space="0" w:color="auto"/>
                    <w:right w:val="single" w:sz="4" w:space="0" w:color="auto"/>
                  </w:tcBorders>
                  <w:shd w:val="clear" w:color="auto" w:fill="auto"/>
                  <w:noWrap/>
                  <w:vAlign w:val="bottom"/>
                  <w:hideMark/>
                </w:tcPr>
                <w:p w14:paraId="04E5DE4F"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018E1EDF"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78C4848C"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59130C76"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16</w:t>
                  </w:r>
                </w:p>
              </w:tc>
              <w:tc>
                <w:tcPr>
                  <w:tcW w:w="3440" w:type="dxa"/>
                  <w:tcBorders>
                    <w:top w:val="nil"/>
                    <w:left w:val="nil"/>
                    <w:bottom w:val="single" w:sz="4" w:space="0" w:color="auto"/>
                    <w:right w:val="single" w:sz="4" w:space="0" w:color="auto"/>
                  </w:tcBorders>
                  <w:shd w:val="clear" w:color="auto" w:fill="auto"/>
                  <w:noWrap/>
                  <w:vAlign w:val="bottom"/>
                  <w:hideMark/>
                </w:tcPr>
                <w:p w14:paraId="4AD2011B"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7581346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382D525A"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61DD7FC"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17</w:t>
                  </w:r>
                </w:p>
              </w:tc>
              <w:tc>
                <w:tcPr>
                  <w:tcW w:w="3440" w:type="dxa"/>
                  <w:tcBorders>
                    <w:top w:val="nil"/>
                    <w:left w:val="nil"/>
                    <w:bottom w:val="single" w:sz="4" w:space="0" w:color="auto"/>
                    <w:right w:val="single" w:sz="4" w:space="0" w:color="auto"/>
                  </w:tcBorders>
                  <w:shd w:val="clear" w:color="auto" w:fill="auto"/>
                  <w:noWrap/>
                  <w:vAlign w:val="bottom"/>
                  <w:hideMark/>
                </w:tcPr>
                <w:p w14:paraId="61F3B26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5D0F89FB"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7B636D8E"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3DBD1D50"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18</w:t>
                  </w:r>
                </w:p>
              </w:tc>
              <w:tc>
                <w:tcPr>
                  <w:tcW w:w="3440" w:type="dxa"/>
                  <w:tcBorders>
                    <w:top w:val="nil"/>
                    <w:left w:val="nil"/>
                    <w:bottom w:val="single" w:sz="4" w:space="0" w:color="auto"/>
                    <w:right w:val="single" w:sz="4" w:space="0" w:color="auto"/>
                  </w:tcBorders>
                  <w:shd w:val="clear" w:color="auto" w:fill="auto"/>
                  <w:noWrap/>
                  <w:vAlign w:val="bottom"/>
                  <w:hideMark/>
                </w:tcPr>
                <w:p w14:paraId="1B1A5F01"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5DBB742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615C13F3"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306ED0AE"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19</w:t>
                  </w:r>
                </w:p>
              </w:tc>
              <w:tc>
                <w:tcPr>
                  <w:tcW w:w="3440" w:type="dxa"/>
                  <w:tcBorders>
                    <w:top w:val="nil"/>
                    <w:left w:val="nil"/>
                    <w:bottom w:val="single" w:sz="4" w:space="0" w:color="auto"/>
                    <w:right w:val="single" w:sz="4" w:space="0" w:color="auto"/>
                  </w:tcBorders>
                  <w:shd w:val="clear" w:color="auto" w:fill="auto"/>
                  <w:noWrap/>
                  <w:vAlign w:val="bottom"/>
                  <w:hideMark/>
                </w:tcPr>
                <w:p w14:paraId="264872DD"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446B3EFC"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3F3CB982"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4763948"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20</w:t>
                  </w:r>
                </w:p>
              </w:tc>
              <w:tc>
                <w:tcPr>
                  <w:tcW w:w="3440" w:type="dxa"/>
                  <w:tcBorders>
                    <w:top w:val="nil"/>
                    <w:left w:val="nil"/>
                    <w:bottom w:val="single" w:sz="4" w:space="0" w:color="auto"/>
                    <w:right w:val="single" w:sz="4" w:space="0" w:color="auto"/>
                  </w:tcBorders>
                  <w:shd w:val="clear" w:color="auto" w:fill="auto"/>
                  <w:noWrap/>
                  <w:vAlign w:val="bottom"/>
                  <w:hideMark/>
                </w:tcPr>
                <w:p w14:paraId="6680372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5FCFBAC3"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1682A356"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17A594EF"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21</w:t>
                  </w:r>
                </w:p>
              </w:tc>
              <w:tc>
                <w:tcPr>
                  <w:tcW w:w="3440" w:type="dxa"/>
                  <w:tcBorders>
                    <w:top w:val="nil"/>
                    <w:left w:val="nil"/>
                    <w:bottom w:val="single" w:sz="4" w:space="0" w:color="auto"/>
                    <w:right w:val="single" w:sz="4" w:space="0" w:color="auto"/>
                  </w:tcBorders>
                  <w:shd w:val="clear" w:color="auto" w:fill="auto"/>
                  <w:noWrap/>
                  <w:vAlign w:val="bottom"/>
                  <w:hideMark/>
                </w:tcPr>
                <w:p w14:paraId="464F4D18"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6B4D7B5E"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28CD01EE"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CC0DA28"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22</w:t>
                  </w:r>
                </w:p>
              </w:tc>
              <w:tc>
                <w:tcPr>
                  <w:tcW w:w="3440" w:type="dxa"/>
                  <w:tcBorders>
                    <w:top w:val="nil"/>
                    <w:left w:val="nil"/>
                    <w:bottom w:val="single" w:sz="4" w:space="0" w:color="auto"/>
                    <w:right w:val="single" w:sz="4" w:space="0" w:color="auto"/>
                  </w:tcBorders>
                  <w:shd w:val="clear" w:color="auto" w:fill="auto"/>
                  <w:noWrap/>
                  <w:vAlign w:val="bottom"/>
                  <w:hideMark/>
                </w:tcPr>
                <w:p w14:paraId="7D7E080B"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67079431"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0C07CE1B"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5BCFD10A"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23</w:t>
                  </w:r>
                </w:p>
              </w:tc>
              <w:tc>
                <w:tcPr>
                  <w:tcW w:w="3440" w:type="dxa"/>
                  <w:tcBorders>
                    <w:top w:val="nil"/>
                    <w:left w:val="nil"/>
                    <w:bottom w:val="single" w:sz="4" w:space="0" w:color="auto"/>
                    <w:right w:val="single" w:sz="4" w:space="0" w:color="auto"/>
                  </w:tcBorders>
                  <w:shd w:val="clear" w:color="auto" w:fill="auto"/>
                  <w:noWrap/>
                  <w:vAlign w:val="bottom"/>
                  <w:hideMark/>
                </w:tcPr>
                <w:p w14:paraId="4E9354B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0525891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63BAD768"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27AAA7E"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24</w:t>
                  </w:r>
                </w:p>
              </w:tc>
              <w:tc>
                <w:tcPr>
                  <w:tcW w:w="3440" w:type="dxa"/>
                  <w:tcBorders>
                    <w:top w:val="nil"/>
                    <w:left w:val="nil"/>
                    <w:bottom w:val="single" w:sz="4" w:space="0" w:color="auto"/>
                    <w:right w:val="single" w:sz="4" w:space="0" w:color="auto"/>
                  </w:tcBorders>
                  <w:shd w:val="clear" w:color="auto" w:fill="auto"/>
                  <w:noWrap/>
                  <w:vAlign w:val="bottom"/>
                  <w:hideMark/>
                </w:tcPr>
                <w:p w14:paraId="56EB5E97"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1E98B74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51E41CA2"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11E6A3B9"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25</w:t>
                  </w:r>
                </w:p>
              </w:tc>
              <w:tc>
                <w:tcPr>
                  <w:tcW w:w="3440" w:type="dxa"/>
                  <w:tcBorders>
                    <w:top w:val="nil"/>
                    <w:left w:val="nil"/>
                    <w:bottom w:val="single" w:sz="4" w:space="0" w:color="auto"/>
                    <w:right w:val="single" w:sz="4" w:space="0" w:color="auto"/>
                  </w:tcBorders>
                  <w:shd w:val="clear" w:color="auto" w:fill="auto"/>
                  <w:noWrap/>
                  <w:vAlign w:val="bottom"/>
                  <w:hideMark/>
                </w:tcPr>
                <w:p w14:paraId="5823BC1C"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6DF4581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79F036E3"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372B4832"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26</w:t>
                  </w:r>
                </w:p>
              </w:tc>
              <w:tc>
                <w:tcPr>
                  <w:tcW w:w="3440" w:type="dxa"/>
                  <w:tcBorders>
                    <w:top w:val="nil"/>
                    <w:left w:val="nil"/>
                    <w:bottom w:val="single" w:sz="4" w:space="0" w:color="auto"/>
                    <w:right w:val="single" w:sz="4" w:space="0" w:color="auto"/>
                  </w:tcBorders>
                  <w:shd w:val="clear" w:color="auto" w:fill="auto"/>
                  <w:noWrap/>
                  <w:vAlign w:val="bottom"/>
                  <w:hideMark/>
                </w:tcPr>
                <w:p w14:paraId="127D7BBC"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73009F67"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4541F96E"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0F76A811"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27</w:t>
                  </w:r>
                </w:p>
              </w:tc>
              <w:tc>
                <w:tcPr>
                  <w:tcW w:w="3440" w:type="dxa"/>
                  <w:tcBorders>
                    <w:top w:val="nil"/>
                    <w:left w:val="nil"/>
                    <w:bottom w:val="single" w:sz="4" w:space="0" w:color="auto"/>
                    <w:right w:val="single" w:sz="4" w:space="0" w:color="auto"/>
                  </w:tcBorders>
                  <w:shd w:val="clear" w:color="auto" w:fill="auto"/>
                  <w:noWrap/>
                  <w:vAlign w:val="bottom"/>
                  <w:hideMark/>
                </w:tcPr>
                <w:p w14:paraId="561A428E"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48782C22"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0ADBAD0E"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0F0ACC14"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28</w:t>
                  </w:r>
                </w:p>
              </w:tc>
              <w:tc>
                <w:tcPr>
                  <w:tcW w:w="3440" w:type="dxa"/>
                  <w:tcBorders>
                    <w:top w:val="nil"/>
                    <w:left w:val="nil"/>
                    <w:bottom w:val="single" w:sz="4" w:space="0" w:color="auto"/>
                    <w:right w:val="single" w:sz="4" w:space="0" w:color="auto"/>
                  </w:tcBorders>
                  <w:shd w:val="clear" w:color="auto" w:fill="auto"/>
                  <w:noWrap/>
                  <w:vAlign w:val="bottom"/>
                  <w:hideMark/>
                </w:tcPr>
                <w:p w14:paraId="2C43C9F3"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3FA728F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21F28EEB"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88AA856"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29</w:t>
                  </w:r>
                </w:p>
              </w:tc>
              <w:tc>
                <w:tcPr>
                  <w:tcW w:w="3440" w:type="dxa"/>
                  <w:tcBorders>
                    <w:top w:val="nil"/>
                    <w:left w:val="nil"/>
                    <w:bottom w:val="single" w:sz="4" w:space="0" w:color="auto"/>
                    <w:right w:val="single" w:sz="4" w:space="0" w:color="auto"/>
                  </w:tcBorders>
                  <w:shd w:val="clear" w:color="auto" w:fill="auto"/>
                  <w:noWrap/>
                  <w:vAlign w:val="bottom"/>
                  <w:hideMark/>
                </w:tcPr>
                <w:p w14:paraId="6A68B232"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4D8928E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27AE103F"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716189E9"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30</w:t>
                  </w:r>
                </w:p>
              </w:tc>
              <w:tc>
                <w:tcPr>
                  <w:tcW w:w="3440" w:type="dxa"/>
                  <w:tcBorders>
                    <w:top w:val="nil"/>
                    <w:left w:val="nil"/>
                    <w:bottom w:val="single" w:sz="4" w:space="0" w:color="auto"/>
                    <w:right w:val="single" w:sz="4" w:space="0" w:color="auto"/>
                  </w:tcBorders>
                  <w:shd w:val="clear" w:color="auto" w:fill="auto"/>
                  <w:noWrap/>
                  <w:vAlign w:val="bottom"/>
                  <w:hideMark/>
                </w:tcPr>
                <w:p w14:paraId="45F4A6DB"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55B1F91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2E01B4CF"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5BB20465"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31</w:t>
                  </w:r>
                </w:p>
              </w:tc>
              <w:tc>
                <w:tcPr>
                  <w:tcW w:w="3440" w:type="dxa"/>
                  <w:tcBorders>
                    <w:top w:val="nil"/>
                    <w:left w:val="nil"/>
                    <w:bottom w:val="single" w:sz="4" w:space="0" w:color="auto"/>
                    <w:right w:val="single" w:sz="4" w:space="0" w:color="auto"/>
                  </w:tcBorders>
                  <w:shd w:val="clear" w:color="auto" w:fill="auto"/>
                  <w:noWrap/>
                  <w:vAlign w:val="bottom"/>
                  <w:hideMark/>
                </w:tcPr>
                <w:p w14:paraId="575F89C8"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07359780"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1C8C7995"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12824297"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32</w:t>
                  </w:r>
                </w:p>
              </w:tc>
              <w:tc>
                <w:tcPr>
                  <w:tcW w:w="3440" w:type="dxa"/>
                  <w:tcBorders>
                    <w:top w:val="nil"/>
                    <w:left w:val="nil"/>
                    <w:bottom w:val="single" w:sz="4" w:space="0" w:color="auto"/>
                    <w:right w:val="single" w:sz="4" w:space="0" w:color="auto"/>
                  </w:tcBorders>
                  <w:shd w:val="clear" w:color="auto" w:fill="auto"/>
                  <w:noWrap/>
                  <w:vAlign w:val="bottom"/>
                  <w:hideMark/>
                </w:tcPr>
                <w:p w14:paraId="2A41691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2A691662"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6DF1B5AF"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542103A6"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33</w:t>
                  </w:r>
                </w:p>
              </w:tc>
              <w:tc>
                <w:tcPr>
                  <w:tcW w:w="3440" w:type="dxa"/>
                  <w:tcBorders>
                    <w:top w:val="nil"/>
                    <w:left w:val="nil"/>
                    <w:bottom w:val="single" w:sz="4" w:space="0" w:color="auto"/>
                    <w:right w:val="single" w:sz="4" w:space="0" w:color="auto"/>
                  </w:tcBorders>
                  <w:shd w:val="clear" w:color="auto" w:fill="auto"/>
                  <w:noWrap/>
                  <w:vAlign w:val="bottom"/>
                  <w:hideMark/>
                </w:tcPr>
                <w:p w14:paraId="1195CBD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3AB9334C"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0D2383A8"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6CD3FAED"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34</w:t>
                  </w:r>
                </w:p>
              </w:tc>
              <w:tc>
                <w:tcPr>
                  <w:tcW w:w="3440" w:type="dxa"/>
                  <w:tcBorders>
                    <w:top w:val="nil"/>
                    <w:left w:val="nil"/>
                    <w:bottom w:val="single" w:sz="4" w:space="0" w:color="auto"/>
                    <w:right w:val="single" w:sz="4" w:space="0" w:color="auto"/>
                  </w:tcBorders>
                  <w:shd w:val="clear" w:color="auto" w:fill="auto"/>
                  <w:noWrap/>
                  <w:vAlign w:val="bottom"/>
                  <w:hideMark/>
                </w:tcPr>
                <w:p w14:paraId="1B4E35C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227211D9"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4DD185A3" w14:textId="77777777" w:rsidTr="00E669B4">
              <w:trPr>
                <w:trHeight w:val="30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14:paraId="267E84FF"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35</w:t>
                  </w:r>
                </w:p>
              </w:tc>
              <w:tc>
                <w:tcPr>
                  <w:tcW w:w="3440" w:type="dxa"/>
                  <w:tcBorders>
                    <w:top w:val="nil"/>
                    <w:left w:val="nil"/>
                    <w:bottom w:val="single" w:sz="4" w:space="0" w:color="auto"/>
                    <w:right w:val="single" w:sz="4" w:space="0" w:color="auto"/>
                  </w:tcBorders>
                  <w:shd w:val="clear" w:color="auto" w:fill="auto"/>
                  <w:noWrap/>
                  <w:vAlign w:val="bottom"/>
                  <w:hideMark/>
                </w:tcPr>
                <w:p w14:paraId="5EC0F09E"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4" w:space="0" w:color="auto"/>
                    <w:right w:val="single" w:sz="8" w:space="0" w:color="auto"/>
                  </w:tcBorders>
                  <w:shd w:val="clear" w:color="auto" w:fill="auto"/>
                  <w:noWrap/>
                  <w:vAlign w:val="bottom"/>
                  <w:hideMark/>
                </w:tcPr>
                <w:p w14:paraId="2ADBD04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r w:rsidR="00E669B4" w14:paraId="633C6EF8" w14:textId="77777777" w:rsidTr="00E669B4">
              <w:trPr>
                <w:trHeight w:val="315"/>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14:paraId="7A009C3F" w14:textId="77777777" w:rsidR="00E669B4" w:rsidRDefault="00E669B4" w:rsidP="00E669B4">
                  <w:pPr>
                    <w:jc w:val="right"/>
                    <w:rPr>
                      <w:rFonts w:ascii="Calibri" w:hAnsi="Calibri" w:cs="Calibri"/>
                      <w:color w:val="000000"/>
                      <w:sz w:val="22"/>
                      <w:szCs w:val="22"/>
                    </w:rPr>
                  </w:pPr>
                  <w:r>
                    <w:rPr>
                      <w:rFonts w:ascii="Calibri" w:hAnsi="Calibri" w:cs="Calibri"/>
                      <w:color w:val="000000"/>
                      <w:sz w:val="22"/>
                      <w:szCs w:val="22"/>
                    </w:rPr>
                    <w:t>36</w:t>
                  </w:r>
                </w:p>
              </w:tc>
              <w:tc>
                <w:tcPr>
                  <w:tcW w:w="3440" w:type="dxa"/>
                  <w:tcBorders>
                    <w:top w:val="nil"/>
                    <w:left w:val="nil"/>
                    <w:bottom w:val="single" w:sz="8" w:space="0" w:color="auto"/>
                    <w:right w:val="single" w:sz="4" w:space="0" w:color="auto"/>
                  </w:tcBorders>
                  <w:shd w:val="clear" w:color="auto" w:fill="auto"/>
                  <w:noWrap/>
                  <w:vAlign w:val="bottom"/>
                  <w:hideMark/>
                </w:tcPr>
                <w:p w14:paraId="04771B85"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c>
                <w:tcPr>
                  <w:tcW w:w="4166" w:type="dxa"/>
                  <w:tcBorders>
                    <w:top w:val="nil"/>
                    <w:left w:val="nil"/>
                    <w:bottom w:val="single" w:sz="8" w:space="0" w:color="auto"/>
                    <w:right w:val="single" w:sz="8" w:space="0" w:color="auto"/>
                  </w:tcBorders>
                  <w:shd w:val="clear" w:color="auto" w:fill="auto"/>
                  <w:noWrap/>
                  <w:vAlign w:val="bottom"/>
                  <w:hideMark/>
                </w:tcPr>
                <w:p w14:paraId="68676FE4" w14:textId="77777777" w:rsidR="00E669B4" w:rsidRDefault="00E669B4" w:rsidP="00E669B4">
                  <w:pPr>
                    <w:rPr>
                      <w:rFonts w:ascii="Calibri" w:hAnsi="Calibri" w:cs="Calibri"/>
                      <w:color w:val="000000"/>
                      <w:sz w:val="22"/>
                      <w:szCs w:val="22"/>
                    </w:rPr>
                  </w:pPr>
                  <w:r>
                    <w:rPr>
                      <w:rFonts w:ascii="Calibri" w:hAnsi="Calibri" w:cs="Calibri"/>
                      <w:color w:val="000000"/>
                      <w:sz w:val="22"/>
                      <w:szCs w:val="22"/>
                    </w:rPr>
                    <w:t> </w:t>
                  </w:r>
                </w:p>
              </w:tc>
            </w:tr>
          </w:tbl>
          <w:p w14:paraId="1336DFD3" w14:textId="77777777" w:rsidR="009C0FBC" w:rsidRDefault="009C0FBC" w:rsidP="009C0FBC">
            <w:pPr>
              <w:jc w:val="both"/>
              <w:rPr>
                <w:rFonts w:ascii="Arial Narrow" w:hAnsi="Arial Narrow"/>
                <w:b/>
                <w:color w:val="7030A0"/>
                <w:sz w:val="22"/>
                <w:szCs w:val="22"/>
              </w:rPr>
            </w:pPr>
          </w:p>
          <w:p w14:paraId="592231AF" w14:textId="77777777" w:rsidR="00397E81" w:rsidRPr="00662EB6" w:rsidRDefault="00397E81" w:rsidP="00E669B4">
            <w:pPr>
              <w:jc w:val="both"/>
              <w:rPr>
                <w:rFonts w:ascii="Arial Narrow" w:hAnsi="Arial Narrow" w:cs="Arial"/>
                <w:bCs/>
              </w:rPr>
            </w:pPr>
          </w:p>
        </w:tc>
      </w:tr>
      <w:tr w:rsidR="00397E81" w:rsidRPr="00B91F80" w14:paraId="5349D67A" w14:textId="77777777" w:rsidTr="00E852A8">
        <w:tc>
          <w:tcPr>
            <w:tcW w:w="588" w:type="dxa"/>
          </w:tcPr>
          <w:p w14:paraId="0FCCA12C" w14:textId="33E3AB20" w:rsidR="00397E81" w:rsidRPr="009E4C76" w:rsidRDefault="00397E81" w:rsidP="00E852A8">
            <w:pPr>
              <w:rPr>
                <w:rFonts w:ascii="Arial Narrow" w:hAnsi="Arial Narrow"/>
                <w:b/>
                <w:bCs/>
              </w:rPr>
            </w:pPr>
          </w:p>
        </w:tc>
        <w:tc>
          <w:tcPr>
            <w:tcW w:w="8734" w:type="dxa"/>
          </w:tcPr>
          <w:p w14:paraId="68EC7B7A" w14:textId="77777777" w:rsidR="00397E81" w:rsidRPr="00662EB6" w:rsidRDefault="00397E81" w:rsidP="00E852A8">
            <w:pPr>
              <w:rPr>
                <w:rFonts w:ascii="Arial Narrow" w:hAnsi="Arial Narrow" w:cs="Arial"/>
                <w:bCs/>
              </w:rPr>
            </w:pPr>
          </w:p>
        </w:tc>
      </w:tr>
    </w:tbl>
    <w:p w14:paraId="52B5FA62" w14:textId="77777777" w:rsidR="00397E81" w:rsidRPr="00B91F80" w:rsidRDefault="00397E81" w:rsidP="00397E81">
      <w:pPr>
        <w:rPr>
          <w:rFonts w:ascii="Arial Narrow" w:hAnsi="Arial Narrow"/>
          <w:b/>
          <w:sz w:val="23"/>
          <w:szCs w:val="23"/>
        </w:rPr>
      </w:pPr>
    </w:p>
    <w:p w14:paraId="2A53694E" w14:textId="77777777" w:rsidR="00397E81" w:rsidRPr="00B91F80" w:rsidRDefault="00397E81" w:rsidP="00397E81">
      <w:pPr>
        <w:rPr>
          <w:rFonts w:ascii="Arial Narrow" w:hAnsi="Arial Narrow"/>
          <w:b/>
          <w:sz w:val="23"/>
          <w:szCs w:val="23"/>
        </w:rPr>
      </w:pPr>
    </w:p>
    <w:p w14:paraId="5CFB97CC" w14:textId="77777777" w:rsidR="00397E81" w:rsidRPr="00B91F80" w:rsidRDefault="00397E81" w:rsidP="00397E81">
      <w:pPr>
        <w:rPr>
          <w:rFonts w:ascii="Arial Narrow" w:hAnsi="Arial Narrow"/>
          <w:sz w:val="22"/>
          <w:szCs w:val="22"/>
        </w:rPr>
      </w:pPr>
      <w:r w:rsidRPr="00B91F80">
        <w:rPr>
          <w:rFonts w:ascii="Arial Narrow" w:hAnsi="Arial Narrow"/>
          <w:sz w:val="22"/>
          <w:szCs w:val="22"/>
        </w:rPr>
        <w:t>Kraj in datum: _________________________</w:t>
      </w:r>
    </w:p>
    <w:p w14:paraId="3AFB4B5F" w14:textId="77777777" w:rsidR="00397E81" w:rsidRPr="00B91F80" w:rsidRDefault="00397E81" w:rsidP="00397E81">
      <w:pPr>
        <w:rPr>
          <w:rFonts w:ascii="Arial Narrow" w:hAnsi="Arial Narrow"/>
        </w:rPr>
      </w:pPr>
    </w:p>
    <w:p w14:paraId="55874251" w14:textId="77777777" w:rsidR="00397E81" w:rsidRPr="00B91F80" w:rsidRDefault="00397E81" w:rsidP="00397E81">
      <w:pPr>
        <w:jc w:val="right"/>
        <w:rPr>
          <w:rFonts w:ascii="Arial Narrow" w:hAnsi="Arial Narrow"/>
        </w:rPr>
      </w:pPr>
    </w:p>
    <w:p w14:paraId="41081037" w14:textId="77777777" w:rsidR="00397E81" w:rsidRPr="00B91F80" w:rsidRDefault="00397E81" w:rsidP="00397E81">
      <w:pPr>
        <w:jc w:val="right"/>
        <w:rPr>
          <w:rFonts w:ascii="Arial Narrow" w:hAnsi="Arial Narrow"/>
        </w:rPr>
      </w:pPr>
      <w:r w:rsidRPr="00B91F80">
        <w:rPr>
          <w:rFonts w:ascii="Arial Narrow" w:hAnsi="Arial Narrow"/>
        </w:rPr>
        <w:t>_________________________________________________</w:t>
      </w:r>
    </w:p>
    <w:p w14:paraId="6D62F24F" w14:textId="77777777" w:rsidR="00397E81" w:rsidRPr="00B91F80" w:rsidRDefault="00397E81" w:rsidP="00397E81">
      <w:pPr>
        <w:jc w:val="center"/>
        <w:rPr>
          <w:rFonts w:ascii="Arial Narrow" w:hAnsi="Arial Narrow"/>
          <w:sz w:val="18"/>
          <w:szCs w:val="18"/>
        </w:rPr>
      </w:pPr>
      <w:r w:rsidRPr="00B91F80">
        <w:rPr>
          <w:rFonts w:ascii="Arial Narrow" w:hAnsi="Arial Narrow"/>
          <w:sz w:val="18"/>
          <w:szCs w:val="18"/>
        </w:rPr>
        <w:t xml:space="preserve">                                                                                      žig in podpis zakonitega zastopnika/pooblaščene osebe ponudnika</w:t>
      </w:r>
    </w:p>
    <w:p w14:paraId="7EAA3662" w14:textId="77777777" w:rsidR="00397E81" w:rsidRDefault="00397E81" w:rsidP="0089238A">
      <w:pPr>
        <w:ind w:left="360"/>
        <w:outlineLvl w:val="0"/>
        <w:rPr>
          <w:rFonts w:ascii="Arial Narrow" w:hAnsi="Arial Narrow" w:cs="Arial"/>
          <w:b/>
          <w:bCs/>
        </w:rPr>
      </w:pPr>
    </w:p>
    <w:p w14:paraId="62F54F4D" w14:textId="77777777" w:rsidR="00397E81" w:rsidRDefault="00397E81" w:rsidP="0089238A">
      <w:pPr>
        <w:ind w:left="360"/>
        <w:outlineLvl w:val="0"/>
        <w:rPr>
          <w:rFonts w:ascii="Arial Narrow" w:hAnsi="Arial Narrow" w:cs="Arial"/>
          <w:b/>
          <w:bCs/>
        </w:rPr>
      </w:pPr>
    </w:p>
    <w:p w14:paraId="77F026FE" w14:textId="77777777" w:rsidR="00397E81" w:rsidRDefault="00397E81" w:rsidP="0089238A">
      <w:pPr>
        <w:ind w:left="360"/>
        <w:outlineLvl w:val="0"/>
        <w:rPr>
          <w:rFonts w:ascii="Arial Narrow" w:hAnsi="Arial Narrow" w:cs="Arial"/>
          <w:b/>
          <w:bCs/>
        </w:rPr>
      </w:pPr>
    </w:p>
    <w:p w14:paraId="5314DF4D" w14:textId="77777777" w:rsidR="00397E81" w:rsidRDefault="00397E81" w:rsidP="0089238A">
      <w:pPr>
        <w:ind w:left="360"/>
        <w:outlineLvl w:val="0"/>
        <w:rPr>
          <w:rFonts w:ascii="Arial Narrow" w:hAnsi="Arial Narrow" w:cs="Arial"/>
          <w:b/>
          <w:bCs/>
        </w:rPr>
      </w:pPr>
    </w:p>
    <w:p w14:paraId="78236A85" w14:textId="77777777" w:rsidR="00E669B4" w:rsidRDefault="00E669B4" w:rsidP="0089238A">
      <w:pPr>
        <w:ind w:left="360"/>
        <w:outlineLvl w:val="0"/>
        <w:rPr>
          <w:rFonts w:ascii="Arial Narrow" w:hAnsi="Arial Narrow" w:cs="Arial"/>
          <w:b/>
          <w:bCs/>
        </w:rPr>
      </w:pPr>
    </w:p>
    <w:p w14:paraId="01BA5B2B" w14:textId="77777777" w:rsidR="00E669B4" w:rsidRDefault="00E669B4" w:rsidP="0089238A">
      <w:pPr>
        <w:ind w:left="360"/>
        <w:outlineLvl w:val="0"/>
        <w:rPr>
          <w:rFonts w:ascii="Arial Narrow" w:hAnsi="Arial Narrow" w:cs="Arial"/>
          <w:b/>
          <w:bCs/>
        </w:rPr>
      </w:pPr>
    </w:p>
    <w:p w14:paraId="654834FE" w14:textId="77777777" w:rsidR="00E669B4" w:rsidRDefault="00E669B4" w:rsidP="0089238A">
      <w:pPr>
        <w:ind w:left="360"/>
        <w:outlineLvl w:val="0"/>
        <w:rPr>
          <w:rFonts w:ascii="Arial Narrow" w:hAnsi="Arial Narrow" w:cs="Arial"/>
          <w:b/>
          <w:bCs/>
        </w:rPr>
      </w:pPr>
    </w:p>
    <w:p w14:paraId="1E25F335" w14:textId="77777777" w:rsidR="00E669B4" w:rsidRDefault="00E669B4" w:rsidP="0089238A">
      <w:pPr>
        <w:ind w:left="360"/>
        <w:outlineLvl w:val="0"/>
        <w:rPr>
          <w:rFonts w:ascii="Arial Narrow" w:hAnsi="Arial Narrow" w:cs="Arial"/>
          <w:b/>
          <w:bCs/>
        </w:rPr>
      </w:pPr>
    </w:p>
    <w:p w14:paraId="30EFF732" w14:textId="77777777" w:rsidR="00E669B4" w:rsidRDefault="00E669B4" w:rsidP="0089238A">
      <w:pPr>
        <w:ind w:left="360"/>
        <w:outlineLvl w:val="0"/>
        <w:rPr>
          <w:rFonts w:ascii="Arial Narrow" w:hAnsi="Arial Narrow" w:cs="Arial"/>
          <w:b/>
          <w:bCs/>
        </w:rPr>
      </w:pPr>
    </w:p>
    <w:p w14:paraId="00EB02D3" w14:textId="77777777" w:rsidR="00E669B4" w:rsidRDefault="00E669B4" w:rsidP="0089238A">
      <w:pPr>
        <w:ind w:left="360"/>
        <w:outlineLvl w:val="0"/>
        <w:rPr>
          <w:rFonts w:ascii="Arial Narrow" w:hAnsi="Arial Narrow" w:cs="Arial"/>
          <w:b/>
          <w:bCs/>
        </w:rPr>
      </w:pPr>
    </w:p>
    <w:p w14:paraId="52D7FAF8" w14:textId="77777777" w:rsidR="00E669B4" w:rsidRDefault="00E669B4" w:rsidP="0089238A">
      <w:pPr>
        <w:ind w:left="360"/>
        <w:outlineLvl w:val="0"/>
        <w:rPr>
          <w:rFonts w:ascii="Arial Narrow" w:hAnsi="Arial Narrow" w:cs="Arial"/>
          <w:b/>
          <w:bCs/>
        </w:rPr>
      </w:pPr>
    </w:p>
    <w:p w14:paraId="42C3DD47" w14:textId="77777777" w:rsidR="00E669B4" w:rsidRDefault="00E669B4" w:rsidP="0089238A">
      <w:pPr>
        <w:ind w:left="360"/>
        <w:outlineLvl w:val="0"/>
        <w:rPr>
          <w:rFonts w:ascii="Arial Narrow" w:hAnsi="Arial Narrow" w:cs="Arial"/>
          <w:b/>
          <w:bCs/>
        </w:rPr>
      </w:pPr>
    </w:p>
    <w:p w14:paraId="6F0CC249" w14:textId="77777777" w:rsidR="00E669B4" w:rsidRDefault="00E669B4" w:rsidP="0089238A">
      <w:pPr>
        <w:ind w:left="360"/>
        <w:outlineLvl w:val="0"/>
        <w:rPr>
          <w:rFonts w:ascii="Arial Narrow" w:hAnsi="Arial Narrow" w:cs="Arial"/>
          <w:b/>
          <w:bCs/>
        </w:rPr>
      </w:pPr>
    </w:p>
    <w:p w14:paraId="57864E06" w14:textId="77777777" w:rsidR="00E669B4" w:rsidRDefault="00E669B4" w:rsidP="0089238A">
      <w:pPr>
        <w:ind w:left="360"/>
        <w:outlineLvl w:val="0"/>
        <w:rPr>
          <w:rFonts w:ascii="Arial Narrow" w:hAnsi="Arial Narrow" w:cs="Arial"/>
          <w:b/>
          <w:bCs/>
        </w:rPr>
      </w:pPr>
    </w:p>
    <w:p w14:paraId="62C75EB8" w14:textId="77777777" w:rsidR="00397E81" w:rsidRDefault="00397E81" w:rsidP="0089238A">
      <w:pPr>
        <w:ind w:left="360"/>
        <w:outlineLvl w:val="0"/>
        <w:rPr>
          <w:rFonts w:ascii="Arial Narrow" w:hAnsi="Arial Narrow" w:cs="Arial"/>
          <w:b/>
          <w:bCs/>
        </w:rPr>
      </w:pPr>
    </w:p>
    <w:p w14:paraId="15899934" w14:textId="77777777" w:rsidR="00397E81" w:rsidRPr="00084E3D" w:rsidRDefault="00397E81" w:rsidP="00397E81">
      <w:pPr>
        <w:outlineLvl w:val="0"/>
        <w:rPr>
          <w:rFonts w:ascii="Arial Narrow" w:hAnsi="Arial Narrow" w:cs="Arial"/>
          <w:b/>
          <w:bCs/>
        </w:rPr>
      </w:pPr>
    </w:p>
    <w:p w14:paraId="475F95E4" w14:textId="77777777" w:rsidR="00641CA4" w:rsidRPr="00B91F80" w:rsidRDefault="00641CA4" w:rsidP="00641CA4">
      <w:pPr>
        <w:jc w:val="center"/>
        <w:rPr>
          <w:rFonts w:ascii="Arial Narrow" w:hAnsi="Arial Narrow"/>
          <w:b/>
          <w:sz w:val="28"/>
          <w:szCs w:val="28"/>
        </w:rPr>
      </w:pPr>
      <w:r w:rsidRPr="00B91F80">
        <w:rPr>
          <w:rFonts w:ascii="Arial Narrow" w:hAnsi="Arial Narrow"/>
          <w:b/>
          <w:sz w:val="28"/>
          <w:szCs w:val="28"/>
        </w:rPr>
        <w:t>STROKOVNE ZAHTEVE (POGOJI) NAROČNIKA</w:t>
      </w:r>
    </w:p>
    <w:p w14:paraId="390621FF" w14:textId="77777777" w:rsidR="00641CA4" w:rsidRDefault="00641CA4" w:rsidP="00641CA4">
      <w:pPr>
        <w:jc w:val="center"/>
        <w:rPr>
          <w:rFonts w:ascii="Arial Narrow" w:hAnsi="Arial Narrow" w:cs="Arial"/>
          <w:b/>
          <w:bCs/>
        </w:rPr>
      </w:pPr>
    </w:p>
    <w:p w14:paraId="3B530921" w14:textId="77777777" w:rsidR="00641CA4" w:rsidRPr="0035389D" w:rsidRDefault="00641CA4" w:rsidP="00641CA4">
      <w:pPr>
        <w:jc w:val="center"/>
        <w:rPr>
          <w:rFonts w:ascii="Arial Narrow" w:hAnsi="Arial Narrow"/>
          <w:b/>
        </w:rPr>
      </w:pPr>
      <w:r w:rsidRPr="00FC02EC">
        <w:rPr>
          <w:rFonts w:ascii="Arial Narrow" w:hAnsi="Arial Narrow" w:cs="Arial"/>
          <w:b/>
          <w:bCs/>
        </w:rPr>
        <w:t>ZA PREDMET JAVNEGA NAROČILA</w:t>
      </w:r>
      <w:r>
        <w:rPr>
          <w:rFonts w:ascii="Arial Narrow" w:hAnsi="Arial Narrow" w:cs="Arial"/>
          <w:b/>
          <w:bCs/>
        </w:rPr>
        <w:t xml:space="preserve"> (v nadaljevanju: JN</w:t>
      </w:r>
      <w:r w:rsidRPr="008B3469">
        <w:rPr>
          <w:rFonts w:ascii="Arial Narrow" w:hAnsi="Arial Narrow" w:cs="Arial"/>
          <w:b/>
          <w:bCs/>
        </w:rPr>
        <w:t xml:space="preserve">) </w:t>
      </w:r>
      <w:r w:rsidRPr="00E1245E">
        <w:rPr>
          <w:rFonts w:ascii="Arial Narrow" w:hAnsi="Arial Narrow" w:cs="Arial"/>
          <w:b/>
          <w:bCs/>
          <w:color w:val="0000FF"/>
        </w:rPr>
        <w:t xml:space="preserve"> </w:t>
      </w:r>
      <w:r w:rsidRPr="00E1245E">
        <w:rPr>
          <w:rFonts w:ascii="Arial Narrow" w:hAnsi="Arial Narrow"/>
          <w:b/>
          <w:color w:val="0000FF"/>
        </w:rPr>
        <w:t>PODPORA IT STORITVAM V UKC LJUBLJANA</w:t>
      </w:r>
    </w:p>
    <w:p w14:paraId="7B921A7D" w14:textId="77777777" w:rsidR="00641CA4" w:rsidRDefault="00641CA4" w:rsidP="00641CA4">
      <w:pPr>
        <w:jc w:val="both"/>
        <w:rPr>
          <w:rFonts w:ascii="Arial Narrow" w:hAnsi="Arial Narrow" w:cs="Arial"/>
        </w:rPr>
      </w:pPr>
    </w:p>
    <w:p w14:paraId="2F0F3601" w14:textId="77777777" w:rsidR="00641CA4" w:rsidRDefault="00641CA4" w:rsidP="00641CA4">
      <w:pPr>
        <w:jc w:val="both"/>
        <w:rPr>
          <w:rFonts w:ascii="Arial Narrow" w:hAnsi="Arial Narrow" w:cs="Arial"/>
        </w:rPr>
      </w:pPr>
    </w:p>
    <w:tbl>
      <w:tblPr>
        <w:tblStyle w:val="Tabelamrea"/>
        <w:tblW w:w="0" w:type="auto"/>
        <w:tblLook w:val="04A0" w:firstRow="1" w:lastRow="0" w:firstColumn="1" w:lastColumn="0" w:noHBand="0" w:noVBand="1"/>
      </w:tblPr>
      <w:tblGrid>
        <w:gridCol w:w="704"/>
        <w:gridCol w:w="9150"/>
      </w:tblGrid>
      <w:tr w:rsidR="00641CA4" w:rsidRPr="00207049" w14:paraId="4AE30025" w14:textId="77777777" w:rsidTr="00C830F7">
        <w:tc>
          <w:tcPr>
            <w:tcW w:w="704" w:type="dxa"/>
            <w:tcBorders>
              <w:top w:val="nil"/>
              <w:left w:val="nil"/>
              <w:bottom w:val="nil"/>
              <w:right w:val="nil"/>
            </w:tcBorders>
          </w:tcPr>
          <w:p w14:paraId="7597A34B" w14:textId="77777777" w:rsidR="00641CA4" w:rsidRPr="00207049" w:rsidRDefault="00641CA4" w:rsidP="00C830F7">
            <w:pPr>
              <w:jc w:val="both"/>
              <w:rPr>
                <w:rFonts w:ascii="Arial Narrow" w:hAnsi="Arial Narrow" w:cs="Arial"/>
                <w:b/>
                <w:color w:val="0000FF"/>
              </w:rPr>
            </w:pPr>
            <w:r w:rsidRPr="00207049">
              <w:rPr>
                <w:rFonts w:ascii="Arial Narrow" w:hAnsi="Arial Narrow" w:cs="Arial"/>
                <w:b/>
                <w:color w:val="0000FF"/>
              </w:rPr>
              <w:t>1.</w:t>
            </w:r>
          </w:p>
        </w:tc>
        <w:tc>
          <w:tcPr>
            <w:tcW w:w="9150" w:type="dxa"/>
            <w:tcBorders>
              <w:top w:val="nil"/>
              <w:left w:val="nil"/>
              <w:bottom w:val="nil"/>
              <w:right w:val="nil"/>
            </w:tcBorders>
          </w:tcPr>
          <w:p w14:paraId="556079C4" w14:textId="77777777" w:rsidR="00641CA4" w:rsidRPr="00207049" w:rsidRDefault="00641CA4" w:rsidP="00C830F7">
            <w:pPr>
              <w:jc w:val="both"/>
              <w:outlineLvl w:val="0"/>
              <w:rPr>
                <w:rFonts w:ascii="Calibri" w:hAnsi="Calibri"/>
                <w:b/>
                <w:bCs/>
                <w:color w:val="0000FF"/>
                <w:sz w:val="28"/>
                <w:szCs w:val="28"/>
              </w:rPr>
            </w:pPr>
            <w:r w:rsidRPr="00207049">
              <w:rPr>
                <w:rFonts w:ascii="Calibri" w:hAnsi="Calibri"/>
                <w:b/>
                <w:bCs/>
                <w:color w:val="0000FF"/>
                <w:sz w:val="28"/>
                <w:szCs w:val="28"/>
              </w:rPr>
              <w:t>NAMEN JN IN ZAHTEVE ZA   PONUDNIKA (v nadaljnjem besedilu: IZVAJALCA)</w:t>
            </w:r>
          </w:p>
          <w:p w14:paraId="712C486A" w14:textId="77777777" w:rsidR="00641CA4" w:rsidRPr="00207049" w:rsidRDefault="00641CA4" w:rsidP="00C830F7">
            <w:pPr>
              <w:jc w:val="both"/>
              <w:outlineLvl w:val="0"/>
              <w:rPr>
                <w:rFonts w:ascii="Calibri" w:hAnsi="Calibri"/>
                <w:b/>
                <w:bCs/>
                <w:color w:val="0000FF"/>
                <w:sz w:val="28"/>
                <w:szCs w:val="28"/>
              </w:rPr>
            </w:pPr>
          </w:p>
        </w:tc>
      </w:tr>
      <w:tr w:rsidR="00641CA4" w14:paraId="3EC1542A" w14:textId="77777777" w:rsidTr="00C830F7">
        <w:tc>
          <w:tcPr>
            <w:tcW w:w="704" w:type="dxa"/>
            <w:tcBorders>
              <w:top w:val="nil"/>
              <w:left w:val="nil"/>
              <w:bottom w:val="nil"/>
              <w:right w:val="nil"/>
            </w:tcBorders>
          </w:tcPr>
          <w:p w14:paraId="01896C2E" w14:textId="77777777" w:rsidR="00641CA4" w:rsidRPr="003B5394" w:rsidRDefault="00641CA4" w:rsidP="00C830F7">
            <w:pPr>
              <w:jc w:val="both"/>
              <w:rPr>
                <w:rFonts w:ascii="Arial Narrow" w:hAnsi="Arial Narrow" w:cs="Arial"/>
                <w:b/>
                <w:sz w:val="28"/>
                <w:szCs w:val="28"/>
              </w:rPr>
            </w:pPr>
            <w:r w:rsidRPr="003B5394">
              <w:rPr>
                <w:rFonts w:ascii="Arial Narrow" w:hAnsi="Arial Narrow" w:cs="Arial"/>
                <w:b/>
                <w:sz w:val="28"/>
                <w:szCs w:val="28"/>
              </w:rPr>
              <w:t>a)</w:t>
            </w:r>
          </w:p>
        </w:tc>
        <w:tc>
          <w:tcPr>
            <w:tcW w:w="9150" w:type="dxa"/>
            <w:tcBorders>
              <w:top w:val="nil"/>
              <w:left w:val="nil"/>
              <w:bottom w:val="nil"/>
              <w:right w:val="nil"/>
            </w:tcBorders>
          </w:tcPr>
          <w:p w14:paraId="1007C0EF" w14:textId="77777777" w:rsidR="00641CA4" w:rsidRDefault="00641CA4" w:rsidP="00C830F7">
            <w:pPr>
              <w:jc w:val="both"/>
              <w:outlineLvl w:val="0"/>
              <w:rPr>
                <w:rFonts w:ascii="Calibri" w:hAnsi="Calibri"/>
                <w:b/>
                <w:bCs/>
                <w:sz w:val="28"/>
                <w:szCs w:val="28"/>
              </w:rPr>
            </w:pPr>
            <w:r w:rsidRPr="00C53703">
              <w:rPr>
                <w:rFonts w:ascii="Calibri" w:hAnsi="Calibri"/>
                <w:b/>
                <w:bCs/>
                <w:sz w:val="28"/>
                <w:szCs w:val="28"/>
              </w:rPr>
              <w:t>Namen JN</w:t>
            </w:r>
            <w:r>
              <w:rPr>
                <w:rFonts w:ascii="Calibri" w:hAnsi="Calibri"/>
                <w:b/>
                <w:bCs/>
                <w:sz w:val="28"/>
                <w:szCs w:val="28"/>
              </w:rPr>
              <w:t xml:space="preserve"> je:</w:t>
            </w:r>
          </w:p>
          <w:p w14:paraId="1481485A" w14:textId="77777777" w:rsidR="00641CA4" w:rsidRPr="005D2F43" w:rsidRDefault="00641CA4" w:rsidP="00C830F7">
            <w:pPr>
              <w:jc w:val="both"/>
              <w:outlineLvl w:val="0"/>
              <w:rPr>
                <w:rFonts w:ascii="Calibri" w:hAnsi="Calibri"/>
                <w:b/>
                <w:bCs/>
                <w:sz w:val="28"/>
                <w:szCs w:val="28"/>
              </w:rPr>
            </w:pPr>
          </w:p>
        </w:tc>
      </w:tr>
      <w:tr w:rsidR="00641CA4" w14:paraId="36AD3166" w14:textId="77777777" w:rsidTr="00C830F7">
        <w:tc>
          <w:tcPr>
            <w:tcW w:w="704" w:type="dxa"/>
            <w:tcBorders>
              <w:top w:val="nil"/>
              <w:left w:val="nil"/>
              <w:bottom w:val="nil"/>
              <w:right w:val="nil"/>
            </w:tcBorders>
          </w:tcPr>
          <w:p w14:paraId="19C69894" w14:textId="77777777" w:rsidR="00641CA4" w:rsidRPr="00D97F67" w:rsidRDefault="00641CA4" w:rsidP="00C830F7">
            <w:pPr>
              <w:jc w:val="right"/>
              <w:rPr>
                <w:rFonts w:ascii="Arial Narrow" w:hAnsi="Arial Narrow" w:cs="Arial"/>
                <w:b/>
              </w:rPr>
            </w:pPr>
            <w:r w:rsidRPr="00D97F67">
              <w:rPr>
                <w:rFonts w:ascii="Arial Narrow" w:hAnsi="Arial Narrow" w:cs="Arial"/>
                <w:b/>
              </w:rPr>
              <w:t>-</w:t>
            </w:r>
          </w:p>
        </w:tc>
        <w:tc>
          <w:tcPr>
            <w:tcW w:w="9150" w:type="dxa"/>
            <w:tcBorders>
              <w:top w:val="nil"/>
              <w:left w:val="nil"/>
              <w:bottom w:val="nil"/>
              <w:right w:val="nil"/>
            </w:tcBorders>
          </w:tcPr>
          <w:p w14:paraId="72D8224E" w14:textId="77777777" w:rsidR="00641CA4" w:rsidRPr="00D97F67" w:rsidRDefault="00641CA4" w:rsidP="00C830F7">
            <w:pPr>
              <w:jc w:val="both"/>
              <w:rPr>
                <w:rFonts w:ascii="Calibri" w:hAnsi="Calibri"/>
                <w:b/>
              </w:rPr>
            </w:pPr>
            <w:r w:rsidRPr="00D97F67">
              <w:rPr>
                <w:rFonts w:ascii="Calibri" w:hAnsi="Calibri"/>
                <w:b/>
              </w:rPr>
              <w:t>zagotoviti kakovostno in učinkovito delovanje vseh servisov IT, ki bodo končnim uporabnikom omogočili nemoteno delo,</w:t>
            </w:r>
          </w:p>
          <w:p w14:paraId="68A9018B" w14:textId="77777777" w:rsidR="00641CA4" w:rsidRPr="00D97F67" w:rsidRDefault="00641CA4" w:rsidP="00C830F7">
            <w:pPr>
              <w:jc w:val="both"/>
              <w:rPr>
                <w:rFonts w:ascii="Calibri" w:hAnsi="Calibri"/>
                <w:b/>
              </w:rPr>
            </w:pPr>
          </w:p>
        </w:tc>
      </w:tr>
      <w:tr w:rsidR="00641CA4" w14:paraId="3015895C" w14:textId="77777777" w:rsidTr="00C830F7">
        <w:tc>
          <w:tcPr>
            <w:tcW w:w="704" w:type="dxa"/>
            <w:tcBorders>
              <w:top w:val="nil"/>
              <w:left w:val="nil"/>
              <w:bottom w:val="nil"/>
              <w:right w:val="nil"/>
            </w:tcBorders>
          </w:tcPr>
          <w:p w14:paraId="2D4CF238" w14:textId="77777777" w:rsidR="00641CA4" w:rsidRPr="00D97F67" w:rsidRDefault="00641CA4" w:rsidP="00C830F7">
            <w:pPr>
              <w:jc w:val="right"/>
              <w:rPr>
                <w:rFonts w:ascii="Arial Narrow" w:hAnsi="Arial Narrow" w:cs="Arial"/>
                <w:b/>
              </w:rPr>
            </w:pPr>
            <w:r w:rsidRPr="00D97F67">
              <w:rPr>
                <w:rFonts w:ascii="Arial Narrow" w:hAnsi="Arial Narrow" w:cs="Arial"/>
                <w:b/>
              </w:rPr>
              <w:t>-</w:t>
            </w:r>
          </w:p>
        </w:tc>
        <w:tc>
          <w:tcPr>
            <w:tcW w:w="9150" w:type="dxa"/>
            <w:tcBorders>
              <w:top w:val="nil"/>
              <w:left w:val="nil"/>
              <w:bottom w:val="nil"/>
              <w:right w:val="nil"/>
            </w:tcBorders>
          </w:tcPr>
          <w:p w14:paraId="7BF511DA" w14:textId="77777777" w:rsidR="00641CA4" w:rsidRPr="00D97F67" w:rsidRDefault="00641CA4" w:rsidP="00C830F7">
            <w:pPr>
              <w:jc w:val="both"/>
              <w:rPr>
                <w:rFonts w:ascii="Calibri" w:hAnsi="Calibri"/>
                <w:b/>
              </w:rPr>
            </w:pPr>
            <w:r w:rsidRPr="00D97F67">
              <w:rPr>
                <w:rFonts w:ascii="Calibri" w:hAnsi="Calibri"/>
                <w:b/>
              </w:rPr>
              <w:t>zagotoviti ustrezen centraliziran sistem, ki bo deloval na podlagi standardov najboljše prakse - podlaga za kakovostno upravljanje storitev je ITIL (IT Infrastructure Library) V3,</w:t>
            </w:r>
          </w:p>
          <w:p w14:paraId="03BACB4A" w14:textId="77777777" w:rsidR="00641CA4" w:rsidRPr="00D97F67" w:rsidRDefault="00641CA4" w:rsidP="00C830F7">
            <w:pPr>
              <w:jc w:val="both"/>
              <w:rPr>
                <w:rFonts w:ascii="Calibri" w:hAnsi="Calibri"/>
                <w:b/>
              </w:rPr>
            </w:pPr>
          </w:p>
        </w:tc>
      </w:tr>
      <w:tr w:rsidR="00641CA4" w14:paraId="05AD76D0" w14:textId="77777777" w:rsidTr="00C830F7">
        <w:tc>
          <w:tcPr>
            <w:tcW w:w="704" w:type="dxa"/>
            <w:tcBorders>
              <w:top w:val="nil"/>
              <w:left w:val="nil"/>
              <w:bottom w:val="nil"/>
              <w:right w:val="nil"/>
            </w:tcBorders>
          </w:tcPr>
          <w:p w14:paraId="45436018" w14:textId="77777777" w:rsidR="00641CA4" w:rsidRPr="00D97F67" w:rsidRDefault="00641CA4" w:rsidP="00C830F7">
            <w:pPr>
              <w:jc w:val="right"/>
              <w:rPr>
                <w:rFonts w:ascii="Arial Narrow" w:hAnsi="Arial Narrow" w:cs="Arial"/>
                <w:b/>
              </w:rPr>
            </w:pPr>
            <w:r w:rsidRPr="00D97F67">
              <w:rPr>
                <w:rFonts w:ascii="Arial Narrow" w:hAnsi="Arial Narrow" w:cs="Arial"/>
                <w:b/>
              </w:rPr>
              <w:t>-</w:t>
            </w:r>
          </w:p>
        </w:tc>
        <w:tc>
          <w:tcPr>
            <w:tcW w:w="9150" w:type="dxa"/>
            <w:tcBorders>
              <w:top w:val="nil"/>
              <w:left w:val="nil"/>
              <w:bottom w:val="nil"/>
              <w:right w:val="nil"/>
            </w:tcBorders>
          </w:tcPr>
          <w:p w14:paraId="44CA521C" w14:textId="77777777" w:rsidR="00641CA4" w:rsidRPr="00D97F67" w:rsidRDefault="00641CA4" w:rsidP="00C830F7">
            <w:pPr>
              <w:tabs>
                <w:tab w:val="left" w:pos="4320"/>
              </w:tabs>
              <w:jc w:val="both"/>
              <w:rPr>
                <w:rFonts w:ascii="Calibri" w:hAnsi="Calibri"/>
                <w:b/>
              </w:rPr>
            </w:pPr>
            <w:r w:rsidRPr="00D97F67">
              <w:rPr>
                <w:rFonts w:ascii="Calibri" w:hAnsi="Calibri"/>
                <w:b/>
              </w:rPr>
              <w:t>omogočiti sledljivost IT storitev in poročanje, z uporabo ustrezne programske opreme, ki je potrjena za skladnost s priporočili ITIL-a  V3 (PinkVERIFY™ 2011 Toolset).</w:t>
            </w:r>
          </w:p>
          <w:p w14:paraId="20BCCA66" w14:textId="77777777" w:rsidR="00641CA4" w:rsidRPr="00D97F67" w:rsidRDefault="00641CA4" w:rsidP="00C830F7">
            <w:pPr>
              <w:tabs>
                <w:tab w:val="left" w:pos="4320"/>
              </w:tabs>
              <w:jc w:val="both"/>
              <w:rPr>
                <w:rFonts w:ascii="Calibri" w:hAnsi="Calibri"/>
                <w:b/>
              </w:rPr>
            </w:pPr>
          </w:p>
        </w:tc>
      </w:tr>
      <w:tr w:rsidR="00641CA4" w14:paraId="3C77C749" w14:textId="77777777" w:rsidTr="00C830F7">
        <w:tc>
          <w:tcPr>
            <w:tcW w:w="704" w:type="dxa"/>
            <w:tcBorders>
              <w:top w:val="nil"/>
              <w:left w:val="nil"/>
              <w:bottom w:val="nil"/>
              <w:right w:val="nil"/>
            </w:tcBorders>
          </w:tcPr>
          <w:p w14:paraId="6AB3AF2D" w14:textId="77777777" w:rsidR="00641CA4" w:rsidRPr="003B5394" w:rsidRDefault="00641CA4" w:rsidP="00C830F7">
            <w:pPr>
              <w:rPr>
                <w:rFonts w:ascii="Arial Narrow" w:hAnsi="Arial Narrow" w:cs="Arial"/>
                <w:b/>
                <w:sz w:val="28"/>
                <w:szCs w:val="28"/>
              </w:rPr>
            </w:pPr>
            <w:r w:rsidRPr="003B5394">
              <w:rPr>
                <w:rFonts w:ascii="Arial Narrow" w:hAnsi="Arial Narrow" w:cs="Arial"/>
                <w:b/>
                <w:sz w:val="28"/>
                <w:szCs w:val="28"/>
              </w:rPr>
              <w:t>b)</w:t>
            </w:r>
          </w:p>
        </w:tc>
        <w:tc>
          <w:tcPr>
            <w:tcW w:w="9150" w:type="dxa"/>
            <w:tcBorders>
              <w:top w:val="nil"/>
              <w:left w:val="nil"/>
              <w:bottom w:val="nil"/>
              <w:right w:val="nil"/>
            </w:tcBorders>
          </w:tcPr>
          <w:p w14:paraId="0A54323C" w14:textId="77777777" w:rsidR="00641CA4" w:rsidRDefault="00641CA4" w:rsidP="00C830F7">
            <w:pPr>
              <w:jc w:val="both"/>
              <w:outlineLvl w:val="0"/>
              <w:rPr>
                <w:rFonts w:ascii="Calibri" w:hAnsi="Calibri"/>
                <w:b/>
                <w:bCs/>
                <w:sz w:val="28"/>
                <w:szCs w:val="28"/>
              </w:rPr>
            </w:pPr>
            <w:r w:rsidRPr="00C53703">
              <w:rPr>
                <w:rFonts w:ascii="Calibri" w:hAnsi="Calibri"/>
                <w:b/>
                <w:bCs/>
                <w:sz w:val="28"/>
                <w:szCs w:val="28"/>
              </w:rPr>
              <w:t>Zahteve za izvajalca</w:t>
            </w:r>
            <w:r>
              <w:rPr>
                <w:rFonts w:ascii="Calibri" w:hAnsi="Calibri"/>
                <w:b/>
                <w:bCs/>
                <w:sz w:val="28"/>
                <w:szCs w:val="28"/>
              </w:rPr>
              <w:t xml:space="preserve"> so:</w:t>
            </w:r>
          </w:p>
          <w:p w14:paraId="5B17D5F4" w14:textId="77777777" w:rsidR="00641CA4" w:rsidRPr="00524694" w:rsidRDefault="00641CA4" w:rsidP="00C830F7">
            <w:pPr>
              <w:jc w:val="both"/>
              <w:outlineLvl w:val="0"/>
              <w:rPr>
                <w:rFonts w:ascii="Calibri" w:hAnsi="Calibri"/>
                <w:b/>
                <w:bCs/>
                <w:sz w:val="28"/>
                <w:szCs w:val="28"/>
              </w:rPr>
            </w:pPr>
          </w:p>
        </w:tc>
      </w:tr>
      <w:tr w:rsidR="00641CA4" w14:paraId="0F61C0A4" w14:textId="77777777" w:rsidTr="00C830F7">
        <w:tc>
          <w:tcPr>
            <w:tcW w:w="704" w:type="dxa"/>
            <w:tcBorders>
              <w:top w:val="nil"/>
              <w:left w:val="nil"/>
              <w:bottom w:val="nil"/>
              <w:right w:val="nil"/>
            </w:tcBorders>
          </w:tcPr>
          <w:p w14:paraId="5A250699" w14:textId="77777777" w:rsidR="00641CA4" w:rsidRPr="003D15DE" w:rsidRDefault="00641CA4" w:rsidP="00C830F7">
            <w:pPr>
              <w:jc w:val="right"/>
              <w:rPr>
                <w:rFonts w:ascii="Arial Narrow" w:hAnsi="Arial Narrow" w:cs="Arial"/>
                <w:b/>
              </w:rPr>
            </w:pPr>
          </w:p>
        </w:tc>
        <w:tc>
          <w:tcPr>
            <w:tcW w:w="9150" w:type="dxa"/>
            <w:tcBorders>
              <w:top w:val="nil"/>
              <w:left w:val="nil"/>
              <w:bottom w:val="nil"/>
              <w:right w:val="nil"/>
            </w:tcBorders>
          </w:tcPr>
          <w:p w14:paraId="597AF592" w14:textId="51609E78" w:rsidR="00641CA4" w:rsidRDefault="00641CA4" w:rsidP="00C830F7">
            <w:pPr>
              <w:jc w:val="both"/>
              <w:outlineLvl w:val="0"/>
              <w:rPr>
                <w:rFonts w:ascii="Calibri" w:hAnsi="Calibri"/>
                <w:b/>
              </w:rPr>
            </w:pPr>
            <w:r w:rsidRPr="003D15DE">
              <w:rPr>
                <w:rFonts w:ascii="Calibri" w:hAnsi="Calibri"/>
                <w:b/>
              </w:rPr>
              <w:t>vsaj 1 referenca vzpostavitve storitvenega centra z uporabo ustrezne programske opreme, ki je potrjena za skladnost s priporočili ITIL-a V3 (PinkVerify™ 2011 Toolset). Zaradi narave dela mora orodje omogočati povezovanj</w:t>
            </w:r>
            <w:r>
              <w:rPr>
                <w:rFonts w:ascii="Calibri" w:hAnsi="Calibri"/>
                <w:b/>
              </w:rPr>
              <w:t>e</w:t>
            </w:r>
            <w:r w:rsidRPr="003D15DE">
              <w:rPr>
                <w:rFonts w:ascii="Calibri" w:hAnsi="Calibri"/>
                <w:b/>
              </w:rPr>
              <w:t xml:space="preserve"> z zunanjimi sistemi. Na zahtevo naročnika mora izvajalec na lastne stroške omogočiti ogled referenčnega sistema</w:t>
            </w:r>
            <w:r w:rsidRPr="00D510F8">
              <w:rPr>
                <w:rFonts w:ascii="Calibri" w:hAnsi="Calibri"/>
                <w:b/>
                <w:color w:val="0000FF"/>
              </w:rPr>
              <w:t>*</w:t>
            </w:r>
            <w:r w:rsidRPr="003D15DE">
              <w:rPr>
                <w:rFonts w:ascii="Calibri" w:hAnsi="Calibri"/>
                <w:b/>
              </w:rPr>
              <w:t xml:space="preserve">. Za referenco </w:t>
            </w:r>
            <w:r w:rsidR="00295D75" w:rsidRPr="00BE136F">
              <w:rPr>
                <w:rFonts w:ascii="Calibri" w:hAnsi="Calibri"/>
                <w:b/>
              </w:rPr>
              <w:t>morajo biti izpolnjeni vsi naslednji kriteriji</w:t>
            </w:r>
            <w:r w:rsidRPr="003D15DE">
              <w:rPr>
                <w:rFonts w:ascii="Calibri" w:hAnsi="Calibri"/>
                <w:b/>
              </w:rPr>
              <w:t>:</w:t>
            </w:r>
          </w:p>
          <w:p w14:paraId="3C99B34B" w14:textId="77777777" w:rsidR="0093608D" w:rsidRPr="003D15DE" w:rsidRDefault="0093608D" w:rsidP="00C830F7">
            <w:pPr>
              <w:jc w:val="both"/>
              <w:outlineLvl w:val="0"/>
              <w:rPr>
                <w:rFonts w:ascii="Calibri" w:hAnsi="Calibri"/>
                <w:b/>
              </w:rPr>
            </w:pPr>
          </w:p>
          <w:p w14:paraId="72B0CE73" w14:textId="77777777" w:rsidR="00641CA4" w:rsidRPr="003D15DE" w:rsidRDefault="00641CA4" w:rsidP="00804AA9">
            <w:pPr>
              <w:numPr>
                <w:ilvl w:val="1"/>
                <w:numId w:val="24"/>
              </w:numPr>
              <w:jc w:val="both"/>
              <w:outlineLvl w:val="0"/>
              <w:rPr>
                <w:rFonts w:ascii="Calibri" w:hAnsi="Calibri"/>
                <w:b/>
              </w:rPr>
            </w:pPr>
            <w:r w:rsidRPr="003D15DE">
              <w:rPr>
                <w:rFonts w:ascii="Calibri" w:hAnsi="Calibri"/>
                <w:b/>
              </w:rPr>
              <w:t>referenčni storitveni center mora zagotavljati podporo procesom, ki so zahtevani v strokovnih zahtevah ter delujoč center za pomoč uporabnikom (Service Desk),</w:t>
            </w:r>
          </w:p>
          <w:p w14:paraId="03ED071E" w14:textId="77777777" w:rsidR="00641CA4" w:rsidRPr="003D15DE" w:rsidRDefault="00641CA4" w:rsidP="00C830F7">
            <w:pPr>
              <w:ind w:left="1440"/>
              <w:jc w:val="both"/>
              <w:outlineLvl w:val="0"/>
              <w:rPr>
                <w:rFonts w:ascii="Calibri" w:hAnsi="Calibri"/>
                <w:b/>
              </w:rPr>
            </w:pPr>
          </w:p>
          <w:p w14:paraId="3736CEC2" w14:textId="77777777" w:rsidR="00641CA4" w:rsidRPr="003D15DE" w:rsidRDefault="00641CA4" w:rsidP="00804AA9">
            <w:pPr>
              <w:numPr>
                <w:ilvl w:val="1"/>
                <w:numId w:val="24"/>
              </w:numPr>
              <w:jc w:val="both"/>
              <w:outlineLvl w:val="0"/>
              <w:rPr>
                <w:rFonts w:ascii="Calibri" w:hAnsi="Calibri"/>
                <w:b/>
              </w:rPr>
            </w:pPr>
            <w:r w:rsidRPr="003D15DE">
              <w:rPr>
                <w:rFonts w:ascii="Calibri" w:hAnsi="Calibri"/>
                <w:b/>
              </w:rPr>
              <w:t xml:space="preserve">referenčni storitveni center mora biti vzpostavljen in delujoč najmanj </w:t>
            </w:r>
            <w:r w:rsidRPr="00DC46D4">
              <w:rPr>
                <w:rFonts w:ascii="Calibri" w:hAnsi="Calibri"/>
                <w:b/>
              </w:rPr>
              <w:t>2 leti</w:t>
            </w:r>
            <w:r w:rsidRPr="003D15DE">
              <w:rPr>
                <w:rFonts w:ascii="Calibri" w:hAnsi="Calibri"/>
                <w:b/>
              </w:rPr>
              <w:t>,</w:t>
            </w:r>
          </w:p>
          <w:p w14:paraId="4CA6BF8B" w14:textId="77777777" w:rsidR="00641CA4" w:rsidRPr="003D15DE" w:rsidRDefault="00641CA4" w:rsidP="00C830F7">
            <w:pPr>
              <w:jc w:val="both"/>
              <w:outlineLvl w:val="0"/>
              <w:rPr>
                <w:rFonts w:ascii="Calibri" w:hAnsi="Calibri"/>
                <w:b/>
              </w:rPr>
            </w:pPr>
          </w:p>
          <w:p w14:paraId="340F13E2" w14:textId="77777777" w:rsidR="00641CA4" w:rsidRPr="003D15DE" w:rsidRDefault="00641CA4" w:rsidP="00804AA9">
            <w:pPr>
              <w:numPr>
                <w:ilvl w:val="1"/>
                <w:numId w:val="24"/>
              </w:numPr>
              <w:jc w:val="both"/>
              <w:outlineLvl w:val="0"/>
              <w:rPr>
                <w:rFonts w:ascii="Calibri" w:hAnsi="Calibri"/>
                <w:b/>
              </w:rPr>
            </w:pPr>
            <w:r w:rsidRPr="003D15DE">
              <w:rPr>
                <w:rFonts w:ascii="Calibri" w:hAnsi="Calibri"/>
                <w:b/>
              </w:rPr>
              <w:t>referenčni storitveni center mora uporabljati enako programsko opremo za podporo procesom in storitvam centra za pomoč uporabnikom,</w:t>
            </w:r>
          </w:p>
          <w:p w14:paraId="417A9D84" w14:textId="77777777" w:rsidR="00641CA4" w:rsidRPr="003D15DE" w:rsidRDefault="00641CA4" w:rsidP="00C830F7">
            <w:pPr>
              <w:jc w:val="both"/>
              <w:outlineLvl w:val="0"/>
              <w:rPr>
                <w:rFonts w:ascii="Calibri" w:hAnsi="Calibri"/>
                <w:b/>
              </w:rPr>
            </w:pPr>
          </w:p>
          <w:p w14:paraId="17F9B7AF" w14:textId="77777777" w:rsidR="00641CA4" w:rsidRDefault="00641CA4" w:rsidP="00804AA9">
            <w:pPr>
              <w:numPr>
                <w:ilvl w:val="1"/>
                <w:numId w:val="24"/>
              </w:numPr>
              <w:jc w:val="both"/>
              <w:outlineLvl w:val="0"/>
              <w:rPr>
                <w:rFonts w:ascii="Calibri" w:hAnsi="Calibri"/>
                <w:b/>
              </w:rPr>
            </w:pPr>
            <w:r w:rsidRPr="003D15DE">
              <w:rPr>
                <w:rFonts w:ascii="Calibri" w:hAnsi="Calibri"/>
                <w:b/>
              </w:rPr>
              <w:t>referenčni storitveni center mora obsegati vzdrževanje strojne in programske opreme na vsaj 3000 računalnikih.</w:t>
            </w:r>
          </w:p>
          <w:p w14:paraId="6208692C" w14:textId="77777777" w:rsidR="00641CA4" w:rsidRPr="0018612A" w:rsidRDefault="00641CA4" w:rsidP="00C830F7">
            <w:pPr>
              <w:jc w:val="both"/>
              <w:outlineLvl w:val="0"/>
              <w:rPr>
                <w:rFonts w:ascii="Calibri" w:hAnsi="Calibri"/>
                <w:b/>
              </w:rPr>
            </w:pPr>
          </w:p>
          <w:p w14:paraId="77B7AA74" w14:textId="77777777" w:rsidR="00E84FE3" w:rsidRPr="00D510F8" w:rsidRDefault="00641CA4" w:rsidP="00E84FE3">
            <w:pPr>
              <w:jc w:val="both"/>
              <w:rPr>
                <w:rFonts w:ascii="Arial Narrow" w:hAnsi="Arial Narrow" w:cs="Arial"/>
                <w:b/>
                <w:color w:val="0000FF"/>
              </w:rPr>
            </w:pPr>
            <w:r w:rsidRPr="00D510F8">
              <w:rPr>
                <w:rFonts w:ascii="Calibri" w:hAnsi="Calibri"/>
                <w:color w:val="0000FF"/>
              </w:rPr>
              <w:t>*</w:t>
            </w:r>
            <w:r w:rsidRPr="00D510F8">
              <w:rPr>
                <w:rFonts w:ascii="Calibri" w:hAnsi="Calibri"/>
                <w:b/>
                <w:color w:val="0000FF"/>
              </w:rPr>
              <w:t xml:space="preserve">Ogled referenčnega sistema na stroške </w:t>
            </w:r>
            <w:r w:rsidR="00E84FE3" w:rsidRPr="00D510F8">
              <w:rPr>
                <w:rFonts w:ascii="Calibri" w:hAnsi="Calibri"/>
                <w:b/>
                <w:color w:val="0000FF"/>
              </w:rPr>
              <w:t>ponudnika</w:t>
            </w:r>
            <w:r w:rsidR="00C43264" w:rsidRPr="00D510F8">
              <w:rPr>
                <w:rFonts w:ascii="Calibri" w:hAnsi="Calibri"/>
                <w:b/>
                <w:color w:val="0000FF"/>
              </w:rPr>
              <w:t>/izvajalca</w:t>
            </w:r>
            <w:r w:rsidRPr="00D510F8">
              <w:rPr>
                <w:rFonts w:ascii="Calibri" w:hAnsi="Calibri"/>
                <w:b/>
                <w:color w:val="0000FF"/>
              </w:rPr>
              <w:t xml:space="preserve"> mora biti predstavnikom naročnika omogočen v roku </w:t>
            </w:r>
            <w:r w:rsidRPr="00D510F8">
              <w:rPr>
                <w:rFonts w:ascii="Arial Narrow" w:hAnsi="Arial Narrow"/>
                <w:b/>
                <w:color w:val="0000FF"/>
              </w:rPr>
              <w:t xml:space="preserve">10 delovnih dni od prejema naročnikovega pisnega poziva, </w:t>
            </w:r>
            <w:r w:rsidR="00E84FE3" w:rsidRPr="00D510F8">
              <w:rPr>
                <w:rFonts w:ascii="Arial Narrow" w:hAnsi="Arial Narrow"/>
                <w:b/>
                <w:color w:val="0000FF"/>
              </w:rPr>
              <w:t>posredovanega ponudniku</w:t>
            </w:r>
            <w:r w:rsidR="00C43264" w:rsidRPr="00D510F8">
              <w:rPr>
                <w:rFonts w:ascii="Arial Narrow" w:hAnsi="Arial Narrow"/>
                <w:b/>
                <w:color w:val="0000FF"/>
              </w:rPr>
              <w:t>/izvajalcu</w:t>
            </w:r>
            <w:r w:rsidR="00E84FE3" w:rsidRPr="00D510F8">
              <w:rPr>
                <w:rFonts w:ascii="Arial Narrow" w:hAnsi="Arial Narrow"/>
                <w:b/>
                <w:color w:val="0000FF"/>
              </w:rPr>
              <w:t xml:space="preserve"> preko sistema e-JN </w:t>
            </w:r>
            <w:r w:rsidR="00E84FE3" w:rsidRPr="00D510F8">
              <w:rPr>
                <w:rFonts w:ascii="Arial Narrow" w:hAnsi="Arial Narrow" w:cs="Arial"/>
                <w:b/>
                <w:color w:val="0000FF"/>
              </w:rPr>
              <w:t xml:space="preserve">(Rok začne teči 1. naslednji dan od datuma, ko je bil s strani naročnika posredovan predmetni poziv.). </w:t>
            </w:r>
          </w:p>
          <w:p w14:paraId="5C130C70" w14:textId="77777777" w:rsidR="00E84FE3" w:rsidRPr="00D510F8" w:rsidRDefault="00E84FE3" w:rsidP="00E84FE3">
            <w:pPr>
              <w:jc w:val="both"/>
              <w:rPr>
                <w:rFonts w:ascii="Arial Narrow" w:hAnsi="Arial Narrow" w:cs="Arial"/>
                <w:b/>
                <w:color w:val="0000FF"/>
              </w:rPr>
            </w:pPr>
          </w:p>
          <w:p w14:paraId="61D11EE5" w14:textId="77777777" w:rsidR="00E84FE3" w:rsidRPr="00E84FE3" w:rsidRDefault="00E84FE3" w:rsidP="00E84FE3">
            <w:pPr>
              <w:jc w:val="both"/>
              <w:rPr>
                <w:rFonts w:ascii="Arial Narrow" w:hAnsi="Arial Narrow" w:cs="Arial"/>
                <w:b/>
                <w:color w:val="0000FF"/>
              </w:rPr>
            </w:pPr>
            <w:r w:rsidRPr="00D510F8">
              <w:rPr>
                <w:rFonts w:ascii="Arial Narrow" w:hAnsi="Arial Narrow" w:cs="Arial"/>
                <w:b/>
                <w:color w:val="0000FF"/>
              </w:rPr>
              <w:t>V kolikor zahteva ne bo izpolnjena v navedenem roku, bo takšna ponudba kot nedopustna izključena.</w:t>
            </w:r>
          </w:p>
          <w:p w14:paraId="2E9B1AD9" w14:textId="77777777" w:rsidR="0046559C" w:rsidRPr="009339E3" w:rsidRDefault="0046559C" w:rsidP="00E84FE3">
            <w:pPr>
              <w:jc w:val="both"/>
              <w:rPr>
                <w:rFonts w:ascii="Arial Narrow" w:hAnsi="Arial Narrow"/>
                <w:b/>
                <w:color w:val="0000FF"/>
              </w:rPr>
            </w:pPr>
          </w:p>
        </w:tc>
      </w:tr>
      <w:tr w:rsidR="00641CA4" w14:paraId="187C5BC6" w14:textId="77777777" w:rsidTr="00C830F7">
        <w:tc>
          <w:tcPr>
            <w:tcW w:w="704" w:type="dxa"/>
            <w:tcBorders>
              <w:top w:val="nil"/>
              <w:left w:val="nil"/>
              <w:bottom w:val="nil"/>
              <w:right w:val="nil"/>
            </w:tcBorders>
          </w:tcPr>
          <w:p w14:paraId="342803D5"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7E27DB51" w14:textId="0C867B4E" w:rsidR="00641CA4" w:rsidRDefault="00641CA4" w:rsidP="00C830F7">
            <w:pPr>
              <w:jc w:val="both"/>
              <w:outlineLvl w:val="0"/>
              <w:rPr>
                <w:rFonts w:ascii="Calibri" w:hAnsi="Calibri"/>
                <w:b/>
              </w:rPr>
            </w:pPr>
            <w:r w:rsidRPr="003D15DE">
              <w:rPr>
                <w:rFonts w:ascii="Calibri" w:hAnsi="Calibri"/>
                <w:b/>
              </w:rPr>
              <w:t xml:space="preserve">Izvajalec mora imeti </w:t>
            </w:r>
            <w:r w:rsidRPr="007068A1">
              <w:rPr>
                <w:rFonts w:ascii="Calibri" w:hAnsi="Calibri"/>
                <w:b/>
              </w:rPr>
              <w:t>najvišji</w:t>
            </w:r>
            <w:r w:rsidRPr="00C43264">
              <w:rPr>
                <w:rFonts w:ascii="Calibri" w:hAnsi="Calibri"/>
                <w:b/>
                <w:color w:val="FF0000"/>
              </w:rPr>
              <w:t xml:space="preserve"> </w:t>
            </w:r>
            <w:r w:rsidRPr="003D15DE">
              <w:rPr>
                <w:rFonts w:ascii="Calibri" w:hAnsi="Calibri"/>
                <w:b/>
              </w:rPr>
              <w:t>partnerski status pri proizvajalcu programske opreme za podporo delovanja storitvenega centra;</w:t>
            </w:r>
          </w:p>
          <w:p w14:paraId="6B9A4600" w14:textId="77777777" w:rsidR="00850631" w:rsidRPr="003D15DE" w:rsidRDefault="00850631" w:rsidP="007068A1">
            <w:pPr>
              <w:jc w:val="both"/>
              <w:outlineLvl w:val="0"/>
              <w:rPr>
                <w:rFonts w:ascii="Calibri" w:hAnsi="Calibri"/>
                <w:b/>
                <w:bCs/>
              </w:rPr>
            </w:pPr>
          </w:p>
        </w:tc>
      </w:tr>
      <w:tr w:rsidR="00641CA4" w14:paraId="137E8E95" w14:textId="77777777" w:rsidTr="00C830F7">
        <w:tc>
          <w:tcPr>
            <w:tcW w:w="704" w:type="dxa"/>
            <w:tcBorders>
              <w:top w:val="nil"/>
              <w:left w:val="nil"/>
              <w:bottom w:val="nil"/>
              <w:right w:val="nil"/>
            </w:tcBorders>
          </w:tcPr>
          <w:p w14:paraId="75D97273"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32089678" w14:textId="77777777" w:rsidR="00641CA4" w:rsidRPr="003D15DE" w:rsidRDefault="00641CA4" w:rsidP="00C830F7">
            <w:pPr>
              <w:jc w:val="both"/>
              <w:outlineLvl w:val="0"/>
              <w:rPr>
                <w:rFonts w:ascii="Calibri" w:hAnsi="Calibri"/>
                <w:b/>
              </w:rPr>
            </w:pPr>
            <w:r w:rsidRPr="003D15DE">
              <w:rPr>
                <w:rFonts w:ascii="Calibri" w:hAnsi="Calibri"/>
                <w:b/>
              </w:rPr>
              <w:t>Izvajalec mora imeti vpeljan sistem kontrole kakovosti za dela, ki so predmet razpisa (opis sistema kakovosti in predložitev poslovnika ali predložitev potrdila kakovosti serije ISO);</w:t>
            </w:r>
          </w:p>
          <w:p w14:paraId="0E815AA1" w14:textId="77777777" w:rsidR="00641CA4" w:rsidRPr="003D15DE" w:rsidRDefault="00641CA4" w:rsidP="00C830F7">
            <w:pPr>
              <w:jc w:val="both"/>
              <w:outlineLvl w:val="0"/>
              <w:rPr>
                <w:rFonts w:ascii="Calibri" w:hAnsi="Calibri"/>
                <w:b/>
                <w:bCs/>
              </w:rPr>
            </w:pPr>
          </w:p>
        </w:tc>
      </w:tr>
      <w:tr w:rsidR="00641CA4" w14:paraId="4F26CDC9" w14:textId="77777777" w:rsidTr="00C830F7">
        <w:tc>
          <w:tcPr>
            <w:tcW w:w="704" w:type="dxa"/>
            <w:tcBorders>
              <w:top w:val="nil"/>
              <w:left w:val="nil"/>
              <w:bottom w:val="nil"/>
              <w:right w:val="nil"/>
            </w:tcBorders>
          </w:tcPr>
          <w:p w14:paraId="7930B787"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5CFDA83B" w14:textId="77777777" w:rsidR="00641CA4" w:rsidRPr="00CA2A70" w:rsidRDefault="00641CA4" w:rsidP="00C830F7">
            <w:pPr>
              <w:jc w:val="both"/>
              <w:outlineLvl w:val="0"/>
              <w:rPr>
                <w:rFonts w:ascii="Calibri" w:hAnsi="Calibri"/>
                <w:b/>
              </w:rPr>
            </w:pPr>
            <w:r w:rsidRPr="003D15DE">
              <w:rPr>
                <w:rFonts w:ascii="Calibri" w:hAnsi="Calibri"/>
                <w:b/>
              </w:rPr>
              <w:t>Izvajalec mora imeti vpeljan sistem varovanja podatkov za dela, ki so predmet razpisa (opis sistema varovanja podatkov in predložitev poslovnika ali predložitev potrdila kakovosti serije ISO);</w:t>
            </w:r>
          </w:p>
          <w:p w14:paraId="0A2BD8BF" w14:textId="77777777" w:rsidR="00641CA4" w:rsidRPr="003D15DE" w:rsidRDefault="00C830F7" w:rsidP="00C830F7">
            <w:pPr>
              <w:jc w:val="both"/>
              <w:outlineLvl w:val="0"/>
              <w:rPr>
                <w:rFonts w:ascii="Calibri" w:hAnsi="Calibri"/>
                <w:b/>
              </w:rPr>
            </w:pPr>
            <w:r>
              <w:rPr>
                <w:rFonts w:ascii="Calibri" w:hAnsi="Calibri"/>
                <w:b/>
              </w:rPr>
              <w:t xml:space="preserve"> </w:t>
            </w:r>
          </w:p>
        </w:tc>
      </w:tr>
      <w:tr w:rsidR="00B65392" w:rsidRPr="00B65392" w14:paraId="5F3FA783" w14:textId="77777777" w:rsidTr="00C830F7">
        <w:tc>
          <w:tcPr>
            <w:tcW w:w="704" w:type="dxa"/>
            <w:tcBorders>
              <w:top w:val="nil"/>
              <w:left w:val="nil"/>
              <w:bottom w:val="nil"/>
              <w:right w:val="nil"/>
            </w:tcBorders>
          </w:tcPr>
          <w:p w14:paraId="1EB16CEA" w14:textId="77777777" w:rsidR="00641CA4" w:rsidRPr="00B65392" w:rsidRDefault="00641CA4" w:rsidP="00C830F7">
            <w:pPr>
              <w:jc w:val="right"/>
              <w:rPr>
                <w:rFonts w:ascii="Arial Narrow" w:hAnsi="Arial Narrow" w:cs="Arial"/>
                <w:b/>
              </w:rPr>
            </w:pPr>
            <w:r w:rsidRPr="00B65392">
              <w:rPr>
                <w:rFonts w:ascii="Arial Narrow" w:hAnsi="Arial Narrow" w:cs="Arial"/>
                <w:b/>
              </w:rPr>
              <w:t>-</w:t>
            </w:r>
          </w:p>
        </w:tc>
        <w:tc>
          <w:tcPr>
            <w:tcW w:w="9150" w:type="dxa"/>
            <w:tcBorders>
              <w:top w:val="nil"/>
              <w:left w:val="nil"/>
              <w:bottom w:val="nil"/>
              <w:right w:val="nil"/>
            </w:tcBorders>
          </w:tcPr>
          <w:p w14:paraId="17AC1F22" w14:textId="77777777" w:rsidR="00641CA4" w:rsidRPr="00B65392" w:rsidRDefault="00641CA4" w:rsidP="00C830F7">
            <w:pPr>
              <w:jc w:val="both"/>
              <w:outlineLvl w:val="0"/>
              <w:rPr>
                <w:rFonts w:ascii="Calibri" w:hAnsi="Calibri"/>
                <w:b/>
              </w:rPr>
            </w:pPr>
            <w:r w:rsidRPr="00B65392">
              <w:rPr>
                <w:rFonts w:ascii="Calibri" w:hAnsi="Calibri"/>
                <w:b/>
              </w:rPr>
              <w:t>Izvajalec mora imeti pooblaščeno osebo za varstvo osebnih podatkov</w:t>
            </w:r>
            <w:r w:rsidR="00850631" w:rsidRPr="00B65392">
              <w:rPr>
                <w:rFonts w:ascii="Calibri" w:hAnsi="Calibri"/>
                <w:b/>
              </w:rPr>
              <w:t xml:space="preserve">; </w:t>
            </w:r>
          </w:p>
          <w:p w14:paraId="413311D3" w14:textId="77777777" w:rsidR="00641CA4" w:rsidRPr="00B65392" w:rsidRDefault="00641CA4" w:rsidP="00C830F7">
            <w:pPr>
              <w:jc w:val="both"/>
              <w:outlineLvl w:val="0"/>
              <w:rPr>
                <w:rFonts w:ascii="Calibri" w:hAnsi="Calibri"/>
                <w:b/>
              </w:rPr>
            </w:pPr>
          </w:p>
        </w:tc>
      </w:tr>
      <w:tr w:rsidR="00641CA4" w14:paraId="7096D386" w14:textId="77777777" w:rsidTr="00C830F7">
        <w:tc>
          <w:tcPr>
            <w:tcW w:w="704" w:type="dxa"/>
            <w:tcBorders>
              <w:top w:val="nil"/>
              <w:left w:val="nil"/>
              <w:bottom w:val="nil"/>
              <w:right w:val="nil"/>
            </w:tcBorders>
          </w:tcPr>
          <w:p w14:paraId="280A40F5"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2C6AADDA" w14:textId="77777777" w:rsidR="00641CA4" w:rsidRPr="003D15DE" w:rsidRDefault="00641CA4" w:rsidP="00C830F7">
            <w:pPr>
              <w:jc w:val="both"/>
              <w:outlineLvl w:val="0"/>
              <w:rPr>
                <w:rFonts w:ascii="Calibri" w:hAnsi="Calibri"/>
                <w:b/>
              </w:rPr>
            </w:pPr>
            <w:r w:rsidRPr="003D15DE">
              <w:rPr>
                <w:rFonts w:ascii="Calibri" w:hAnsi="Calibri"/>
                <w:b/>
              </w:rPr>
              <w:t>Izvajalec mora imeti vzpostavljen klicni center, kateri se nahaja v posebnem varovanem prostoru, omogočeno mora biti ugotavljanje, kdo in kdaj je vstopil v prostor. Dostop v prostor mora biti omogočen le izvajalcem storitve ter intervencijskim službam. Nepooblaščeni vstopi v prostor morajo biti prepoznani in prožiti ustrezne alarme. Zapisi o vstopih v prostor morajo biti vodeni in hranjeni skladno z ZVOP;</w:t>
            </w:r>
          </w:p>
          <w:p w14:paraId="139C5C8A" w14:textId="77777777" w:rsidR="00641CA4" w:rsidRPr="003D15DE" w:rsidRDefault="00641CA4" w:rsidP="00C830F7">
            <w:pPr>
              <w:jc w:val="both"/>
              <w:outlineLvl w:val="0"/>
              <w:rPr>
                <w:rFonts w:ascii="Calibri" w:hAnsi="Calibri"/>
                <w:b/>
                <w:bCs/>
              </w:rPr>
            </w:pPr>
          </w:p>
        </w:tc>
      </w:tr>
      <w:tr w:rsidR="00641CA4" w14:paraId="5394CF19" w14:textId="77777777" w:rsidTr="00C830F7">
        <w:tc>
          <w:tcPr>
            <w:tcW w:w="704" w:type="dxa"/>
            <w:tcBorders>
              <w:top w:val="nil"/>
              <w:left w:val="nil"/>
              <w:bottom w:val="nil"/>
              <w:right w:val="nil"/>
            </w:tcBorders>
          </w:tcPr>
          <w:p w14:paraId="653DC120"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0D26D5CD" w14:textId="77777777" w:rsidR="00641CA4" w:rsidRPr="00660671" w:rsidRDefault="00641CA4" w:rsidP="00C830F7">
            <w:pPr>
              <w:jc w:val="both"/>
              <w:outlineLvl w:val="0"/>
              <w:rPr>
                <w:rFonts w:ascii="Calibri" w:hAnsi="Calibri"/>
                <w:b/>
              </w:rPr>
            </w:pPr>
            <w:r w:rsidRPr="00660671">
              <w:rPr>
                <w:rFonts w:ascii="Calibri" w:hAnsi="Calibri"/>
                <w:b/>
              </w:rPr>
              <w:t xml:space="preserve">Komunikacijski sistem </w:t>
            </w:r>
            <w:r w:rsidRPr="001A5F7E">
              <w:rPr>
                <w:rFonts w:ascii="Calibri" w:hAnsi="Calibri"/>
                <w:b/>
              </w:rPr>
              <w:t xml:space="preserve">izvajalca </w:t>
            </w:r>
            <w:r w:rsidRPr="00660671">
              <w:rPr>
                <w:rFonts w:ascii="Calibri" w:hAnsi="Calibri"/>
                <w:b/>
              </w:rPr>
              <w:t>za sprejem klicev mora omogočati naslednje funkcionalnosti: hkratnih uporabnikov oz. kanalov vsaj 5, sprejem klicev, prednajava, gradnja čakalnih vrst, prevezava na prijavljene agente, selektivno prevezovanje, prioritetne vrste, črne liste, statistiko delovanja klicnega centra ( podatki o čakalnih vrstah, povprečni časi, zavrnjeni klici...);</w:t>
            </w:r>
          </w:p>
          <w:p w14:paraId="25E4BF8A" w14:textId="77777777" w:rsidR="00641CA4" w:rsidRPr="00BA4F38" w:rsidRDefault="00641CA4" w:rsidP="00C830F7">
            <w:pPr>
              <w:jc w:val="both"/>
              <w:outlineLvl w:val="0"/>
              <w:rPr>
                <w:rFonts w:ascii="Calibri" w:hAnsi="Calibri"/>
                <w:b/>
                <w:bCs/>
                <w:color w:val="FF0000"/>
              </w:rPr>
            </w:pPr>
          </w:p>
        </w:tc>
      </w:tr>
      <w:tr w:rsidR="00641CA4" w14:paraId="59595DB7" w14:textId="77777777" w:rsidTr="00C830F7">
        <w:tc>
          <w:tcPr>
            <w:tcW w:w="704" w:type="dxa"/>
            <w:tcBorders>
              <w:top w:val="nil"/>
              <w:left w:val="nil"/>
              <w:bottom w:val="nil"/>
              <w:right w:val="nil"/>
            </w:tcBorders>
          </w:tcPr>
          <w:p w14:paraId="0ED9D43E"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55B0000D" w14:textId="77777777" w:rsidR="00E42BBD" w:rsidRPr="0018586D" w:rsidRDefault="00641CA4" w:rsidP="00E42BBD">
            <w:pPr>
              <w:jc w:val="both"/>
              <w:outlineLvl w:val="0"/>
              <w:rPr>
                <w:rFonts w:ascii="Calibri" w:hAnsi="Calibri"/>
                <w:b/>
                <w:color w:val="00B050"/>
              </w:rPr>
            </w:pPr>
            <w:r w:rsidRPr="003D15DE">
              <w:rPr>
                <w:rFonts w:ascii="Calibri" w:hAnsi="Calibri"/>
                <w:b/>
              </w:rPr>
              <w:t xml:space="preserve">Izvajalec mora imeti najmanj kompetence Microsoft Gold Datacenter, </w:t>
            </w:r>
            <w:r>
              <w:rPr>
                <w:rFonts w:ascii="Calibri" w:hAnsi="Calibri"/>
                <w:b/>
              </w:rPr>
              <w:t>Silver</w:t>
            </w:r>
            <w:r w:rsidRPr="003D15DE">
              <w:rPr>
                <w:rFonts w:ascii="Calibri" w:hAnsi="Calibri"/>
                <w:b/>
              </w:rPr>
              <w:t xml:space="preserve"> Windows and Devices, Silver Data Platform, </w:t>
            </w:r>
            <w:r w:rsidRPr="00CB673F">
              <w:rPr>
                <w:rFonts w:ascii="Calibri" w:hAnsi="Calibri"/>
                <w:b/>
              </w:rPr>
              <w:t>Silver</w:t>
            </w:r>
            <w:r w:rsidRPr="003D15DE">
              <w:rPr>
                <w:rFonts w:ascii="Calibri" w:hAnsi="Calibri"/>
                <w:b/>
              </w:rPr>
              <w:t xml:space="preserve"> Messaging;</w:t>
            </w:r>
            <w:r w:rsidR="00E42BBD">
              <w:rPr>
                <w:rFonts w:ascii="Calibri" w:hAnsi="Calibri"/>
                <w:b/>
              </w:rPr>
              <w:t xml:space="preserve"> </w:t>
            </w:r>
          </w:p>
          <w:p w14:paraId="5BFECF08" w14:textId="77777777" w:rsidR="00641CA4" w:rsidRPr="003D15DE" w:rsidRDefault="00641CA4" w:rsidP="00C830F7">
            <w:pPr>
              <w:jc w:val="both"/>
              <w:outlineLvl w:val="0"/>
              <w:rPr>
                <w:rFonts w:ascii="Calibri" w:hAnsi="Calibri"/>
                <w:b/>
                <w:bCs/>
              </w:rPr>
            </w:pPr>
          </w:p>
        </w:tc>
      </w:tr>
      <w:tr w:rsidR="00641CA4" w:rsidRPr="00CE7BF5" w14:paraId="1587B63C" w14:textId="77777777" w:rsidTr="00C830F7">
        <w:tc>
          <w:tcPr>
            <w:tcW w:w="704" w:type="dxa"/>
            <w:tcBorders>
              <w:top w:val="nil"/>
              <w:left w:val="nil"/>
              <w:bottom w:val="nil"/>
              <w:right w:val="nil"/>
            </w:tcBorders>
          </w:tcPr>
          <w:p w14:paraId="546D2054" w14:textId="77777777" w:rsidR="00641CA4" w:rsidRPr="00CE7BF5" w:rsidRDefault="00641CA4" w:rsidP="00C830F7">
            <w:pPr>
              <w:jc w:val="right"/>
              <w:rPr>
                <w:rFonts w:asciiTheme="minorHAnsi" w:hAnsiTheme="minorHAnsi" w:cs="Arial"/>
                <w:b/>
              </w:rPr>
            </w:pPr>
            <w:r w:rsidRPr="00CE7BF5">
              <w:rPr>
                <w:rFonts w:asciiTheme="minorHAnsi" w:hAnsiTheme="minorHAnsi" w:cs="Arial"/>
                <w:b/>
              </w:rPr>
              <w:t>-</w:t>
            </w:r>
          </w:p>
        </w:tc>
        <w:tc>
          <w:tcPr>
            <w:tcW w:w="9150" w:type="dxa"/>
            <w:tcBorders>
              <w:top w:val="nil"/>
              <w:left w:val="nil"/>
              <w:bottom w:val="nil"/>
              <w:right w:val="nil"/>
            </w:tcBorders>
          </w:tcPr>
          <w:p w14:paraId="797E111A" w14:textId="77777777" w:rsidR="00641CA4" w:rsidRPr="00CE7BF5" w:rsidRDefault="00641CA4" w:rsidP="00C830F7">
            <w:pPr>
              <w:jc w:val="both"/>
              <w:outlineLvl w:val="0"/>
              <w:rPr>
                <w:rFonts w:asciiTheme="minorHAnsi" w:hAnsiTheme="minorHAnsi"/>
                <w:b/>
              </w:rPr>
            </w:pPr>
            <w:r w:rsidRPr="00CE7BF5">
              <w:rPr>
                <w:rFonts w:asciiTheme="minorHAnsi" w:hAnsiTheme="minorHAnsi"/>
                <w:b/>
              </w:rPr>
              <w:t>Izvajalec mora biti VMware Solution Provider – Enterprise in mora imeti opravljeno VMware »Server Virtualization« in VMware »Management Operations« kompetenco;</w:t>
            </w:r>
          </w:p>
          <w:p w14:paraId="7463036F" w14:textId="77777777" w:rsidR="00641CA4" w:rsidRPr="00CE7BF5" w:rsidRDefault="00641CA4" w:rsidP="00C830F7">
            <w:pPr>
              <w:jc w:val="both"/>
              <w:outlineLvl w:val="0"/>
              <w:rPr>
                <w:rFonts w:asciiTheme="minorHAnsi" w:hAnsiTheme="minorHAnsi"/>
                <w:b/>
              </w:rPr>
            </w:pPr>
          </w:p>
        </w:tc>
      </w:tr>
      <w:tr w:rsidR="00641CA4" w:rsidRPr="006E4644" w14:paraId="4BCF62E1" w14:textId="77777777" w:rsidTr="00C830F7">
        <w:tc>
          <w:tcPr>
            <w:tcW w:w="704" w:type="dxa"/>
            <w:tcBorders>
              <w:top w:val="nil"/>
              <w:left w:val="nil"/>
              <w:bottom w:val="nil"/>
              <w:right w:val="nil"/>
            </w:tcBorders>
          </w:tcPr>
          <w:p w14:paraId="1266C77C"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tcPr>
          <w:p w14:paraId="0BFF8F8E" w14:textId="77777777" w:rsidR="00641CA4" w:rsidRPr="003D15DE" w:rsidRDefault="00641CA4" w:rsidP="00C830F7">
            <w:pPr>
              <w:jc w:val="both"/>
              <w:outlineLvl w:val="0"/>
              <w:rPr>
                <w:rFonts w:ascii="Calibri" w:hAnsi="Calibri"/>
                <w:b/>
              </w:rPr>
            </w:pPr>
            <w:r w:rsidRPr="003D15DE">
              <w:rPr>
                <w:rFonts w:ascii="Calibri" w:hAnsi="Calibri"/>
                <w:b/>
              </w:rPr>
              <w:t>Izvajalec mora biti najmanj Citrix Solution Advisor Silver;</w:t>
            </w:r>
          </w:p>
          <w:p w14:paraId="6632F434" w14:textId="77777777" w:rsidR="00641CA4" w:rsidRPr="003D15DE" w:rsidRDefault="00641CA4" w:rsidP="00C830F7">
            <w:pPr>
              <w:jc w:val="both"/>
              <w:outlineLvl w:val="0"/>
              <w:rPr>
                <w:rFonts w:ascii="Calibri" w:hAnsi="Calibri"/>
                <w:b/>
              </w:rPr>
            </w:pPr>
          </w:p>
        </w:tc>
      </w:tr>
      <w:tr w:rsidR="00641CA4" w:rsidRPr="006E4644" w14:paraId="70FD47E2" w14:textId="77777777" w:rsidTr="00C830F7">
        <w:tc>
          <w:tcPr>
            <w:tcW w:w="704" w:type="dxa"/>
            <w:tcBorders>
              <w:top w:val="nil"/>
              <w:left w:val="nil"/>
              <w:bottom w:val="nil"/>
              <w:right w:val="nil"/>
            </w:tcBorders>
            <w:shd w:val="clear" w:color="auto" w:fill="FFFFFF" w:themeFill="background1"/>
          </w:tcPr>
          <w:p w14:paraId="6E113278" w14:textId="77777777" w:rsidR="00641CA4" w:rsidRPr="003D15DE" w:rsidRDefault="00641CA4" w:rsidP="00C830F7">
            <w:pPr>
              <w:jc w:val="right"/>
              <w:rPr>
                <w:rFonts w:ascii="Arial Narrow" w:hAnsi="Arial Narrow" w:cs="Arial"/>
                <w:b/>
              </w:rPr>
            </w:pPr>
            <w:r w:rsidRPr="003D15DE">
              <w:rPr>
                <w:rFonts w:ascii="Arial Narrow" w:hAnsi="Arial Narrow" w:cs="Arial"/>
                <w:b/>
              </w:rPr>
              <w:t>-</w:t>
            </w:r>
          </w:p>
        </w:tc>
        <w:tc>
          <w:tcPr>
            <w:tcW w:w="9150" w:type="dxa"/>
            <w:tcBorders>
              <w:top w:val="nil"/>
              <w:left w:val="nil"/>
              <w:bottom w:val="nil"/>
              <w:right w:val="nil"/>
            </w:tcBorders>
            <w:shd w:val="clear" w:color="auto" w:fill="FFFFFF" w:themeFill="background1"/>
          </w:tcPr>
          <w:p w14:paraId="24CA128B" w14:textId="77777777" w:rsidR="00641CA4" w:rsidRDefault="00641CA4" w:rsidP="00D94733">
            <w:pPr>
              <w:jc w:val="both"/>
              <w:outlineLvl w:val="0"/>
              <w:rPr>
                <w:rFonts w:ascii="Calibri" w:hAnsi="Calibri"/>
                <w:b/>
              </w:rPr>
            </w:pPr>
            <w:r w:rsidRPr="0016052F">
              <w:rPr>
                <w:rFonts w:ascii="Calibri" w:hAnsi="Calibri"/>
                <w:b/>
              </w:rPr>
              <w:t xml:space="preserve">Izvajalec mora biti najmanj NetApp Gold </w:t>
            </w:r>
            <w:r w:rsidRPr="00D94733">
              <w:rPr>
                <w:rFonts w:ascii="Calibri" w:hAnsi="Calibri"/>
                <w:b/>
              </w:rPr>
              <w:t>Reseller</w:t>
            </w:r>
            <w:r w:rsidRPr="00C830F7">
              <w:rPr>
                <w:rFonts w:ascii="Calibri" w:hAnsi="Calibri"/>
                <w:b/>
              </w:rPr>
              <w:t xml:space="preserve"> Partner</w:t>
            </w:r>
            <w:r w:rsidRPr="0016052F">
              <w:rPr>
                <w:rFonts w:ascii="Calibri" w:hAnsi="Calibri"/>
                <w:b/>
              </w:rPr>
              <w:t>;</w:t>
            </w:r>
            <w:r w:rsidRPr="0016052F">
              <w:rPr>
                <w:rFonts w:ascii="Calibri" w:hAnsi="Calibri"/>
                <w:b/>
              </w:rPr>
              <w:tab/>
            </w:r>
          </w:p>
          <w:p w14:paraId="7736162A" w14:textId="77777777" w:rsidR="007A0A63" w:rsidRPr="0016052F" w:rsidRDefault="007A0A63" w:rsidP="00D94733">
            <w:pPr>
              <w:jc w:val="both"/>
              <w:outlineLvl w:val="0"/>
              <w:rPr>
                <w:rFonts w:ascii="Calibri" w:hAnsi="Calibri"/>
                <w:b/>
              </w:rPr>
            </w:pPr>
          </w:p>
        </w:tc>
      </w:tr>
      <w:tr w:rsidR="00641CA4" w:rsidRPr="003D249E" w14:paraId="2B192195" w14:textId="77777777" w:rsidTr="00C830F7">
        <w:tc>
          <w:tcPr>
            <w:tcW w:w="704" w:type="dxa"/>
            <w:tcBorders>
              <w:top w:val="nil"/>
              <w:left w:val="nil"/>
              <w:bottom w:val="nil"/>
              <w:right w:val="nil"/>
            </w:tcBorders>
          </w:tcPr>
          <w:p w14:paraId="3FBBA868" w14:textId="77777777" w:rsidR="00641CA4" w:rsidRPr="003D249E" w:rsidRDefault="00641CA4" w:rsidP="00C830F7">
            <w:pPr>
              <w:jc w:val="right"/>
              <w:rPr>
                <w:rFonts w:asciiTheme="minorHAnsi" w:hAnsiTheme="minorHAnsi" w:cs="Arial"/>
                <w:b/>
              </w:rPr>
            </w:pPr>
            <w:r w:rsidRPr="003D249E">
              <w:rPr>
                <w:rFonts w:asciiTheme="minorHAnsi" w:hAnsiTheme="minorHAnsi" w:cs="Arial"/>
                <w:b/>
              </w:rPr>
              <w:t>-</w:t>
            </w:r>
          </w:p>
        </w:tc>
        <w:tc>
          <w:tcPr>
            <w:tcW w:w="9150" w:type="dxa"/>
            <w:tcBorders>
              <w:top w:val="nil"/>
              <w:left w:val="nil"/>
              <w:bottom w:val="nil"/>
              <w:right w:val="nil"/>
            </w:tcBorders>
          </w:tcPr>
          <w:p w14:paraId="1D3868A3" w14:textId="77777777" w:rsidR="00641CA4" w:rsidRPr="003D249E" w:rsidRDefault="00641CA4" w:rsidP="00C830F7">
            <w:pPr>
              <w:jc w:val="both"/>
              <w:outlineLvl w:val="0"/>
              <w:rPr>
                <w:rFonts w:asciiTheme="minorHAnsi" w:hAnsiTheme="minorHAnsi"/>
                <w:b/>
              </w:rPr>
            </w:pPr>
            <w:r w:rsidRPr="003D249E">
              <w:rPr>
                <w:rFonts w:asciiTheme="minorHAnsi" w:hAnsiTheme="minorHAnsi"/>
                <w:b/>
              </w:rPr>
              <w:t>Izvajalec mora biti IBM Gold Business Partner;</w:t>
            </w:r>
          </w:p>
          <w:p w14:paraId="1812FA4D" w14:textId="77777777" w:rsidR="00641CA4" w:rsidRPr="003D249E" w:rsidRDefault="00641CA4" w:rsidP="00C830F7">
            <w:pPr>
              <w:jc w:val="both"/>
              <w:outlineLvl w:val="0"/>
              <w:rPr>
                <w:rFonts w:asciiTheme="minorHAnsi" w:hAnsiTheme="minorHAnsi"/>
                <w:b/>
              </w:rPr>
            </w:pPr>
          </w:p>
        </w:tc>
      </w:tr>
      <w:tr w:rsidR="00641CA4" w:rsidRPr="00207049" w14:paraId="3D035FDF"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3146AEB5" w14:textId="77777777" w:rsidR="00641CA4" w:rsidRPr="00207049" w:rsidRDefault="00641CA4" w:rsidP="00C830F7">
            <w:pPr>
              <w:jc w:val="both"/>
              <w:rPr>
                <w:rFonts w:ascii="Arial Narrow" w:hAnsi="Arial Narrow" w:cs="Arial"/>
                <w:b/>
                <w:color w:val="0000FF"/>
                <w:sz w:val="28"/>
                <w:szCs w:val="28"/>
              </w:rPr>
            </w:pPr>
            <w:r w:rsidRPr="00207049">
              <w:rPr>
                <w:rFonts w:ascii="Arial Narrow" w:hAnsi="Arial Narrow" w:cs="Arial"/>
                <w:b/>
                <w:color w:val="0000FF"/>
                <w:sz w:val="28"/>
                <w:szCs w:val="28"/>
              </w:rPr>
              <w:t>2.</w:t>
            </w:r>
          </w:p>
        </w:tc>
        <w:tc>
          <w:tcPr>
            <w:tcW w:w="9150" w:type="dxa"/>
          </w:tcPr>
          <w:p w14:paraId="7FA931FD" w14:textId="77777777" w:rsidR="00641CA4" w:rsidRPr="00207049" w:rsidRDefault="00641CA4" w:rsidP="00C830F7">
            <w:pPr>
              <w:jc w:val="both"/>
              <w:outlineLvl w:val="0"/>
              <w:rPr>
                <w:rFonts w:ascii="Calibri" w:hAnsi="Calibri"/>
                <w:b/>
                <w:bCs/>
                <w:color w:val="0000FF"/>
                <w:sz w:val="28"/>
                <w:szCs w:val="28"/>
              </w:rPr>
            </w:pPr>
            <w:r w:rsidRPr="00207049">
              <w:rPr>
                <w:rFonts w:ascii="Calibri" w:hAnsi="Calibri"/>
                <w:b/>
                <w:bCs/>
                <w:color w:val="0000FF"/>
                <w:sz w:val="28"/>
                <w:szCs w:val="28"/>
              </w:rPr>
              <w:t xml:space="preserve">PREDMET JN  </w:t>
            </w:r>
          </w:p>
          <w:p w14:paraId="18EFA7C1" w14:textId="77777777" w:rsidR="00641CA4" w:rsidRPr="00207049" w:rsidRDefault="00641CA4" w:rsidP="00C830F7">
            <w:pPr>
              <w:jc w:val="both"/>
              <w:outlineLvl w:val="0"/>
              <w:rPr>
                <w:rFonts w:ascii="Calibri" w:hAnsi="Calibri"/>
                <w:b/>
                <w:bCs/>
                <w:color w:val="0000FF"/>
                <w:sz w:val="28"/>
                <w:szCs w:val="28"/>
              </w:rPr>
            </w:pPr>
          </w:p>
        </w:tc>
      </w:tr>
      <w:tr w:rsidR="00641CA4" w:rsidRPr="0019264E" w14:paraId="63D5E1C5"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4581AFCC" w14:textId="77777777" w:rsidR="00641CA4" w:rsidRPr="0019264E" w:rsidRDefault="00641CA4" w:rsidP="00C830F7">
            <w:pPr>
              <w:jc w:val="both"/>
              <w:rPr>
                <w:rFonts w:ascii="Arial Narrow" w:hAnsi="Arial Narrow" w:cs="Arial"/>
                <w:b/>
              </w:rPr>
            </w:pPr>
          </w:p>
        </w:tc>
        <w:tc>
          <w:tcPr>
            <w:tcW w:w="9150" w:type="dxa"/>
          </w:tcPr>
          <w:p w14:paraId="1B421162" w14:textId="77777777" w:rsidR="00641CA4" w:rsidRPr="0019264E" w:rsidRDefault="00641CA4" w:rsidP="00C830F7">
            <w:pPr>
              <w:jc w:val="both"/>
              <w:outlineLvl w:val="0"/>
              <w:rPr>
                <w:rFonts w:ascii="Calibri" w:hAnsi="Calibri"/>
                <w:b/>
              </w:rPr>
            </w:pPr>
            <w:r w:rsidRPr="0019264E">
              <w:rPr>
                <w:rFonts w:ascii="Calibri" w:hAnsi="Calibri"/>
                <w:b/>
              </w:rPr>
              <w:t>so naslednji procesi</w:t>
            </w:r>
            <w:r>
              <w:rPr>
                <w:rFonts w:ascii="Calibri" w:hAnsi="Calibri"/>
                <w:b/>
              </w:rPr>
              <w:t xml:space="preserve"> in funkcija</w:t>
            </w:r>
            <w:r w:rsidRPr="0019264E">
              <w:rPr>
                <w:rFonts w:ascii="Calibri" w:hAnsi="Calibri"/>
                <w:b/>
              </w:rPr>
              <w:t>:</w:t>
            </w:r>
          </w:p>
          <w:p w14:paraId="50A1A222" w14:textId="77777777" w:rsidR="00641CA4" w:rsidRPr="0019264E" w:rsidRDefault="00641CA4" w:rsidP="00C830F7">
            <w:pPr>
              <w:jc w:val="both"/>
              <w:outlineLvl w:val="0"/>
              <w:rPr>
                <w:rFonts w:ascii="Calibri" w:hAnsi="Calibri"/>
                <w:b/>
                <w:bCs/>
              </w:rPr>
            </w:pPr>
          </w:p>
        </w:tc>
      </w:tr>
      <w:tr w:rsidR="00641CA4" w:rsidRPr="0019264E" w14:paraId="529A03F9"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1F43203B" w14:textId="77777777" w:rsidR="00641CA4" w:rsidRPr="0019264E" w:rsidRDefault="00641CA4" w:rsidP="00C830F7">
            <w:pPr>
              <w:jc w:val="right"/>
              <w:rPr>
                <w:rFonts w:ascii="Arial Narrow" w:hAnsi="Arial Narrow" w:cs="Arial"/>
                <w:b/>
              </w:rPr>
            </w:pPr>
            <w:r w:rsidRPr="0019264E">
              <w:rPr>
                <w:rFonts w:ascii="Arial Narrow" w:hAnsi="Arial Narrow" w:cs="Arial"/>
                <w:b/>
              </w:rPr>
              <w:t>a)</w:t>
            </w:r>
          </w:p>
        </w:tc>
        <w:tc>
          <w:tcPr>
            <w:tcW w:w="9150" w:type="dxa"/>
          </w:tcPr>
          <w:p w14:paraId="6D382CDB" w14:textId="77777777" w:rsidR="00641CA4" w:rsidRPr="0019264E" w:rsidRDefault="00641CA4" w:rsidP="00C830F7">
            <w:pPr>
              <w:jc w:val="both"/>
              <w:rPr>
                <w:rFonts w:ascii="Calibri" w:hAnsi="Calibri"/>
                <w:b/>
              </w:rPr>
            </w:pPr>
            <w:r w:rsidRPr="0019264E">
              <w:rPr>
                <w:rFonts w:ascii="Calibri" w:hAnsi="Calibri"/>
                <w:b/>
              </w:rPr>
              <w:t>Upravljanje incidentov (Incident Management);</w:t>
            </w:r>
          </w:p>
          <w:p w14:paraId="1F1DBAF5" w14:textId="77777777" w:rsidR="00641CA4" w:rsidRPr="0019264E" w:rsidRDefault="00641CA4" w:rsidP="00C830F7">
            <w:pPr>
              <w:jc w:val="both"/>
              <w:outlineLvl w:val="0"/>
              <w:rPr>
                <w:rFonts w:ascii="Calibri" w:hAnsi="Calibri"/>
                <w:b/>
                <w:bCs/>
              </w:rPr>
            </w:pPr>
          </w:p>
        </w:tc>
      </w:tr>
      <w:tr w:rsidR="00641CA4" w:rsidRPr="0019264E" w14:paraId="7057ECE2"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79973F6B" w14:textId="77777777" w:rsidR="00641CA4" w:rsidRPr="0019264E" w:rsidRDefault="00641CA4" w:rsidP="00C830F7">
            <w:pPr>
              <w:jc w:val="right"/>
              <w:rPr>
                <w:rFonts w:ascii="Arial Narrow" w:hAnsi="Arial Narrow" w:cs="Arial"/>
                <w:b/>
              </w:rPr>
            </w:pPr>
            <w:r w:rsidRPr="0019264E">
              <w:rPr>
                <w:rFonts w:ascii="Arial Narrow" w:hAnsi="Arial Narrow" w:cs="Arial"/>
                <w:b/>
              </w:rPr>
              <w:t>b)</w:t>
            </w:r>
          </w:p>
        </w:tc>
        <w:tc>
          <w:tcPr>
            <w:tcW w:w="9150" w:type="dxa"/>
          </w:tcPr>
          <w:p w14:paraId="3A68F584" w14:textId="77777777" w:rsidR="00641CA4" w:rsidRPr="0019264E" w:rsidRDefault="00641CA4" w:rsidP="00C830F7">
            <w:pPr>
              <w:jc w:val="both"/>
              <w:rPr>
                <w:rFonts w:ascii="Calibri" w:hAnsi="Calibri"/>
                <w:b/>
              </w:rPr>
            </w:pPr>
            <w:r w:rsidRPr="0019264E">
              <w:rPr>
                <w:rFonts w:ascii="Calibri" w:hAnsi="Calibri"/>
                <w:b/>
              </w:rPr>
              <w:t>Upravljanje problemov (Problem Management);</w:t>
            </w:r>
          </w:p>
          <w:p w14:paraId="679F965A" w14:textId="77777777" w:rsidR="00641CA4" w:rsidRPr="0019264E" w:rsidRDefault="00641CA4" w:rsidP="00C830F7">
            <w:pPr>
              <w:jc w:val="both"/>
              <w:rPr>
                <w:rFonts w:ascii="Calibri" w:hAnsi="Calibri"/>
                <w:b/>
              </w:rPr>
            </w:pPr>
          </w:p>
        </w:tc>
      </w:tr>
      <w:tr w:rsidR="00641CA4" w:rsidRPr="0019264E" w14:paraId="34A6A63B"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78279368" w14:textId="77777777" w:rsidR="00641CA4" w:rsidRPr="0019264E" w:rsidRDefault="00641CA4" w:rsidP="00C830F7">
            <w:pPr>
              <w:jc w:val="right"/>
              <w:rPr>
                <w:rFonts w:ascii="Arial Narrow" w:hAnsi="Arial Narrow" w:cs="Arial"/>
                <w:b/>
              </w:rPr>
            </w:pPr>
            <w:r w:rsidRPr="0019264E">
              <w:rPr>
                <w:rFonts w:ascii="Arial Narrow" w:hAnsi="Arial Narrow" w:cs="Arial"/>
                <w:b/>
              </w:rPr>
              <w:t>c)</w:t>
            </w:r>
          </w:p>
        </w:tc>
        <w:tc>
          <w:tcPr>
            <w:tcW w:w="9150" w:type="dxa"/>
          </w:tcPr>
          <w:p w14:paraId="214EFFFC" w14:textId="77777777" w:rsidR="00641CA4" w:rsidRPr="0019264E" w:rsidRDefault="00641CA4" w:rsidP="00C830F7">
            <w:pPr>
              <w:jc w:val="both"/>
              <w:rPr>
                <w:rFonts w:ascii="Calibri" w:hAnsi="Calibri"/>
                <w:b/>
              </w:rPr>
            </w:pPr>
            <w:r w:rsidRPr="0019264E">
              <w:rPr>
                <w:rFonts w:ascii="Calibri" w:hAnsi="Calibri"/>
                <w:b/>
              </w:rPr>
              <w:t>Upravljanje zahtevkov (Request Fulfillment);</w:t>
            </w:r>
          </w:p>
          <w:p w14:paraId="6EBF1C1E" w14:textId="77777777" w:rsidR="00641CA4" w:rsidRPr="0019264E" w:rsidRDefault="00641CA4" w:rsidP="00C830F7">
            <w:pPr>
              <w:jc w:val="both"/>
              <w:rPr>
                <w:rFonts w:ascii="Calibri" w:hAnsi="Calibri"/>
                <w:b/>
              </w:rPr>
            </w:pPr>
          </w:p>
        </w:tc>
      </w:tr>
      <w:tr w:rsidR="00641CA4" w:rsidRPr="0019264E" w14:paraId="63452616"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7843FEAC" w14:textId="77777777" w:rsidR="00641CA4" w:rsidRPr="0019264E" w:rsidRDefault="00641CA4" w:rsidP="00C830F7">
            <w:pPr>
              <w:jc w:val="right"/>
              <w:rPr>
                <w:rFonts w:ascii="Arial Narrow" w:hAnsi="Arial Narrow" w:cs="Arial"/>
                <w:b/>
              </w:rPr>
            </w:pPr>
            <w:r>
              <w:rPr>
                <w:rFonts w:ascii="Arial Narrow" w:hAnsi="Arial Narrow" w:cs="Arial"/>
                <w:b/>
              </w:rPr>
              <w:t>d</w:t>
            </w:r>
            <w:r w:rsidRPr="0019264E">
              <w:rPr>
                <w:rFonts w:ascii="Arial Narrow" w:hAnsi="Arial Narrow" w:cs="Arial"/>
                <w:b/>
              </w:rPr>
              <w:t>)</w:t>
            </w:r>
          </w:p>
        </w:tc>
        <w:tc>
          <w:tcPr>
            <w:tcW w:w="9150" w:type="dxa"/>
          </w:tcPr>
          <w:p w14:paraId="638DF322" w14:textId="77777777" w:rsidR="00641CA4" w:rsidRPr="0019264E" w:rsidRDefault="00641CA4" w:rsidP="00C830F7">
            <w:pPr>
              <w:jc w:val="both"/>
              <w:rPr>
                <w:rFonts w:ascii="Calibri" w:hAnsi="Calibri"/>
                <w:b/>
              </w:rPr>
            </w:pPr>
            <w:r w:rsidRPr="0019264E">
              <w:rPr>
                <w:rFonts w:ascii="Calibri" w:hAnsi="Calibri"/>
                <w:b/>
              </w:rPr>
              <w:t>Upravljanje baze znanja (Knowledge Management);</w:t>
            </w:r>
          </w:p>
          <w:p w14:paraId="57B559DC" w14:textId="77777777" w:rsidR="00641CA4" w:rsidRPr="0019264E" w:rsidRDefault="00641CA4" w:rsidP="00C830F7">
            <w:pPr>
              <w:jc w:val="both"/>
              <w:rPr>
                <w:rFonts w:ascii="Calibri" w:hAnsi="Calibri"/>
                <w:b/>
              </w:rPr>
            </w:pPr>
          </w:p>
        </w:tc>
      </w:tr>
      <w:tr w:rsidR="00641CA4" w:rsidRPr="0019264E" w14:paraId="4499D693"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6ED2F9AC" w14:textId="77777777" w:rsidR="00641CA4" w:rsidRPr="0019264E" w:rsidRDefault="00641CA4" w:rsidP="00C830F7">
            <w:pPr>
              <w:jc w:val="right"/>
              <w:rPr>
                <w:rFonts w:ascii="Arial Narrow" w:hAnsi="Arial Narrow" w:cs="Arial"/>
                <w:b/>
              </w:rPr>
            </w:pPr>
            <w:r>
              <w:rPr>
                <w:rFonts w:ascii="Arial Narrow" w:hAnsi="Arial Narrow" w:cs="Arial"/>
                <w:b/>
              </w:rPr>
              <w:t>e</w:t>
            </w:r>
            <w:r w:rsidRPr="0019264E">
              <w:rPr>
                <w:rFonts w:ascii="Arial Narrow" w:hAnsi="Arial Narrow" w:cs="Arial"/>
                <w:b/>
              </w:rPr>
              <w:t>)</w:t>
            </w:r>
          </w:p>
        </w:tc>
        <w:tc>
          <w:tcPr>
            <w:tcW w:w="9150" w:type="dxa"/>
          </w:tcPr>
          <w:p w14:paraId="2EC139F7" w14:textId="77777777" w:rsidR="00641CA4" w:rsidRPr="0019264E" w:rsidRDefault="00641CA4" w:rsidP="00C830F7">
            <w:pPr>
              <w:jc w:val="both"/>
              <w:rPr>
                <w:rFonts w:ascii="Calibri" w:hAnsi="Calibri"/>
                <w:b/>
              </w:rPr>
            </w:pPr>
            <w:r w:rsidRPr="0019264E">
              <w:rPr>
                <w:rFonts w:ascii="Calibri" w:hAnsi="Calibri"/>
                <w:b/>
              </w:rPr>
              <w:t>Upravljanje sprememb (Change Management);</w:t>
            </w:r>
          </w:p>
          <w:p w14:paraId="45D98395" w14:textId="77777777" w:rsidR="00641CA4" w:rsidRPr="0019264E" w:rsidRDefault="00641CA4" w:rsidP="00C830F7">
            <w:pPr>
              <w:jc w:val="both"/>
              <w:rPr>
                <w:rFonts w:ascii="Calibri" w:hAnsi="Calibri"/>
                <w:b/>
              </w:rPr>
            </w:pPr>
          </w:p>
        </w:tc>
      </w:tr>
      <w:tr w:rsidR="00641CA4" w:rsidRPr="0019264E" w14:paraId="70C398E1"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5CC9B15F" w14:textId="77777777" w:rsidR="00641CA4" w:rsidRPr="0019264E" w:rsidRDefault="00641CA4" w:rsidP="00C830F7">
            <w:pPr>
              <w:jc w:val="right"/>
              <w:rPr>
                <w:rFonts w:ascii="Arial Narrow" w:hAnsi="Arial Narrow" w:cs="Arial"/>
                <w:b/>
              </w:rPr>
            </w:pPr>
            <w:r>
              <w:rPr>
                <w:rFonts w:ascii="Arial Narrow" w:hAnsi="Arial Narrow" w:cs="Arial"/>
                <w:b/>
              </w:rPr>
              <w:t>f</w:t>
            </w:r>
            <w:r w:rsidRPr="0019264E">
              <w:rPr>
                <w:rFonts w:ascii="Arial Narrow" w:hAnsi="Arial Narrow" w:cs="Arial"/>
                <w:b/>
              </w:rPr>
              <w:t>)</w:t>
            </w:r>
          </w:p>
        </w:tc>
        <w:tc>
          <w:tcPr>
            <w:tcW w:w="9150" w:type="dxa"/>
          </w:tcPr>
          <w:p w14:paraId="40A67FE6" w14:textId="77777777" w:rsidR="00641CA4" w:rsidRPr="0019264E" w:rsidRDefault="00641CA4" w:rsidP="00C830F7">
            <w:pPr>
              <w:jc w:val="both"/>
              <w:rPr>
                <w:rFonts w:ascii="Calibri" w:hAnsi="Calibri"/>
                <w:b/>
              </w:rPr>
            </w:pPr>
            <w:r w:rsidRPr="0019264E">
              <w:rPr>
                <w:rFonts w:ascii="Calibri" w:hAnsi="Calibri"/>
                <w:b/>
              </w:rPr>
              <w:t>Upravljanje konfiguracije (Configuration Management);</w:t>
            </w:r>
          </w:p>
          <w:p w14:paraId="4E857418" w14:textId="77777777" w:rsidR="00641CA4" w:rsidRPr="0019264E" w:rsidRDefault="00641CA4" w:rsidP="00C830F7">
            <w:pPr>
              <w:jc w:val="both"/>
              <w:rPr>
                <w:rFonts w:ascii="Calibri" w:hAnsi="Calibri"/>
                <w:b/>
              </w:rPr>
            </w:pPr>
          </w:p>
        </w:tc>
      </w:tr>
      <w:tr w:rsidR="00641CA4" w:rsidRPr="0019264E" w14:paraId="09BC7A8E" w14:textId="77777777" w:rsidTr="00C83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Pr>
          <w:p w14:paraId="1ACCD99D" w14:textId="77777777" w:rsidR="00641CA4" w:rsidRPr="0019264E" w:rsidRDefault="00641CA4" w:rsidP="00C830F7">
            <w:pPr>
              <w:jc w:val="right"/>
              <w:rPr>
                <w:rFonts w:ascii="Arial Narrow" w:hAnsi="Arial Narrow" w:cs="Arial"/>
                <w:b/>
              </w:rPr>
            </w:pPr>
            <w:r>
              <w:rPr>
                <w:rFonts w:ascii="Arial Narrow" w:hAnsi="Arial Narrow" w:cs="Arial"/>
                <w:b/>
              </w:rPr>
              <w:t>g</w:t>
            </w:r>
            <w:r w:rsidRPr="0019264E">
              <w:rPr>
                <w:rFonts w:ascii="Arial Narrow" w:hAnsi="Arial Narrow" w:cs="Arial"/>
                <w:b/>
              </w:rPr>
              <w:t>)</w:t>
            </w:r>
          </w:p>
        </w:tc>
        <w:tc>
          <w:tcPr>
            <w:tcW w:w="9150" w:type="dxa"/>
          </w:tcPr>
          <w:p w14:paraId="3FC528D6" w14:textId="77777777" w:rsidR="00641CA4" w:rsidRPr="0019264E" w:rsidRDefault="00641CA4" w:rsidP="00C830F7">
            <w:pPr>
              <w:jc w:val="both"/>
              <w:rPr>
                <w:rFonts w:ascii="Calibri" w:hAnsi="Calibri"/>
                <w:b/>
              </w:rPr>
            </w:pPr>
            <w:r w:rsidRPr="0019264E">
              <w:rPr>
                <w:rFonts w:ascii="Calibri" w:hAnsi="Calibri"/>
                <w:b/>
              </w:rPr>
              <w:t>Pomoč uporabnikom (Service desk) .</w:t>
            </w:r>
          </w:p>
        </w:tc>
      </w:tr>
    </w:tbl>
    <w:p w14:paraId="1EB640C7" w14:textId="77777777" w:rsidR="00641CA4" w:rsidRDefault="00641CA4" w:rsidP="00641CA4">
      <w:pPr>
        <w:jc w:val="both"/>
        <w:rPr>
          <w:rFonts w:ascii="Arial Narrow" w:hAnsi="Arial Narrow" w:cs="Arial"/>
        </w:rPr>
      </w:pPr>
    </w:p>
    <w:p w14:paraId="50DFC5B1" w14:textId="77777777" w:rsidR="00641CA4" w:rsidRDefault="00641CA4" w:rsidP="00641CA4">
      <w:pPr>
        <w:jc w:val="both"/>
        <w:rPr>
          <w:rFonts w:ascii="Arial Narrow" w:hAnsi="Arial Narrow"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F30BEE" w:rsidRPr="00F30BEE" w14:paraId="3C16302A" w14:textId="77777777" w:rsidTr="00C830F7">
        <w:tc>
          <w:tcPr>
            <w:tcW w:w="704" w:type="dxa"/>
          </w:tcPr>
          <w:p w14:paraId="33B0085E" w14:textId="77777777" w:rsidR="00641CA4" w:rsidRPr="00F30BEE" w:rsidRDefault="00641CA4" w:rsidP="00C830F7">
            <w:pPr>
              <w:jc w:val="both"/>
              <w:rPr>
                <w:rFonts w:ascii="Arial Narrow" w:hAnsi="Arial Narrow" w:cs="Arial"/>
                <w:b/>
                <w:color w:val="0000FF"/>
                <w:sz w:val="28"/>
                <w:szCs w:val="28"/>
              </w:rPr>
            </w:pPr>
            <w:r w:rsidRPr="00F30BEE">
              <w:rPr>
                <w:rFonts w:ascii="Arial Narrow" w:hAnsi="Arial Narrow" w:cs="Arial"/>
                <w:b/>
                <w:color w:val="0000FF"/>
                <w:sz w:val="28"/>
                <w:szCs w:val="28"/>
              </w:rPr>
              <w:t>a)</w:t>
            </w:r>
          </w:p>
        </w:tc>
        <w:tc>
          <w:tcPr>
            <w:tcW w:w="9150" w:type="dxa"/>
          </w:tcPr>
          <w:p w14:paraId="033DDBAA" w14:textId="77777777" w:rsidR="00641CA4" w:rsidRPr="00F30BEE" w:rsidRDefault="00641CA4" w:rsidP="00C830F7">
            <w:pPr>
              <w:jc w:val="both"/>
              <w:outlineLvl w:val="0"/>
              <w:rPr>
                <w:rFonts w:ascii="Calibri" w:hAnsi="Calibri"/>
                <w:b/>
                <w:bCs/>
                <w:color w:val="0000FF"/>
                <w:sz w:val="28"/>
                <w:szCs w:val="28"/>
              </w:rPr>
            </w:pPr>
            <w:r w:rsidRPr="00F30BEE">
              <w:rPr>
                <w:rFonts w:ascii="Calibri" w:hAnsi="Calibri"/>
                <w:b/>
                <w:bCs/>
                <w:color w:val="0000FF"/>
                <w:sz w:val="28"/>
                <w:szCs w:val="28"/>
              </w:rPr>
              <w:t>Upravljanje incidentov (Incident Management)</w:t>
            </w:r>
          </w:p>
          <w:p w14:paraId="7720B03E" w14:textId="77777777" w:rsidR="00641CA4" w:rsidRPr="00F30BEE" w:rsidRDefault="00641CA4" w:rsidP="00C830F7">
            <w:pPr>
              <w:jc w:val="both"/>
              <w:outlineLvl w:val="0"/>
              <w:rPr>
                <w:rFonts w:ascii="Calibri" w:hAnsi="Calibri"/>
                <w:b/>
                <w:bCs/>
                <w:color w:val="0000FF"/>
                <w:sz w:val="28"/>
                <w:szCs w:val="28"/>
              </w:rPr>
            </w:pPr>
          </w:p>
        </w:tc>
      </w:tr>
      <w:tr w:rsidR="00641CA4" w14:paraId="0EAD2F0C" w14:textId="77777777" w:rsidTr="00C830F7">
        <w:tc>
          <w:tcPr>
            <w:tcW w:w="9854" w:type="dxa"/>
            <w:gridSpan w:val="2"/>
          </w:tcPr>
          <w:p w14:paraId="3A428C8E" w14:textId="77777777" w:rsidR="00641CA4" w:rsidRPr="005F57E5" w:rsidRDefault="00641CA4" w:rsidP="00C830F7">
            <w:pPr>
              <w:jc w:val="both"/>
              <w:rPr>
                <w:rFonts w:ascii="Calibri" w:hAnsi="Calibri"/>
                <w:b/>
              </w:rPr>
            </w:pPr>
            <w:r w:rsidRPr="005F57E5">
              <w:rPr>
                <w:rFonts w:ascii="Calibri" w:hAnsi="Calibri"/>
                <w:b/>
              </w:rPr>
              <w:t>Namen procesa je obnova normalnega delovanja v čim krajšem času in s čim manjšimi motnjami poslovanja. Incident je vsak dogodek, ki ni del normalnega delovanja IT servisa in, ki onemogoča kakovostno podporo procesom. Viri za informacije o incidentih so:</w:t>
            </w:r>
          </w:p>
          <w:p w14:paraId="26170080" w14:textId="77777777" w:rsidR="00641CA4" w:rsidRPr="005F57E5" w:rsidRDefault="00641CA4" w:rsidP="00804AA9">
            <w:pPr>
              <w:numPr>
                <w:ilvl w:val="0"/>
                <w:numId w:val="23"/>
              </w:numPr>
              <w:jc w:val="both"/>
              <w:rPr>
                <w:rFonts w:ascii="Calibri" w:hAnsi="Calibri"/>
                <w:b/>
              </w:rPr>
            </w:pPr>
            <w:r w:rsidRPr="005F57E5">
              <w:rPr>
                <w:rFonts w:ascii="Calibri" w:hAnsi="Calibri"/>
                <w:b/>
              </w:rPr>
              <w:t>končni uporabniki sistema,</w:t>
            </w:r>
          </w:p>
          <w:p w14:paraId="5B7AEAF7" w14:textId="77777777" w:rsidR="00641CA4" w:rsidRPr="004463E0" w:rsidRDefault="00641CA4" w:rsidP="00804AA9">
            <w:pPr>
              <w:numPr>
                <w:ilvl w:val="0"/>
                <w:numId w:val="23"/>
              </w:numPr>
              <w:jc w:val="both"/>
              <w:rPr>
                <w:rFonts w:ascii="Calibri" w:hAnsi="Calibri"/>
              </w:rPr>
            </w:pPr>
            <w:r w:rsidRPr="005F57E5">
              <w:rPr>
                <w:rFonts w:ascii="Calibri" w:hAnsi="Calibri"/>
                <w:b/>
              </w:rPr>
              <w:t>upravljavci sistema.</w:t>
            </w:r>
          </w:p>
          <w:p w14:paraId="1594F5FA" w14:textId="77777777" w:rsidR="00641CA4" w:rsidRPr="005F57E5" w:rsidRDefault="00641CA4" w:rsidP="00C830F7">
            <w:pPr>
              <w:ind w:left="720"/>
              <w:jc w:val="both"/>
              <w:rPr>
                <w:rFonts w:ascii="Calibri" w:hAnsi="Calibri"/>
              </w:rPr>
            </w:pPr>
          </w:p>
        </w:tc>
      </w:tr>
      <w:tr w:rsidR="00641CA4" w14:paraId="4DEE1E39" w14:textId="77777777" w:rsidTr="00C830F7">
        <w:tc>
          <w:tcPr>
            <w:tcW w:w="9854" w:type="dxa"/>
            <w:gridSpan w:val="2"/>
          </w:tcPr>
          <w:p w14:paraId="24F28DD1" w14:textId="77777777" w:rsidR="00641CA4" w:rsidRPr="005F57E5" w:rsidRDefault="00641CA4" w:rsidP="00C830F7">
            <w:pPr>
              <w:jc w:val="both"/>
              <w:rPr>
                <w:rFonts w:ascii="Calibri" w:hAnsi="Calibri"/>
                <w:b/>
              </w:rPr>
            </w:pPr>
            <w:r w:rsidRPr="005F57E5">
              <w:rPr>
                <w:rFonts w:ascii="Calibri" w:hAnsi="Calibri"/>
                <w:b/>
              </w:rPr>
              <w:t>Rezultati procesa upravljanje incidentov so rešen in zaprt incident, zahteva po spremembi (RFC – Request For Change), informacije za konfiguracijsko zbirko podatkov, informacije osebju IT podpore, informacije za končnega uporabnika.</w:t>
            </w:r>
          </w:p>
          <w:p w14:paraId="08375615" w14:textId="77777777" w:rsidR="00641CA4" w:rsidRPr="005F57E5" w:rsidRDefault="00641CA4" w:rsidP="00C830F7">
            <w:pPr>
              <w:jc w:val="both"/>
              <w:rPr>
                <w:rFonts w:ascii="Calibri" w:hAnsi="Calibri"/>
                <w:b/>
              </w:rPr>
            </w:pPr>
          </w:p>
        </w:tc>
      </w:tr>
      <w:tr w:rsidR="00641CA4" w14:paraId="790D5AA4" w14:textId="77777777" w:rsidTr="00C830F7">
        <w:tc>
          <w:tcPr>
            <w:tcW w:w="9854" w:type="dxa"/>
            <w:gridSpan w:val="2"/>
          </w:tcPr>
          <w:p w14:paraId="430A4C32" w14:textId="77777777" w:rsidR="00641CA4" w:rsidRPr="005F57E5" w:rsidRDefault="00641CA4" w:rsidP="00C830F7">
            <w:pPr>
              <w:jc w:val="both"/>
              <w:outlineLvl w:val="0"/>
              <w:rPr>
                <w:rFonts w:ascii="Calibri" w:hAnsi="Calibri"/>
                <w:b/>
                <w:bCs/>
              </w:rPr>
            </w:pPr>
            <w:r w:rsidRPr="005F57E5">
              <w:rPr>
                <w:rFonts w:ascii="Calibri" w:hAnsi="Calibri"/>
                <w:b/>
                <w:bCs/>
              </w:rPr>
              <w:t>Aktivnosti:</w:t>
            </w:r>
          </w:p>
          <w:p w14:paraId="7D19EBAF" w14:textId="77777777" w:rsidR="00641CA4" w:rsidRPr="005F57E5" w:rsidRDefault="00641CA4" w:rsidP="00804AA9">
            <w:pPr>
              <w:numPr>
                <w:ilvl w:val="0"/>
                <w:numId w:val="22"/>
              </w:numPr>
              <w:jc w:val="both"/>
              <w:rPr>
                <w:rFonts w:ascii="Calibri" w:hAnsi="Calibri"/>
                <w:b/>
              </w:rPr>
            </w:pPr>
            <w:r w:rsidRPr="005F57E5">
              <w:rPr>
                <w:rFonts w:ascii="Calibri" w:hAnsi="Calibri"/>
                <w:b/>
              </w:rPr>
              <w:t>Odkrivanje in beleženje incidentov</w:t>
            </w:r>
          </w:p>
          <w:p w14:paraId="66738A63" w14:textId="77777777" w:rsidR="00641CA4" w:rsidRPr="005F57E5" w:rsidRDefault="00641CA4" w:rsidP="00804AA9">
            <w:pPr>
              <w:numPr>
                <w:ilvl w:val="0"/>
                <w:numId w:val="22"/>
              </w:numPr>
              <w:jc w:val="both"/>
              <w:rPr>
                <w:rFonts w:ascii="Calibri" w:hAnsi="Calibri"/>
                <w:b/>
              </w:rPr>
            </w:pPr>
            <w:r w:rsidRPr="005F57E5">
              <w:rPr>
                <w:rFonts w:ascii="Calibri" w:hAnsi="Calibri"/>
                <w:b/>
              </w:rPr>
              <w:t>Klasifikacija incidentov</w:t>
            </w:r>
          </w:p>
          <w:p w14:paraId="7990F4DE" w14:textId="77777777" w:rsidR="00641CA4" w:rsidRPr="005F57E5" w:rsidRDefault="00641CA4" w:rsidP="00804AA9">
            <w:pPr>
              <w:numPr>
                <w:ilvl w:val="0"/>
                <w:numId w:val="22"/>
              </w:numPr>
              <w:jc w:val="both"/>
              <w:rPr>
                <w:rFonts w:ascii="Calibri" w:hAnsi="Calibri"/>
                <w:b/>
              </w:rPr>
            </w:pPr>
            <w:r w:rsidRPr="005F57E5">
              <w:rPr>
                <w:rFonts w:ascii="Calibri" w:hAnsi="Calibri"/>
                <w:b/>
              </w:rPr>
              <w:t>Določanje vplivov in pomembnosti-prioritet, ter s tem odzivnih časov</w:t>
            </w:r>
          </w:p>
          <w:p w14:paraId="490EE0FC" w14:textId="77777777" w:rsidR="00641CA4" w:rsidRPr="005F57E5" w:rsidRDefault="00641CA4" w:rsidP="00804AA9">
            <w:pPr>
              <w:numPr>
                <w:ilvl w:val="0"/>
                <w:numId w:val="22"/>
              </w:numPr>
              <w:jc w:val="both"/>
              <w:rPr>
                <w:rFonts w:ascii="Calibri" w:hAnsi="Calibri"/>
                <w:b/>
              </w:rPr>
            </w:pPr>
            <w:r w:rsidRPr="005F57E5">
              <w:rPr>
                <w:rFonts w:ascii="Calibri" w:hAnsi="Calibri"/>
                <w:b/>
              </w:rPr>
              <w:t>Začetna podpora, iskanje hitrih možnih rešitev</w:t>
            </w:r>
          </w:p>
          <w:p w14:paraId="5AD9F298" w14:textId="77777777" w:rsidR="00641CA4" w:rsidRPr="005F57E5" w:rsidRDefault="00641CA4" w:rsidP="00804AA9">
            <w:pPr>
              <w:numPr>
                <w:ilvl w:val="0"/>
                <w:numId w:val="22"/>
              </w:numPr>
              <w:jc w:val="both"/>
              <w:rPr>
                <w:rFonts w:ascii="Calibri" w:hAnsi="Calibri"/>
                <w:b/>
              </w:rPr>
            </w:pPr>
            <w:r w:rsidRPr="005F57E5">
              <w:rPr>
                <w:rFonts w:ascii="Calibri" w:hAnsi="Calibri"/>
                <w:b/>
              </w:rPr>
              <w:t>Zbiranje in analiza informacij v povezavi z incidentom</w:t>
            </w:r>
          </w:p>
          <w:p w14:paraId="763CA342" w14:textId="77777777" w:rsidR="00641CA4" w:rsidRPr="005F57E5" w:rsidRDefault="00641CA4" w:rsidP="00804AA9">
            <w:pPr>
              <w:numPr>
                <w:ilvl w:val="0"/>
                <w:numId w:val="22"/>
              </w:numPr>
              <w:jc w:val="both"/>
              <w:rPr>
                <w:rFonts w:ascii="Calibri" w:hAnsi="Calibri"/>
                <w:b/>
              </w:rPr>
            </w:pPr>
            <w:r w:rsidRPr="005F57E5">
              <w:rPr>
                <w:rFonts w:ascii="Calibri" w:hAnsi="Calibri"/>
                <w:b/>
              </w:rPr>
              <w:t>Diagnosticiranje</w:t>
            </w:r>
          </w:p>
          <w:p w14:paraId="0F50065A" w14:textId="77777777" w:rsidR="00641CA4" w:rsidRPr="005F57E5" w:rsidRDefault="00641CA4" w:rsidP="00804AA9">
            <w:pPr>
              <w:numPr>
                <w:ilvl w:val="0"/>
                <w:numId w:val="22"/>
              </w:numPr>
              <w:jc w:val="both"/>
              <w:rPr>
                <w:rFonts w:ascii="Calibri" w:hAnsi="Calibri"/>
                <w:b/>
              </w:rPr>
            </w:pPr>
            <w:r w:rsidRPr="005F57E5">
              <w:rPr>
                <w:rFonts w:ascii="Calibri" w:hAnsi="Calibri"/>
                <w:b/>
              </w:rPr>
              <w:t>Primerjava z znanimi napakami in problemi</w:t>
            </w:r>
          </w:p>
          <w:p w14:paraId="0C10696A" w14:textId="77777777" w:rsidR="00641CA4" w:rsidRPr="005F57E5" w:rsidRDefault="00641CA4" w:rsidP="00804AA9">
            <w:pPr>
              <w:numPr>
                <w:ilvl w:val="0"/>
                <w:numId w:val="22"/>
              </w:numPr>
              <w:jc w:val="both"/>
              <w:rPr>
                <w:rFonts w:ascii="Calibri" w:hAnsi="Calibri"/>
                <w:b/>
              </w:rPr>
            </w:pPr>
            <w:r w:rsidRPr="005F57E5">
              <w:rPr>
                <w:rFonts w:ascii="Calibri" w:hAnsi="Calibri"/>
                <w:b/>
              </w:rPr>
              <w:t>Ocena konfiguracijskih enot, ki so povezane z incidentom</w:t>
            </w:r>
          </w:p>
          <w:p w14:paraId="6CA8BC41" w14:textId="77777777" w:rsidR="00641CA4" w:rsidRPr="005F57E5" w:rsidRDefault="00641CA4" w:rsidP="00804AA9">
            <w:pPr>
              <w:numPr>
                <w:ilvl w:val="0"/>
                <w:numId w:val="22"/>
              </w:numPr>
              <w:jc w:val="both"/>
              <w:rPr>
                <w:rFonts w:ascii="Calibri" w:hAnsi="Calibri"/>
                <w:b/>
              </w:rPr>
            </w:pPr>
            <w:r w:rsidRPr="005F57E5">
              <w:rPr>
                <w:rFonts w:ascii="Calibri" w:hAnsi="Calibri"/>
                <w:b/>
              </w:rPr>
              <w:t>Reševanje incidenta</w:t>
            </w:r>
          </w:p>
          <w:p w14:paraId="204B0506" w14:textId="77777777" w:rsidR="00641CA4" w:rsidRPr="005F57E5" w:rsidRDefault="00641CA4" w:rsidP="00804AA9">
            <w:pPr>
              <w:numPr>
                <w:ilvl w:val="0"/>
                <w:numId w:val="22"/>
              </w:numPr>
              <w:jc w:val="both"/>
              <w:rPr>
                <w:rFonts w:ascii="Calibri" w:hAnsi="Calibri"/>
                <w:b/>
              </w:rPr>
            </w:pPr>
            <w:r w:rsidRPr="005F57E5">
              <w:rPr>
                <w:rFonts w:ascii="Calibri" w:hAnsi="Calibri"/>
                <w:b/>
              </w:rPr>
              <w:t>Posredovanje na višje nivoje podpore</w:t>
            </w:r>
          </w:p>
          <w:p w14:paraId="790C70F2" w14:textId="77777777" w:rsidR="00641CA4" w:rsidRPr="005F57E5" w:rsidRDefault="00641CA4" w:rsidP="00804AA9">
            <w:pPr>
              <w:numPr>
                <w:ilvl w:val="0"/>
                <w:numId w:val="22"/>
              </w:numPr>
              <w:jc w:val="both"/>
              <w:rPr>
                <w:rFonts w:ascii="Calibri" w:hAnsi="Calibri"/>
                <w:b/>
              </w:rPr>
            </w:pPr>
            <w:r w:rsidRPr="005F57E5">
              <w:rPr>
                <w:rFonts w:ascii="Calibri" w:hAnsi="Calibri"/>
                <w:b/>
              </w:rPr>
              <w:t>Sledenje dogajanju v zvezi z incidentom</w:t>
            </w:r>
          </w:p>
          <w:p w14:paraId="6D55F5D6" w14:textId="77777777" w:rsidR="00641CA4" w:rsidRPr="005F57E5" w:rsidRDefault="00641CA4" w:rsidP="00804AA9">
            <w:pPr>
              <w:numPr>
                <w:ilvl w:val="0"/>
                <w:numId w:val="22"/>
              </w:numPr>
              <w:jc w:val="both"/>
              <w:rPr>
                <w:rFonts w:ascii="Calibri" w:hAnsi="Calibri"/>
                <w:b/>
              </w:rPr>
            </w:pPr>
            <w:r w:rsidRPr="005F57E5">
              <w:rPr>
                <w:rFonts w:ascii="Calibri" w:hAnsi="Calibri"/>
                <w:b/>
              </w:rPr>
              <w:t>Informiranje uporabnika</w:t>
            </w:r>
          </w:p>
          <w:p w14:paraId="15C511C0" w14:textId="77777777" w:rsidR="00641CA4" w:rsidRPr="005F57E5" w:rsidRDefault="00641CA4" w:rsidP="00804AA9">
            <w:pPr>
              <w:numPr>
                <w:ilvl w:val="0"/>
                <w:numId w:val="22"/>
              </w:numPr>
              <w:jc w:val="both"/>
              <w:rPr>
                <w:rFonts w:ascii="Calibri" w:hAnsi="Calibri"/>
                <w:b/>
              </w:rPr>
            </w:pPr>
            <w:r w:rsidRPr="005F57E5">
              <w:rPr>
                <w:rFonts w:ascii="Calibri" w:hAnsi="Calibri"/>
                <w:b/>
              </w:rPr>
              <w:t>Po potrebi vključevanje specialističnih podpornih skupin</w:t>
            </w:r>
          </w:p>
          <w:p w14:paraId="4446A1BB" w14:textId="77777777" w:rsidR="00641CA4" w:rsidRPr="005F57E5" w:rsidRDefault="00641CA4" w:rsidP="00804AA9">
            <w:pPr>
              <w:numPr>
                <w:ilvl w:val="0"/>
                <w:numId w:val="22"/>
              </w:numPr>
              <w:jc w:val="both"/>
              <w:rPr>
                <w:rFonts w:ascii="Calibri" w:hAnsi="Calibri"/>
                <w:b/>
              </w:rPr>
            </w:pPr>
            <w:r w:rsidRPr="005F57E5">
              <w:rPr>
                <w:rFonts w:ascii="Calibri" w:hAnsi="Calibri"/>
                <w:b/>
              </w:rPr>
              <w:t>Potrditev in preverjanje rešitve s strani odjemalca</w:t>
            </w:r>
          </w:p>
          <w:p w14:paraId="64B75880" w14:textId="77777777" w:rsidR="00641CA4" w:rsidRPr="005F57E5" w:rsidRDefault="00641CA4" w:rsidP="00804AA9">
            <w:pPr>
              <w:numPr>
                <w:ilvl w:val="0"/>
                <w:numId w:val="22"/>
              </w:numPr>
              <w:jc w:val="both"/>
              <w:rPr>
                <w:rFonts w:ascii="Calibri" w:hAnsi="Calibri"/>
                <w:b/>
              </w:rPr>
            </w:pPr>
            <w:r w:rsidRPr="005F57E5">
              <w:rPr>
                <w:rFonts w:ascii="Calibri" w:hAnsi="Calibri"/>
                <w:b/>
              </w:rPr>
              <w:t>Zapiranje incidenta</w:t>
            </w:r>
          </w:p>
          <w:p w14:paraId="68CB10F9" w14:textId="77777777" w:rsidR="00641CA4" w:rsidRPr="005F57E5" w:rsidRDefault="00641CA4" w:rsidP="00804AA9">
            <w:pPr>
              <w:numPr>
                <w:ilvl w:val="0"/>
                <w:numId w:val="22"/>
              </w:numPr>
              <w:jc w:val="both"/>
              <w:rPr>
                <w:rFonts w:ascii="Calibri" w:hAnsi="Calibri"/>
                <w:b/>
              </w:rPr>
            </w:pPr>
            <w:r w:rsidRPr="005F57E5">
              <w:rPr>
                <w:rFonts w:ascii="Calibri" w:hAnsi="Calibri"/>
                <w:b/>
              </w:rPr>
              <w:t>Poročila o storitvah</w:t>
            </w:r>
          </w:p>
          <w:p w14:paraId="5156FE91" w14:textId="77777777" w:rsidR="00641CA4" w:rsidRPr="005F57E5" w:rsidRDefault="00641CA4" w:rsidP="00804AA9">
            <w:pPr>
              <w:numPr>
                <w:ilvl w:val="0"/>
                <w:numId w:val="22"/>
              </w:numPr>
              <w:jc w:val="both"/>
              <w:rPr>
                <w:rFonts w:ascii="Calibri" w:hAnsi="Calibri"/>
                <w:b/>
              </w:rPr>
            </w:pPr>
            <w:r w:rsidRPr="005F57E5">
              <w:rPr>
                <w:rFonts w:ascii="Calibri" w:hAnsi="Calibri"/>
                <w:b/>
              </w:rPr>
              <w:t>Vodenje statistike</w:t>
            </w:r>
          </w:p>
          <w:p w14:paraId="1170DFEA" w14:textId="77777777" w:rsidR="00641CA4" w:rsidRPr="005F57E5" w:rsidRDefault="00641CA4" w:rsidP="00804AA9">
            <w:pPr>
              <w:numPr>
                <w:ilvl w:val="0"/>
                <w:numId w:val="22"/>
              </w:numPr>
              <w:jc w:val="both"/>
              <w:rPr>
                <w:rFonts w:ascii="Calibri" w:hAnsi="Calibri"/>
                <w:b/>
              </w:rPr>
            </w:pPr>
            <w:r w:rsidRPr="005F57E5">
              <w:rPr>
                <w:rFonts w:ascii="Calibri" w:hAnsi="Calibri"/>
                <w:b/>
              </w:rPr>
              <w:t>Revizijska poročila</w:t>
            </w:r>
          </w:p>
          <w:p w14:paraId="324AC251" w14:textId="77777777" w:rsidR="00641CA4" w:rsidRPr="005F57E5" w:rsidRDefault="00641CA4" w:rsidP="00C830F7">
            <w:pPr>
              <w:jc w:val="both"/>
              <w:outlineLvl w:val="0"/>
              <w:rPr>
                <w:rFonts w:ascii="Calibri" w:hAnsi="Calibri"/>
                <w:b/>
                <w:bCs/>
              </w:rPr>
            </w:pPr>
          </w:p>
        </w:tc>
      </w:tr>
    </w:tbl>
    <w:p w14:paraId="105B2EC8" w14:textId="77777777" w:rsidR="00641CA4" w:rsidRDefault="00641CA4" w:rsidP="00641CA4">
      <w:pPr>
        <w:jc w:val="both"/>
        <w:outlineLvl w:val="0"/>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F30BEE" w:rsidRPr="00F30BEE" w14:paraId="1E0978B3" w14:textId="77777777" w:rsidTr="00C830F7">
        <w:tc>
          <w:tcPr>
            <w:tcW w:w="704" w:type="dxa"/>
          </w:tcPr>
          <w:p w14:paraId="151E6309" w14:textId="77777777" w:rsidR="00641CA4" w:rsidRPr="00F30BEE" w:rsidRDefault="00641CA4" w:rsidP="00C830F7">
            <w:pPr>
              <w:jc w:val="both"/>
              <w:rPr>
                <w:rFonts w:ascii="Arial Narrow" w:hAnsi="Arial Narrow" w:cs="Arial"/>
                <w:b/>
                <w:color w:val="0000FF"/>
                <w:sz w:val="28"/>
                <w:szCs w:val="28"/>
              </w:rPr>
            </w:pPr>
            <w:r w:rsidRPr="00F30BEE">
              <w:rPr>
                <w:rFonts w:ascii="Arial Narrow" w:hAnsi="Arial Narrow" w:cs="Arial"/>
                <w:b/>
                <w:color w:val="0000FF"/>
                <w:sz w:val="28"/>
                <w:szCs w:val="28"/>
              </w:rPr>
              <w:t>b)</w:t>
            </w:r>
          </w:p>
        </w:tc>
        <w:tc>
          <w:tcPr>
            <w:tcW w:w="9150" w:type="dxa"/>
          </w:tcPr>
          <w:p w14:paraId="49CA0279" w14:textId="77777777" w:rsidR="00641CA4" w:rsidRPr="00F30BEE" w:rsidRDefault="00641CA4" w:rsidP="00C830F7">
            <w:pPr>
              <w:jc w:val="both"/>
              <w:outlineLvl w:val="0"/>
              <w:rPr>
                <w:rFonts w:ascii="Calibri" w:hAnsi="Calibri"/>
                <w:b/>
                <w:bCs/>
                <w:color w:val="0000FF"/>
                <w:sz w:val="28"/>
                <w:szCs w:val="28"/>
              </w:rPr>
            </w:pPr>
            <w:r w:rsidRPr="00F30BEE">
              <w:rPr>
                <w:rFonts w:ascii="Calibri" w:hAnsi="Calibri"/>
                <w:b/>
                <w:bCs/>
                <w:color w:val="0000FF"/>
                <w:sz w:val="28"/>
                <w:szCs w:val="28"/>
              </w:rPr>
              <w:t>Upravljanje problemov (Problem management)</w:t>
            </w:r>
          </w:p>
          <w:p w14:paraId="65CDAA41" w14:textId="77777777" w:rsidR="00641CA4" w:rsidRPr="00F30BEE" w:rsidRDefault="00641CA4" w:rsidP="00C830F7">
            <w:pPr>
              <w:jc w:val="both"/>
              <w:outlineLvl w:val="0"/>
              <w:rPr>
                <w:rFonts w:ascii="Calibri" w:hAnsi="Calibri"/>
                <w:b/>
                <w:bCs/>
                <w:color w:val="0000FF"/>
                <w:sz w:val="28"/>
                <w:szCs w:val="28"/>
              </w:rPr>
            </w:pPr>
          </w:p>
        </w:tc>
      </w:tr>
      <w:tr w:rsidR="00641CA4" w14:paraId="096859D7" w14:textId="77777777" w:rsidTr="00C830F7">
        <w:tc>
          <w:tcPr>
            <w:tcW w:w="9854" w:type="dxa"/>
            <w:gridSpan w:val="2"/>
          </w:tcPr>
          <w:p w14:paraId="6C6832E2" w14:textId="77777777" w:rsidR="00641CA4" w:rsidRPr="00413B03" w:rsidRDefault="00641CA4" w:rsidP="00C830F7">
            <w:pPr>
              <w:jc w:val="both"/>
              <w:rPr>
                <w:rFonts w:ascii="Calibri" w:hAnsi="Calibri"/>
                <w:b/>
              </w:rPr>
            </w:pPr>
            <w:r w:rsidRPr="00413B03">
              <w:rPr>
                <w:rFonts w:ascii="Calibri" w:hAnsi="Calibri"/>
                <w:b/>
              </w:rPr>
              <w:t>Namen procesa je zmanjšati škodljiv vpliv problemov. Omogoča analizo in ugotavljanje trendov pojavljanja incidentov ter vzrokov zanje in proaktivno preprečuje njihovo nastajanje. Problem je neznan vzrok za pojavljanje incidentov. Proces upravljanja problemov prepoznava splošne probleme, ter dokumentira njihove rešitve v bazah znanja.</w:t>
            </w:r>
          </w:p>
          <w:p w14:paraId="7474E95B" w14:textId="77777777" w:rsidR="00641CA4" w:rsidRPr="00413B03" w:rsidRDefault="00641CA4" w:rsidP="00C830F7">
            <w:pPr>
              <w:jc w:val="both"/>
              <w:rPr>
                <w:rFonts w:ascii="Calibri" w:hAnsi="Calibri"/>
                <w:b/>
              </w:rPr>
            </w:pPr>
          </w:p>
          <w:p w14:paraId="44293F92" w14:textId="77777777" w:rsidR="00641CA4" w:rsidRPr="00413B03" w:rsidRDefault="00641CA4" w:rsidP="00C830F7">
            <w:pPr>
              <w:jc w:val="both"/>
              <w:rPr>
                <w:rFonts w:ascii="Calibri" w:hAnsi="Calibri"/>
                <w:b/>
              </w:rPr>
            </w:pPr>
            <w:r w:rsidRPr="00413B03">
              <w:rPr>
                <w:rFonts w:ascii="Calibri" w:hAnsi="Calibri"/>
                <w:b/>
              </w:rPr>
              <w:t>Informacije za proces so zapisi o incidentih, konfiguracijska zbirka podatkov, znane napake, informacije od drugih procesov. Rezultati procesa so znane napake, rešitve za odpravo znanih napak, zahteve za spremembo.</w:t>
            </w:r>
          </w:p>
          <w:p w14:paraId="7D789316" w14:textId="77777777" w:rsidR="00641CA4" w:rsidRPr="00413B03" w:rsidRDefault="00641CA4" w:rsidP="00C830F7">
            <w:pPr>
              <w:jc w:val="both"/>
              <w:rPr>
                <w:rFonts w:ascii="Calibri" w:hAnsi="Calibri"/>
                <w:b/>
              </w:rPr>
            </w:pPr>
          </w:p>
          <w:p w14:paraId="15AFA509" w14:textId="77777777" w:rsidR="00641CA4" w:rsidRPr="00413B03" w:rsidRDefault="00641CA4" w:rsidP="00C830F7">
            <w:pPr>
              <w:jc w:val="both"/>
              <w:rPr>
                <w:rFonts w:ascii="Calibri" w:hAnsi="Calibri"/>
                <w:b/>
              </w:rPr>
            </w:pPr>
            <w:r w:rsidRPr="00413B03">
              <w:rPr>
                <w:rFonts w:ascii="Calibri" w:hAnsi="Calibri"/>
                <w:b/>
              </w:rPr>
              <w:t>Aktivnosti:</w:t>
            </w:r>
          </w:p>
          <w:p w14:paraId="0E5B0F6F" w14:textId="77777777" w:rsidR="00641CA4" w:rsidRPr="00413B03" w:rsidRDefault="00641CA4" w:rsidP="00804AA9">
            <w:pPr>
              <w:numPr>
                <w:ilvl w:val="0"/>
                <w:numId w:val="22"/>
              </w:numPr>
              <w:jc w:val="both"/>
              <w:rPr>
                <w:rFonts w:ascii="Calibri" w:hAnsi="Calibri"/>
                <w:b/>
              </w:rPr>
            </w:pPr>
            <w:r w:rsidRPr="00413B03">
              <w:rPr>
                <w:rFonts w:ascii="Calibri" w:hAnsi="Calibri"/>
                <w:b/>
              </w:rPr>
              <w:t>Nadzor problemov, identifikacija, klasifikacija, raziskovanje in diagnostika, zapiranje</w:t>
            </w:r>
          </w:p>
          <w:p w14:paraId="566BBB89" w14:textId="77777777" w:rsidR="00641CA4" w:rsidRPr="00413B03" w:rsidRDefault="00641CA4" w:rsidP="00804AA9">
            <w:pPr>
              <w:numPr>
                <w:ilvl w:val="0"/>
                <w:numId w:val="22"/>
              </w:numPr>
              <w:jc w:val="both"/>
              <w:rPr>
                <w:rFonts w:ascii="Calibri" w:hAnsi="Calibri"/>
                <w:b/>
              </w:rPr>
            </w:pPr>
            <w:r w:rsidRPr="00413B03">
              <w:rPr>
                <w:rFonts w:ascii="Calibri" w:hAnsi="Calibri"/>
                <w:b/>
              </w:rPr>
              <w:t>Nadzor znanih napak</w:t>
            </w:r>
          </w:p>
          <w:p w14:paraId="7E066908" w14:textId="77777777" w:rsidR="00641CA4" w:rsidRPr="00413B03" w:rsidRDefault="00641CA4" w:rsidP="00804AA9">
            <w:pPr>
              <w:numPr>
                <w:ilvl w:val="0"/>
                <w:numId w:val="22"/>
              </w:numPr>
              <w:jc w:val="both"/>
              <w:rPr>
                <w:rFonts w:ascii="Calibri" w:hAnsi="Calibri"/>
                <w:b/>
              </w:rPr>
            </w:pPr>
            <w:r w:rsidRPr="00413B03">
              <w:rPr>
                <w:rFonts w:ascii="Calibri" w:hAnsi="Calibri"/>
                <w:b/>
              </w:rPr>
              <w:t>Proaktivno preprečevanje problemov-identifikacija in reševanje problemov in znanih napak še pred pojavom incidentov</w:t>
            </w:r>
          </w:p>
          <w:p w14:paraId="56F8582F" w14:textId="77777777" w:rsidR="00641CA4" w:rsidRPr="00413B03" w:rsidRDefault="00641CA4" w:rsidP="00804AA9">
            <w:pPr>
              <w:numPr>
                <w:ilvl w:val="0"/>
                <w:numId w:val="22"/>
              </w:numPr>
              <w:jc w:val="both"/>
              <w:rPr>
                <w:rFonts w:ascii="Calibri" w:hAnsi="Calibri"/>
                <w:b/>
              </w:rPr>
            </w:pPr>
            <w:r w:rsidRPr="00413B03">
              <w:rPr>
                <w:rFonts w:ascii="Calibri" w:hAnsi="Calibri"/>
                <w:b/>
              </w:rPr>
              <w:t>Identifikacija tendenc</w:t>
            </w:r>
          </w:p>
          <w:p w14:paraId="105BDBB8" w14:textId="77777777" w:rsidR="00641CA4" w:rsidRPr="00413B03" w:rsidRDefault="00641CA4" w:rsidP="00804AA9">
            <w:pPr>
              <w:numPr>
                <w:ilvl w:val="0"/>
                <w:numId w:val="22"/>
              </w:numPr>
              <w:jc w:val="both"/>
              <w:rPr>
                <w:rFonts w:ascii="Calibri" w:hAnsi="Calibri"/>
                <w:b/>
              </w:rPr>
            </w:pPr>
            <w:r w:rsidRPr="00413B03">
              <w:rPr>
                <w:rFonts w:ascii="Calibri" w:hAnsi="Calibri"/>
                <w:b/>
              </w:rPr>
              <w:t>Pridobivanje informacij</w:t>
            </w:r>
          </w:p>
          <w:p w14:paraId="2F08D0C0" w14:textId="77777777" w:rsidR="00641CA4" w:rsidRPr="00413B03" w:rsidRDefault="00641CA4" w:rsidP="00804AA9">
            <w:pPr>
              <w:numPr>
                <w:ilvl w:val="0"/>
                <w:numId w:val="22"/>
              </w:numPr>
              <w:jc w:val="both"/>
              <w:rPr>
                <w:rFonts w:ascii="Calibri" w:hAnsi="Calibri"/>
                <w:b/>
              </w:rPr>
            </w:pPr>
            <w:r w:rsidRPr="00413B03">
              <w:rPr>
                <w:rFonts w:ascii="Calibri" w:hAnsi="Calibri"/>
                <w:b/>
              </w:rPr>
              <w:t>Statistika problemov</w:t>
            </w:r>
          </w:p>
          <w:p w14:paraId="003D245B" w14:textId="77777777" w:rsidR="00641CA4" w:rsidRPr="00413B03" w:rsidRDefault="00641CA4" w:rsidP="00804AA9">
            <w:pPr>
              <w:numPr>
                <w:ilvl w:val="0"/>
                <w:numId w:val="22"/>
              </w:numPr>
              <w:jc w:val="both"/>
              <w:rPr>
                <w:rFonts w:ascii="Calibri" w:hAnsi="Calibri"/>
                <w:b/>
              </w:rPr>
            </w:pPr>
            <w:r w:rsidRPr="00413B03">
              <w:rPr>
                <w:rFonts w:ascii="Calibri" w:hAnsi="Calibri"/>
                <w:b/>
              </w:rPr>
              <w:t>Analiza trendov</w:t>
            </w:r>
          </w:p>
          <w:p w14:paraId="44A858ED" w14:textId="77777777" w:rsidR="00641CA4" w:rsidRPr="00852A4F" w:rsidRDefault="00641CA4" w:rsidP="00804AA9">
            <w:pPr>
              <w:numPr>
                <w:ilvl w:val="0"/>
                <w:numId w:val="22"/>
              </w:numPr>
              <w:jc w:val="both"/>
              <w:rPr>
                <w:rFonts w:ascii="Calibri" w:hAnsi="Calibri"/>
                <w:b/>
              </w:rPr>
            </w:pPr>
            <w:r w:rsidRPr="00413B03">
              <w:rPr>
                <w:rFonts w:ascii="Calibri" w:hAnsi="Calibri"/>
                <w:b/>
              </w:rPr>
              <w:t>Revizijska poročila</w:t>
            </w:r>
          </w:p>
        </w:tc>
      </w:tr>
    </w:tbl>
    <w:p w14:paraId="034B3186" w14:textId="77777777" w:rsidR="00641CA4" w:rsidRPr="00163511" w:rsidRDefault="00641CA4" w:rsidP="00641CA4">
      <w:pPr>
        <w:jc w:val="both"/>
        <w:outlineLvl w:val="0"/>
        <w:rPr>
          <w:sz w:val="22"/>
          <w:szCs w:val="22"/>
        </w:rPr>
      </w:pPr>
    </w:p>
    <w:p w14:paraId="76B79FCB" w14:textId="77777777" w:rsidR="00641CA4" w:rsidRDefault="00641CA4" w:rsidP="00641CA4">
      <w:pPr>
        <w:jc w:val="both"/>
        <w:rPr>
          <w:sz w:val="22"/>
          <w:szCs w:val="22"/>
        </w:rPr>
      </w:pPr>
    </w:p>
    <w:p w14:paraId="37A60B71" w14:textId="77777777" w:rsidR="00FA750D" w:rsidRDefault="00FA750D" w:rsidP="00641CA4">
      <w:pPr>
        <w:jc w:val="both"/>
        <w:rPr>
          <w:sz w:val="22"/>
          <w:szCs w:val="22"/>
        </w:rPr>
      </w:pPr>
    </w:p>
    <w:p w14:paraId="7811B89A" w14:textId="77777777" w:rsidR="00FA750D" w:rsidRDefault="00FA750D" w:rsidP="00641CA4">
      <w:pPr>
        <w:jc w:val="both"/>
        <w:rPr>
          <w:sz w:val="22"/>
          <w:szCs w:val="22"/>
        </w:rPr>
      </w:pPr>
    </w:p>
    <w:p w14:paraId="5AE3E1E2" w14:textId="77777777" w:rsidR="00FA750D" w:rsidRDefault="00FA750D" w:rsidP="00641CA4">
      <w:pPr>
        <w:jc w:val="both"/>
        <w:rPr>
          <w:sz w:val="22"/>
          <w:szCs w:val="22"/>
        </w:rPr>
      </w:pPr>
    </w:p>
    <w:p w14:paraId="735D7157" w14:textId="77777777" w:rsidR="00FA750D" w:rsidRDefault="00FA750D" w:rsidP="00641CA4">
      <w:pPr>
        <w:jc w:val="both"/>
        <w:rPr>
          <w:sz w:val="22"/>
          <w:szCs w:val="22"/>
        </w:rPr>
      </w:pPr>
    </w:p>
    <w:p w14:paraId="62D2196E" w14:textId="77777777" w:rsidR="00FA750D" w:rsidRDefault="00FA750D"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F30BEE" w:rsidRPr="00F30BEE" w14:paraId="3C29E8F2" w14:textId="77777777" w:rsidTr="00C830F7">
        <w:tc>
          <w:tcPr>
            <w:tcW w:w="704" w:type="dxa"/>
          </w:tcPr>
          <w:p w14:paraId="7D7A1ED6" w14:textId="77777777" w:rsidR="00641CA4" w:rsidRPr="00F30BEE" w:rsidRDefault="00641CA4" w:rsidP="00C830F7">
            <w:pPr>
              <w:jc w:val="both"/>
              <w:rPr>
                <w:rFonts w:ascii="Arial Narrow" w:hAnsi="Arial Narrow" w:cs="Arial"/>
                <w:b/>
                <w:color w:val="0000FF"/>
                <w:sz w:val="28"/>
                <w:szCs w:val="28"/>
              </w:rPr>
            </w:pPr>
            <w:r w:rsidRPr="00F30BEE">
              <w:rPr>
                <w:rFonts w:ascii="Arial Narrow" w:hAnsi="Arial Narrow" w:cs="Arial"/>
                <w:b/>
                <w:color w:val="0000FF"/>
                <w:sz w:val="28"/>
                <w:szCs w:val="28"/>
              </w:rPr>
              <w:t>c)</w:t>
            </w:r>
          </w:p>
        </w:tc>
        <w:tc>
          <w:tcPr>
            <w:tcW w:w="9150" w:type="dxa"/>
          </w:tcPr>
          <w:p w14:paraId="50FE04D5" w14:textId="77777777" w:rsidR="00641CA4" w:rsidRPr="00F30BEE" w:rsidRDefault="00641CA4" w:rsidP="00C830F7">
            <w:pPr>
              <w:jc w:val="both"/>
              <w:outlineLvl w:val="0"/>
              <w:rPr>
                <w:rFonts w:ascii="Calibri" w:hAnsi="Calibri"/>
                <w:b/>
                <w:bCs/>
                <w:color w:val="0000FF"/>
                <w:sz w:val="28"/>
                <w:szCs w:val="28"/>
              </w:rPr>
            </w:pPr>
            <w:r w:rsidRPr="00F30BEE">
              <w:rPr>
                <w:rFonts w:ascii="Calibri" w:hAnsi="Calibri"/>
                <w:b/>
                <w:bCs/>
                <w:color w:val="0000FF"/>
                <w:sz w:val="28"/>
                <w:szCs w:val="28"/>
              </w:rPr>
              <w:t>Upravljanje zahtevkov (Request Fulfillment)</w:t>
            </w:r>
          </w:p>
          <w:p w14:paraId="3C0C3A6B" w14:textId="77777777" w:rsidR="00641CA4" w:rsidRPr="00F30BEE" w:rsidRDefault="00641CA4" w:rsidP="00C830F7">
            <w:pPr>
              <w:jc w:val="both"/>
              <w:outlineLvl w:val="0"/>
              <w:rPr>
                <w:rFonts w:ascii="Calibri" w:hAnsi="Calibri"/>
                <w:b/>
                <w:bCs/>
                <w:color w:val="0000FF"/>
                <w:sz w:val="28"/>
                <w:szCs w:val="28"/>
              </w:rPr>
            </w:pPr>
          </w:p>
        </w:tc>
      </w:tr>
      <w:tr w:rsidR="00641CA4" w:rsidRPr="00413B03" w14:paraId="0D0B1CF1" w14:textId="77777777" w:rsidTr="00C830F7">
        <w:tc>
          <w:tcPr>
            <w:tcW w:w="9854" w:type="dxa"/>
            <w:gridSpan w:val="2"/>
          </w:tcPr>
          <w:p w14:paraId="2EDA7018" w14:textId="77777777" w:rsidR="00641CA4" w:rsidRPr="005E5EC8" w:rsidRDefault="00641CA4" w:rsidP="00C830F7">
            <w:pPr>
              <w:jc w:val="both"/>
              <w:outlineLvl w:val="0"/>
              <w:rPr>
                <w:rFonts w:ascii="Calibri" w:hAnsi="Calibri"/>
                <w:b/>
              </w:rPr>
            </w:pPr>
            <w:r w:rsidRPr="005E5EC8">
              <w:rPr>
                <w:rFonts w:ascii="Calibri" w:hAnsi="Calibri"/>
                <w:b/>
              </w:rPr>
              <w:t>Namen procesa je zagotoviti uporabnikom dostop do standardnih storitev. Zagotavlja splošne informacije o razpoložljivih storitvah, načinu dostopa do storitev in možnosti pritožb. Vsi zahtevki morajo biti zabeleženi in sledljivi.</w:t>
            </w:r>
          </w:p>
        </w:tc>
      </w:tr>
    </w:tbl>
    <w:p w14:paraId="7E620351" w14:textId="77777777" w:rsidR="00641CA4" w:rsidRDefault="00641CA4" w:rsidP="00641CA4">
      <w:pPr>
        <w:jc w:val="both"/>
        <w:rPr>
          <w:sz w:val="22"/>
          <w:szCs w:val="22"/>
        </w:rPr>
      </w:pPr>
    </w:p>
    <w:p w14:paraId="11263C5B" w14:textId="77777777" w:rsidR="00641CA4" w:rsidRDefault="00641CA4"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F30BEE" w:rsidRPr="00F30BEE" w14:paraId="5DCD0408" w14:textId="77777777" w:rsidTr="00C830F7">
        <w:tc>
          <w:tcPr>
            <w:tcW w:w="704" w:type="dxa"/>
          </w:tcPr>
          <w:p w14:paraId="02E62157" w14:textId="77777777" w:rsidR="00641CA4" w:rsidRPr="00F30BEE" w:rsidRDefault="00641CA4" w:rsidP="00C830F7">
            <w:pPr>
              <w:jc w:val="both"/>
              <w:rPr>
                <w:rFonts w:ascii="Arial Narrow" w:hAnsi="Arial Narrow" w:cs="Arial"/>
                <w:b/>
                <w:color w:val="0000FF"/>
                <w:sz w:val="28"/>
                <w:szCs w:val="28"/>
              </w:rPr>
            </w:pPr>
            <w:r w:rsidRPr="00F30BEE">
              <w:rPr>
                <w:rFonts w:ascii="Arial Narrow" w:hAnsi="Arial Narrow" w:cs="Arial"/>
                <w:b/>
                <w:color w:val="0000FF"/>
                <w:sz w:val="28"/>
                <w:szCs w:val="28"/>
              </w:rPr>
              <w:t>d)</w:t>
            </w:r>
          </w:p>
        </w:tc>
        <w:tc>
          <w:tcPr>
            <w:tcW w:w="9150" w:type="dxa"/>
          </w:tcPr>
          <w:p w14:paraId="5199B583" w14:textId="77777777" w:rsidR="00641CA4" w:rsidRPr="00F30BEE" w:rsidRDefault="00641CA4" w:rsidP="00C830F7">
            <w:pPr>
              <w:jc w:val="both"/>
              <w:outlineLvl w:val="0"/>
              <w:rPr>
                <w:rFonts w:ascii="Calibri" w:hAnsi="Calibri"/>
                <w:b/>
                <w:bCs/>
                <w:color w:val="0000FF"/>
                <w:sz w:val="28"/>
                <w:szCs w:val="28"/>
              </w:rPr>
            </w:pPr>
            <w:r w:rsidRPr="00F30BEE">
              <w:rPr>
                <w:rFonts w:ascii="Calibri" w:hAnsi="Calibri"/>
                <w:b/>
                <w:bCs/>
                <w:color w:val="0000FF"/>
                <w:sz w:val="28"/>
                <w:szCs w:val="28"/>
              </w:rPr>
              <w:t>Upravljanje baze znanja (Knowledge Management)</w:t>
            </w:r>
          </w:p>
          <w:p w14:paraId="10D53132" w14:textId="77777777" w:rsidR="00641CA4" w:rsidRPr="00F30BEE" w:rsidRDefault="00641CA4" w:rsidP="00C830F7">
            <w:pPr>
              <w:jc w:val="both"/>
              <w:outlineLvl w:val="0"/>
              <w:rPr>
                <w:rFonts w:ascii="Calibri" w:hAnsi="Calibri"/>
                <w:b/>
                <w:bCs/>
                <w:color w:val="0000FF"/>
                <w:sz w:val="28"/>
                <w:szCs w:val="28"/>
              </w:rPr>
            </w:pPr>
          </w:p>
        </w:tc>
      </w:tr>
      <w:tr w:rsidR="00641CA4" w:rsidRPr="00413B03" w14:paraId="07F157C5" w14:textId="77777777" w:rsidTr="00C830F7">
        <w:tc>
          <w:tcPr>
            <w:tcW w:w="9854" w:type="dxa"/>
            <w:gridSpan w:val="2"/>
          </w:tcPr>
          <w:p w14:paraId="1D20A1F1" w14:textId="77777777" w:rsidR="00641CA4" w:rsidRPr="00842043" w:rsidRDefault="00641CA4" w:rsidP="00C830F7">
            <w:pPr>
              <w:jc w:val="both"/>
              <w:outlineLvl w:val="0"/>
              <w:rPr>
                <w:rFonts w:ascii="Calibri" w:hAnsi="Calibri"/>
                <w:b/>
                <w:bCs/>
              </w:rPr>
            </w:pPr>
            <w:r w:rsidRPr="00842043">
              <w:rPr>
                <w:rFonts w:ascii="Calibri" w:hAnsi="Calibri"/>
                <w:b/>
              </w:rPr>
              <w:t>Namen procesa je zagotoviti razpoložljivost znanja o vseh storitvah, z namenom učinkovitejšega in kakovostnejšega izvajanja storitev.</w:t>
            </w:r>
          </w:p>
        </w:tc>
      </w:tr>
    </w:tbl>
    <w:p w14:paraId="50C0E367" w14:textId="77777777" w:rsidR="00641CA4" w:rsidRDefault="00641CA4"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F30BEE" w:rsidRPr="00F30BEE" w14:paraId="00BE4F54" w14:textId="77777777" w:rsidTr="00C830F7">
        <w:tc>
          <w:tcPr>
            <w:tcW w:w="704" w:type="dxa"/>
          </w:tcPr>
          <w:p w14:paraId="12E0C129" w14:textId="77777777" w:rsidR="00641CA4" w:rsidRPr="00F30BEE" w:rsidRDefault="00641CA4" w:rsidP="00C830F7">
            <w:pPr>
              <w:jc w:val="both"/>
              <w:rPr>
                <w:rFonts w:ascii="Arial Narrow" w:hAnsi="Arial Narrow" w:cs="Arial"/>
                <w:b/>
                <w:color w:val="0000FF"/>
                <w:sz w:val="28"/>
                <w:szCs w:val="28"/>
              </w:rPr>
            </w:pPr>
            <w:r w:rsidRPr="00F30BEE">
              <w:rPr>
                <w:rFonts w:ascii="Arial Narrow" w:hAnsi="Arial Narrow" w:cs="Arial"/>
                <w:b/>
                <w:color w:val="0000FF"/>
                <w:sz w:val="28"/>
                <w:szCs w:val="28"/>
              </w:rPr>
              <w:t>e)</w:t>
            </w:r>
          </w:p>
        </w:tc>
        <w:tc>
          <w:tcPr>
            <w:tcW w:w="9150" w:type="dxa"/>
          </w:tcPr>
          <w:p w14:paraId="535EF418" w14:textId="77777777" w:rsidR="00641CA4" w:rsidRPr="00F30BEE" w:rsidRDefault="00641CA4" w:rsidP="00C830F7">
            <w:pPr>
              <w:jc w:val="both"/>
              <w:outlineLvl w:val="0"/>
              <w:rPr>
                <w:rFonts w:ascii="Calibri" w:hAnsi="Calibri"/>
                <w:b/>
                <w:bCs/>
                <w:color w:val="0000FF"/>
                <w:sz w:val="28"/>
                <w:szCs w:val="28"/>
              </w:rPr>
            </w:pPr>
            <w:r w:rsidRPr="00F30BEE">
              <w:rPr>
                <w:rFonts w:ascii="Calibri" w:hAnsi="Calibri"/>
                <w:b/>
                <w:bCs/>
                <w:color w:val="0000FF"/>
                <w:sz w:val="28"/>
                <w:szCs w:val="28"/>
              </w:rPr>
              <w:t>Upravljanje sprememb (Change Management)</w:t>
            </w:r>
          </w:p>
          <w:p w14:paraId="7CC73161" w14:textId="77777777" w:rsidR="00641CA4" w:rsidRPr="00F30BEE" w:rsidRDefault="00641CA4" w:rsidP="00C830F7">
            <w:pPr>
              <w:jc w:val="both"/>
              <w:outlineLvl w:val="0"/>
              <w:rPr>
                <w:rFonts w:ascii="Calibri" w:hAnsi="Calibri"/>
                <w:b/>
                <w:bCs/>
                <w:color w:val="0000FF"/>
                <w:sz w:val="28"/>
                <w:szCs w:val="28"/>
              </w:rPr>
            </w:pPr>
          </w:p>
        </w:tc>
      </w:tr>
      <w:tr w:rsidR="00641CA4" w:rsidRPr="00413B03" w14:paraId="01019482" w14:textId="77777777" w:rsidTr="00C830F7">
        <w:tc>
          <w:tcPr>
            <w:tcW w:w="9854" w:type="dxa"/>
            <w:gridSpan w:val="2"/>
          </w:tcPr>
          <w:p w14:paraId="1FF5EB03" w14:textId="77777777" w:rsidR="00641CA4" w:rsidRPr="00B553B4" w:rsidRDefault="00641CA4" w:rsidP="00C830F7">
            <w:pPr>
              <w:jc w:val="both"/>
              <w:rPr>
                <w:rFonts w:ascii="Calibri" w:hAnsi="Calibri"/>
                <w:b/>
              </w:rPr>
            </w:pPr>
            <w:r w:rsidRPr="00B553B4">
              <w:rPr>
                <w:rFonts w:ascii="Calibri" w:hAnsi="Calibri"/>
                <w:b/>
              </w:rPr>
              <w:t>Proces zagotavlja popolno kontrolo nad spremembami in skrbi za učinkovito upravljanje s spremembami. Informacije o spremembah imajo vire v zahtevah za spremembo, konfiguracijski zbirki podatkov in drugih procesih. Rezultati so večja usmerjenost IT servisov poslovnim potrebam, izboljšane ocene rizikov, izboljšana produktivnost uporabnikov, zmanjšani nasprotujoči učinki na kakovost servisov.</w:t>
            </w:r>
          </w:p>
          <w:p w14:paraId="38458CFC" w14:textId="77777777" w:rsidR="00641CA4" w:rsidRPr="00B553B4" w:rsidRDefault="00641CA4" w:rsidP="00C830F7">
            <w:pPr>
              <w:jc w:val="both"/>
              <w:rPr>
                <w:rFonts w:ascii="Calibri" w:hAnsi="Calibri"/>
                <w:b/>
              </w:rPr>
            </w:pPr>
          </w:p>
          <w:p w14:paraId="5F3E7C0B" w14:textId="77777777" w:rsidR="00641CA4" w:rsidRPr="00B553B4" w:rsidRDefault="00641CA4" w:rsidP="00C830F7">
            <w:pPr>
              <w:jc w:val="both"/>
              <w:rPr>
                <w:rFonts w:ascii="Calibri" w:hAnsi="Calibri"/>
                <w:b/>
              </w:rPr>
            </w:pPr>
            <w:r w:rsidRPr="00B553B4">
              <w:rPr>
                <w:rFonts w:ascii="Calibri" w:hAnsi="Calibri"/>
                <w:b/>
              </w:rPr>
              <w:t>Aktivnosti:</w:t>
            </w:r>
          </w:p>
          <w:p w14:paraId="7B29A814" w14:textId="77777777" w:rsidR="00641CA4" w:rsidRPr="00B553B4" w:rsidRDefault="00641CA4" w:rsidP="00804AA9">
            <w:pPr>
              <w:numPr>
                <w:ilvl w:val="0"/>
                <w:numId w:val="22"/>
              </w:numPr>
              <w:jc w:val="both"/>
              <w:rPr>
                <w:rFonts w:ascii="Calibri" w:hAnsi="Calibri"/>
                <w:b/>
              </w:rPr>
            </w:pPr>
            <w:r w:rsidRPr="00B553B4">
              <w:rPr>
                <w:rFonts w:ascii="Calibri" w:hAnsi="Calibri"/>
                <w:b/>
              </w:rPr>
              <w:t>Beleženje zahtev za spremembo (RFC)</w:t>
            </w:r>
          </w:p>
          <w:p w14:paraId="082211A9" w14:textId="77777777" w:rsidR="00641CA4" w:rsidRPr="00B553B4" w:rsidRDefault="00641CA4" w:rsidP="00804AA9">
            <w:pPr>
              <w:numPr>
                <w:ilvl w:val="0"/>
                <w:numId w:val="22"/>
              </w:numPr>
              <w:jc w:val="both"/>
              <w:rPr>
                <w:rFonts w:ascii="Calibri" w:hAnsi="Calibri"/>
                <w:b/>
              </w:rPr>
            </w:pPr>
            <w:r w:rsidRPr="00B553B4">
              <w:rPr>
                <w:rFonts w:ascii="Calibri" w:hAnsi="Calibri"/>
                <w:b/>
              </w:rPr>
              <w:t>Filtriranje nesmiselnih RFC</w:t>
            </w:r>
          </w:p>
          <w:p w14:paraId="1E0C46C1" w14:textId="77777777" w:rsidR="00641CA4" w:rsidRPr="00B553B4" w:rsidRDefault="00641CA4" w:rsidP="00804AA9">
            <w:pPr>
              <w:numPr>
                <w:ilvl w:val="0"/>
                <w:numId w:val="22"/>
              </w:numPr>
              <w:jc w:val="both"/>
              <w:rPr>
                <w:rFonts w:ascii="Calibri" w:hAnsi="Calibri"/>
                <w:b/>
              </w:rPr>
            </w:pPr>
            <w:r w:rsidRPr="00B553B4">
              <w:rPr>
                <w:rFonts w:ascii="Calibri" w:hAnsi="Calibri"/>
                <w:b/>
              </w:rPr>
              <w:t>Določanje prioritet na podlagi ocene rizika</w:t>
            </w:r>
          </w:p>
          <w:p w14:paraId="58032318" w14:textId="77777777" w:rsidR="00641CA4" w:rsidRPr="00B553B4" w:rsidRDefault="00641CA4" w:rsidP="00804AA9">
            <w:pPr>
              <w:numPr>
                <w:ilvl w:val="0"/>
                <w:numId w:val="22"/>
              </w:numPr>
              <w:jc w:val="both"/>
              <w:rPr>
                <w:rFonts w:ascii="Calibri" w:hAnsi="Calibri"/>
                <w:b/>
              </w:rPr>
            </w:pPr>
            <w:r w:rsidRPr="00B553B4">
              <w:rPr>
                <w:rFonts w:ascii="Calibri" w:hAnsi="Calibri"/>
                <w:b/>
              </w:rPr>
              <w:t>Kategorizacija RFC-jev na podlagi vpliva spremembe</w:t>
            </w:r>
          </w:p>
          <w:p w14:paraId="0B66266A" w14:textId="77777777" w:rsidR="00641CA4" w:rsidRPr="00B553B4" w:rsidRDefault="00641CA4" w:rsidP="00804AA9">
            <w:pPr>
              <w:numPr>
                <w:ilvl w:val="0"/>
                <w:numId w:val="22"/>
              </w:numPr>
              <w:jc w:val="both"/>
              <w:rPr>
                <w:rFonts w:ascii="Calibri" w:hAnsi="Calibri"/>
                <w:b/>
              </w:rPr>
            </w:pPr>
            <w:r w:rsidRPr="00B553B4">
              <w:rPr>
                <w:rFonts w:ascii="Calibri" w:hAnsi="Calibri"/>
                <w:b/>
              </w:rPr>
              <w:t>Ocena resursov in vplivov</w:t>
            </w:r>
          </w:p>
          <w:p w14:paraId="68DC6A0D" w14:textId="77777777" w:rsidR="00641CA4" w:rsidRPr="00B553B4" w:rsidRDefault="00641CA4" w:rsidP="00804AA9">
            <w:pPr>
              <w:numPr>
                <w:ilvl w:val="0"/>
                <w:numId w:val="22"/>
              </w:numPr>
              <w:jc w:val="both"/>
              <w:rPr>
                <w:rFonts w:ascii="Calibri" w:hAnsi="Calibri"/>
                <w:b/>
              </w:rPr>
            </w:pPr>
            <w:r w:rsidRPr="00B553B4">
              <w:rPr>
                <w:rFonts w:ascii="Calibri" w:hAnsi="Calibri"/>
                <w:b/>
              </w:rPr>
              <w:t>Potrditev spremembe na podlagi finančnih, poslovnih in tehničnih kriterijev</w:t>
            </w:r>
          </w:p>
          <w:p w14:paraId="6ADD61BE" w14:textId="77777777" w:rsidR="00641CA4" w:rsidRPr="00B553B4" w:rsidRDefault="00641CA4" w:rsidP="00804AA9">
            <w:pPr>
              <w:numPr>
                <w:ilvl w:val="0"/>
                <w:numId w:val="22"/>
              </w:numPr>
              <w:jc w:val="both"/>
              <w:rPr>
                <w:rFonts w:ascii="Calibri" w:hAnsi="Calibri"/>
                <w:b/>
              </w:rPr>
            </w:pPr>
            <w:r w:rsidRPr="00B553B4">
              <w:rPr>
                <w:rFonts w:ascii="Calibri" w:hAnsi="Calibri"/>
                <w:b/>
              </w:rPr>
              <w:t>Vnaprejšnje planiranje sprememb</w:t>
            </w:r>
          </w:p>
          <w:p w14:paraId="49FB9AE0" w14:textId="77777777" w:rsidR="00641CA4" w:rsidRPr="00B553B4" w:rsidRDefault="00641CA4" w:rsidP="00804AA9">
            <w:pPr>
              <w:numPr>
                <w:ilvl w:val="0"/>
                <w:numId w:val="22"/>
              </w:numPr>
              <w:jc w:val="both"/>
              <w:rPr>
                <w:rFonts w:ascii="Calibri" w:hAnsi="Calibri"/>
                <w:b/>
              </w:rPr>
            </w:pPr>
            <w:r w:rsidRPr="00B553B4">
              <w:rPr>
                <w:rFonts w:ascii="Calibri" w:hAnsi="Calibri"/>
                <w:b/>
              </w:rPr>
              <w:t>Koordinacija sprememb (implementacija in testiranja)</w:t>
            </w:r>
          </w:p>
          <w:p w14:paraId="54717018" w14:textId="77777777" w:rsidR="00641CA4" w:rsidRPr="00B553B4" w:rsidRDefault="00641CA4" w:rsidP="00804AA9">
            <w:pPr>
              <w:numPr>
                <w:ilvl w:val="0"/>
                <w:numId w:val="22"/>
              </w:numPr>
              <w:jc w:val="both"/>
              <w:rPr>
                <w:rFonts w:ascii="Calibri" w:hAnsi="Calibri"/>
                <w:b/>
              </w:rPr>
            </w:pPr>
            <w:r w:rsidRPr="00B553B4">
              <w:rPr>
                <w:rFonts w:ascii="Calibri" w:hAnsi="Calibri"/>
                <w:b/>
              </w:rPr>
              <w:t>Pregled in zapiranje sprememb</w:t>
            </w:r>
          </w:p>
          <w:p w14:paraId="1EE63811" w14:textId="77777777" w:rsidR="00641CA4" w:rsidRPr="00B553B4" w:rsidRDefault="00641CA4" w:rsidP="00804AA9">
            <w:pPr>
              <w:numPr>
                <w:ilvl w:val="0"/>
                <w:numId w:val="22"/>
              </w:numPr>
              <w:jc w:val="both"/>
              <w:rPr>
                <w:rFonts w:ascii="Calibri" w:hAnsi="Calibri"/>
                <w:b/>
              </w:rPr>
            </w:pPr>
            <w:r w:rsidRPr="00B553B4">
              <w:rPr>
                <w:rFonts w:ascii="Calibri" w:hAnsi="Calibri"/>
                <w:b/>
              </w:rPr>
              <w:t>Priprava poročil za upravo</w:t>
            </w:r>
          </w:p>
        </w:tc>
      </w:tr>
    </w:tbl>
    <w:p w14:paraId="34AAF8C6" w14:textId="77777777" w:rsidR="00641CA4" w:rsidRPr="00163511" w:rsidRDefault="00641CA4" w:rsidP="00641CA4">
      <w:pPr>
        <w:jc w:val="both"/>
        <w:rPr>
          <w:sz w:val="22"/>
          <w:szCs w:val="22"/>
        </w:rPr>
      </w:pPr>
      <w:r>
        <w:rPr>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F30BEE" w:rsidRPr="00F30BEE" w14:paraId="302782CC" w14:textId="77777777" w:rsidTr="00C830F7">
        <w:tc>
          <w:tcPr>
            <w:tcW w:w="704" w:type="dxa"/>
          </w:tcPr>
          <w:p w14:paraId="1E168A97" w14:textId="77777777" w:rsidR="00641CA4" w:rsidRPr="00F30BEE" w:rsidRDefault="00641CA4" w:rsidP="00C830F7">
            <w:pPr>
              <w:jc w:val="both"/>
              <w:rPr>
                <w:rFonts w:ascii="Arial Narrow" w:hAnsi="Arial Narrow" w:cs="Arial"/>
                <w:b/>
                <w:color w:val="0000FF"/>
                <w:sz w:val="28"/>
                <w:szCs w:val="28"/>
              </w:rPr>
            </w:pPr>
            <w:r w:rsidRPr="00F30BEE">
              <w:rPr>
                <w:rFonts w:ascii="Arial Narrow" w:hAnsi="Arial Narrow" w:cs="Arial"/>
                <w:b/>
                <w:color w:val="0000FF"/>
                <w:sz w:val="28"/>
                <w:szCs w:val="28"/>
              </w:rPr>
              <w:t>f)</w:t>
            </w:r>
          </w:p>
        </w:tc>
        <w:tc>
          <w:tcPr>
            <w:tcW w:w="9150" w:type="dxa"/>
          </w:tcPr>
          <w:p w14:paraId="61CF8CD8" w14:textId="77777777" w:rsidR="00641CA4" w:rsidRPr="00F30BEE" w:rsidRDefault="00641CA4" w:rsidP="00C830F7">
            <w:pPr>
              <w:jc w:val="both"/>
              <w:outlineLvl w:val="0"/>
              <w:rPr>
                <w:rFonts w:ascii="Calibri" w:hAnsi="Calibri"/>
                <w:b/>
                <w:bCs/>
                <w:color w:val="0000FF"/>
                <w:sz w:val="28"/>
                <w:szCs w:val="28"/>
              </w:rPr>
            </w:pPr>
            <w:r w:rsidRPr="00F30BEE">
              <w:rPr>
                <w:rFonts w:ascii="Calibri" w:hAnsi="Calibri"/>
                <w:b/>
                <w:bCs/>
                <w:color w:val="0000FF"/>
                <w:sz w:val="28"/>
                <w:szCs w:val="28"/>
              </w:rPr>
              <w:t>Upravljanje konfiguracije (Configuration Management)</w:t>
            </w:r>
          </w:p>
          <w:p w14:paraId="725B35B0" w14:textId="77777777" w:rsidR="00641CA4" w:rsidRPr="00F30BEE" w:rsidRDefault="00641CA4" w:rsidP="00C830F7">
            <w:pPr>
              <w:jc w:val="both"/>
              <w:outlineLvl w:val="0"/>
              <w:rPr>
                <w:rFonts w:ascii="Calibri" w:hAnsi="Calibri"/>
                <w:b/>
                <w:bCs/>
                <w:color w:val="0000FF"/>
                <w:sz w:val="28"/>
                <w:szCs w:val="28"/>
              </w:rPr>
            </w:pPr>
          </w:p>
        </w:tc>
      </w:tr>
      <w:tr w:rsidR="00641CA4" w:rsidRPr="00413B03" w14:paraId="1EAA5AC7" w14:textId="77777777" w:rsidTr="00C830F7">
        <w:tc>
          <w:tcPr>
            <w:tcW w:w="9854" w:type="dxa"/>
            <w:gridSpan w:val="2"/>
          </w:tcPr>
          <w:p w14:paraId="76D18846" w14:textId="77777777" w:rsidR="00641CA4" w:rsidRPr="00BC5A3F" w:rsidRDefault="00641CA4" w:rsidP="00C830F7">
            <w:pPr>
              <w:jc w:val="both"/>
              <w:rPr>
                <w:rFonts w:ascii="Calibri" w:hAnsi="Calibri"/>
                <w:b/>
              </w:rPr>
            </w:pPr>
            <w:r w:rsidRPr="00BC5A3F">
              <w:rPr>
                <w:rFonts w:ascii="Calibri" w:hAnsi="Calibri"/>
                <w:b/>
              </w:rPr>
              <w:t>Proces je osnova za uspešno upravljanje IT storitev. Skrbi za popis vseh konfiguracijskih enot. Rezultat je konfiguracijska zbirka podatkov (Configuration Management Database-CMDB), ki vključuje podatke o strojni in programski opremi, načrti za obnovitev delovanja, poročila o incidentih, težavah, napakah in spremembah povezanih z vsakim elementom konfiguracije.  Bistvena sestavina so odnosi in povezave med posameznimi sestavinami sistema in njihovimi sestavni deli.</w:t>
            </w:r>
          </w:p>
          <w:p w14:paraId="5F65E029" w14:textId="77777777" w:rsidR="00641CA4" w:rsidRPr="00BC5A3F" w:rsidRDefault="00641CA4" w:rsidP="00C830F7">
            <w:pPr>
              <w:jc w:val="both"/>
              <w:rPr>
                <w:rFonts w:ascii="Calibri" w:hAnsi="Calibri"/>
                <w:b/>
              </w:rPr>
            </w:pPr>
          </w:p>
          <w:p w14:paraId="6255731D" w14:textId="77777777" w:rsidR="00641CA4" w:rsidRPr="00BC5A3F" w:rsidRDefault="00641CA4" w:rsidP="00C830F7">
            <w:pPr>
              <w:jc w:val="both"/>
              <w:rPr>
                <w:rFonts w:ascii="Calibri" w:hAnsi="Calibri"/>
                <w:b/>
              </w:rPr>
            </w:pPr>
            <w:r w:rsidRPr="00BC5A3F">
              <w:rPr>
                <w:rFonts w:ascii="Calibri" w:hAnsi="Calibri"/>
                <w:b/>
              </w:rPr>
              <w:t>Aktivnosti:</w:t>
            </w:r>
          </w:p>
          <w:p w14:paraId="032E00CC" w14:textId="77777777" w:rsidR="00641CA4" w:rsidRPr="00BC5A3F" w:rsidRDefault="00641CA4" w:rsidP="00804AA9">
            <w:pPr>
              <w:numPr>
                <w:ilvl w:val="0"/>
                <w:numId w:val="22"/>
              </w:numPr>
              <w:jc w:val="both"/>
              <w:rPr>
                <w:rFonts w:ascii="Calibri" w:hAnsi="Calibri"/>
                <w:b/>
              </w:rPr>
            </w:pPr>
            <w:r w:rsidRPr="00BC5A3F">
              <w:rPr>
                <w:rFonts w:ascii="Calibri" w:hAnsi="Calibri"/>
                <w:b/>
              </w:rPr>
              <w:t>Načrtovanje procesa (specifikacija namena, področij, ciljev, standardov, procesov)</w:t>
            </w:r>
          </w:p>
          <w:p w14:paraId="16E13CBF" w14:textId="77777777" w:rsidR="00641CA4" w:rsidRPr="00BC5A3F" w:rsidRDefault="00641CA4" w:rsidP="00804AA9">
            <w:pPr>
              <w:numPr>
                <w:ilvl w:val="0"/>
                <w:numId w:val="22"/>
              </w:numPr>
              <w:jc w:val="both"/>
              <w:rPr>
                <w:rFonts w:ascii="Calibri" w:hAnsi="Calibri"/>
                <w:b/>
              </w:rPr>
            </w:pPr>
            <w:r w:rsidRPr="00BC5A3F">
              <w:rPr>
                <w:rFonts w:ascii="Calibri" w:hAnsi="Calibri"/>
                <w:b/>
              </w:rPr>
              <w:t>Določanje oblik imen in zapisov za posamezne enote</w:t>
            </w:r>
          </w:p>
          <w:p w14:paraId="59E42C6D" w14:textId="77777777" w:rsidR="00641CA4" w:rsidRPr="00BC5A3F" w:rsidRDefault="00641CA4" w:rsidP="00804AA9">
            <w:pPr>
              <w:numPr>
                <w:ilvl w:val="0"/>
                <w:numId w:val="22"/>
              </w:numPr>
              <w:jc w:val="both"/>
              <w:rPr>
                <w:rFonts w:ascii="Calibri" w:hAnsi="Calibri"/>
                <w:b/>
              </w:rPr>
            </w:pPr>
            <w:r w:rsidRPr="00BC5A3F">
              <w:rPr>
                <w:rFonts w:ascii="Calibri" w:hAnsi="Calibri"/>
                <w:b/>
              </w:rPr>
              <w:t>Določanje urnika in procedur za izvajanje aktivnosti kot so ugotavljanje konfiguracij, nadzor, opazovanje statusa, revizija)</w:t>
            </w:r>
          </w:p>
          <w:p w14:paraId="2189358E" w14:textId="77777777" w:rsidR="00641CA4" w:rsidRPr="00BC5A3F" w:rsidRDefault="00641CA4" w:rsidP="00804AA9">
            <w:pPr>
              <w:numPr>
                <w:ilvl w:val="0"/>
                <w:numId w:val="22"/>
              </w:numPr>
              <w:jc w:val="both"/>
              <w:rPr>
                <w:rFonts w:ascii="Calibri" w:hAnsi="Calibri"/>
                <w:b/>
              </w:rPr>
            </w:pPr>
            <w:r w:rsidRPr="00BC5A3F">
              <w:rPr>
                <w:rFonts w:ascii="Calibri" w:hAnsi="Calibri"/>
                <w:b/>
              </w:rPr>
              <w:t>Identifikacija odnosov med enotami in njihovimi lastnostmi</w:t>
            </w:r>
          </w:p>
          <w:p w14:paraId="27D847E7" w14:textId="77777777" w:rsidR="00641CA4" w:rsidRPr="00BC5A3F" w:rsidRDefault="00641CA4" w:rsidP="00804AA9">
            <w:pPr>
              <w:numPr>
                <w:ilvl w:val="0"/>
                <w:numId w:val="22"/>
              </w:numPr>
              <w:jc w:val="both"/>
              <w:rPr>
                <w:rFonts w:ascii="Calibri" w:hAnsi="Calibri"/>
                <w:b/>
              </w:rPr>
            </w:pPr>
            <w:r w:rsidRPr="00BC5A3F">
              <w:rPr>
                <w:rFonts w:ascii="Calibri" w:hAnsi="Calibri"/>
                <w:b/>
              </w:rPr>
              <w:t>Registracija enot v zbirko (CMDB)</w:t>
            </w:r>
          </w:p>
          <w:p w14:paraId="2F4B2F0D" w14:textId="77777777" w:rsidR="00641CA4" w:rsidRPr="00BC5A3F" w:rsidRDefault="00641CA4" w:rsidP="00804AA9">
            <w:pPr>
              <w:numPr>
                <w:ilvl w:val="0"/>
                <w:numId w:val="22"/>
              </w:numPr>
              <w:jc w:val="both"/>
              <w:rPr>
                <w:rFonts w:ascii="Calibri" w:hAnsi="Calibri"/>
                <w:b/>
              </w:rPr>
            </w:pPr>
            <w:r w:rsidRPr="00BC5A3F">
              <w:rPr>
                <w:rFonts w:ascii="Calibri" w:hAnsi="Calibri"/>
                <w:b/>
              </w:rPr>
              <w:t>Izdelava poročil</w:t>
            </w:r>
          </w:p>
          <w:p w14:paraId="7258E029" w14:textId="77777777" w:rsidR="00641CA4" w:rsidRPr="00BC5A3F" w:rsidRDefault="00641CA4" w:rsidP="00804AA9">
            <w:pPr>
              <w:numPr>
                <w:ilvl w:val="0"/>
                <w:numId w:val="22"/>
              </w:numPr>
              <w:jc w:val="both"/>
              <w:rPr>
                <w:rFonts w:ascii="Calibri" w:hAnsi="Calibri"/>
                <w:b/>
              </w:rPr>
            </w:pPr>
            <w:r w:rsidRPr="00BC5A3F">
              <w:rPr>
                <w:rFonts w:ascii="Calibri" w:hAnsi="Calibri"/>
                <w:b/>
              </w:rPr>
              <w:t>Vodenje zgodovine sprememb</w:t>
            </w:r>
          </w:p>
          <w:p w14:paraId="569C67F3" w14:textId="77777777" w:rsidR="00641CA4" w:rsidRPr="00BC5A3F" w:rsidRDefault="00641CA4" w:rsidP="00804AA9">
            <w:pPr>
              <w:numPr>
                <w:ilvl w:val="0"/>
                <w:numId w:val="22"/>
              </w:numPr>
              <w:jc w:val="both"/>
              <w:rPr>
                <w:rFonts w:ascii="Calibri" w:hAnsi="Calibri"/>
                <w:b/>
              </w:rPr>
            </w:pPr>
            <w:r w:rsidRPr="00BC5A3F">
              <w:rPr>
                <w:rFonts w:ascii="Calibri" w:hAnsi="Calibri"/>
                <w:b/>
              </w:rPr>
              <w:t>Vodenje problemov in RFCjev</w:t>
            </w:r>
          </w:p>
          <w:p w14:paraId="494CB436" w14:textId="77777777" w:rsidR="00641CA4" w:rsidRPr="00A82B4F" w:rsidRDefault="00641CA4" w:rsidP="00804AA9">
            <w:pPr>
              <w:numPr>
                <w:ilvl w:val="0"/>
                <w:numId w:val="22"/>
              </w:numPr>
              <w:jc w:val="both"/>
              <w:rPr>
                <w:rFonts w:ascii="Calibri" w:hAnsi="Calibri"/>
                <w:b/>
              </w:rPr>
            </w:pPr>
            <w:r w:rsidRPr="00BC5A3F">
              <w:rPr>
                <w:rFonts w:ascii="Calibri" w:hAnsi="Calibri"/>
                <w:b/>
              </w:rPr>
              <w:t>Verifikacija in revizija konfiguracij</w:t>
            </w:r>
            <w:r>
              <w:rPr>
                <w:rFonts w:ascii="Calibri" w:hAnsi="Calibri"/>
                <w:b/>
              </w:rPr>
              <w:t>.</w:t>
            </w:r>
          </w:p>
        </w:tc>
      </w:tr>
    </w:tbl>
    <w:p w14:paraId="086951FF" w14:textId="77777777" w:rsidR="00641CA4" w:rsidRPr="00163511" w:rsidRDefault="00641CA4" w:rsidP="00641CA4">
      <w:pPr>
        <w:jc w:val="both"/>
        <w:rPr>
          <w:sz w:val="22"/>
          <w:szCs w:val="22"/>
        </w:rPr>
      </w:pPr>
      <w:r>
        <w:rPr>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4B75F7" w:rsidRPr="004B75F7" w14:paraId="36B18CAE" w14:textId="77777777" w:rsidTr="00C830F7">
        <w:tc>
          <w:tcPr>
            <w:tcW w:w="704" w:type="dxa"/>
          </w:tcPr>
          <w:p w14:paraId="4B7B64F9" w14:textId="77777777" w:rsidR="00641CA4" w:rsidRPr="004B75F7" w:rsidRDefault="00641CA4" w:rsidP="00C830F7">
            <w:pPr>
              <w:jc w:val="both"/>
              <w:rPr>
                <w:rFonts w:ascii="Arial Narrow" w:hAnsi="Arial Narrow" w:cs="Arial"/>
                <w:b/>
                <w:color w:val="0000FF"/>
                <w:sz w:val="28"/>
                <w:szCs w:val="28"/>
              </w:rPr>
            </w:pPr>
            <w:r w:rsidRPr="004B75F7">
              <w:rPr>
                <w:rFonts w:ascii="Arial Narrow" w:hAnsi="Arial Narrow" w:cs="Arial"/>
                <w:b/>
                <w:color w:val="0000FF"/>
                <w:sz w:val="28"/>
                <w:szCs w:val="28"/>
              </w:rPr>
              <w:t>g)</w:t>
            </w:r>
          </w:p>
        </w:tc>
        <w:tc>
          <w:tcPr>
            <w:tcW w:w="9150" w:type="dxa"/>
          </w:tcPr>
          <w:p w14:paraId="57DD8D48" w14:textId="77777777" w:rsidR="00641CA4" w:rsidRPr="004B75F7" w:rsidRDefault="00641CA4" w:rsidP="00C830F7">
            <w:pPr>
              <w:jc w:val="both"/>
              <w:outlineLvl w:val="0"/>
              <w:rPr>
                <w:rFonts w:ascii="Calibri" w:hAnsi="Calibri"/>
                <w:b/>
                <w:bCs/>
                <w:color w:val="0000FF"/>
                <w:sz w:val="28"/>
                <w:szCs w:val="28"/>
              </w:rPr>
            </w:pPr>
            <w:r w:rsidRPr="004B75F7">
              <w:rPr>
                <w:rFonts w:ascii="Calibri" w:hAnsi="Calibri"/>
                <w:b/>
                <w:bCs/>
                <w:color w:val="0000FF"/>
                <w:sz w:val="28"/>
                <w:szCs w:val="28"/>
              </w:rPr>
              <w:t>Pomoč uporabnikom (Service desk)</w:t>
            </w:r>
          </w:p>
          <w:p w14:paraId="6981E16A" w14:textId="77777777" w:rsidR="00641CA4" w:rsidRPr="004B75F7" w:rsidRDefault="00641CA4" w:rsidP="00C830F7">
            <w:pPr>
              <w:jc w:val="both"/>
              <w:outlineLvl w:val="0"/>
              <w:rPr>
                <w:rFonts w:ascii="Calibri" w:hAnsi="Calibri"/>
                <w:b/>
                <w:bCs/>
                <w:color w:val="0000FF"/>
                <w:sz w:val="28"/>
                <w:szCs w:val="28"/>
              </w:rPr>
            </w:pPr>
          </w:p>
        </w:tc>
      </w:tr>
      <w:tr w:rsidR="00641CA4" w:rsidRPr="00413B03" w14:paraId="62020417" w14:textId="77777777" w:rsidTr="00C830F7">
        <w:tc>
          <w:tcPr>
            <w:tcW w:w="9854" w:type="dxa"/>
            <w:gridSpan w:val="2"/>
          </w:tcPr>
          <w:p w14:paraId="546EBBA3" w14:textId="77777777" w:rsidR="00641CA4" w:rsidRPr="0008510D" w:rsidRDefault="00641CA4" w:rsidP="00C830F7">
            <w:pPr>
              <w:jc w:val="both"/>
              <w:rPr>
                <w:rFonts w:ascii="Calibri" w:hAnsi="Calibri"/>
                <w:b/>
              </w:rPr>
            </w:pPr>
            <w:r>
              <w:rPr>
                <w:rFonts w:ascii="Calibri" w:hAnsi="Calibri"/>
                <w:b/>
              </w:rPr>
              <w:t>Funkcija mora uporabnikom zagotavljati</w:t>
            </w:r>
            <w:r w:rsidRPr="0008510D">
              <w:rPr>
                <w:rFonts w:ascii="Calibri" w:hAnsi="Calibri"/>
                <w:b/>
              </w:rPr>
              <w:t xml:space="preserve"> eno centralno vstopno točko (EVT-enotna vstopna točka) za vse težave, poizvedbe in zahteve. Service desk upravlja z vsemi prijavljenimi incidenti, poizvedbami in zahtevami. Imeti mora dostop do baze znanj, ki vsebuje znane rešitve za incidente. Je odgovoren za povratno informiranje uporabnika o aktivnostih v zvezi z reševanja njegovega zahtevka.</w:t>
            </w:r>
          </w:p>
          <w:p w14:paraId="3721408B" w14:textId="77777777" w:rsidR="00641CA4" w:rsidRPr="0008510D" w:rsidRDefault="00641CA4" w:rsidP="00C830F7">
            <w:pPr>
              <w:jc w:val="both"/>
              <w:rPr>
                <w:rFonts w:ascii="Calibri" w:hAnsi="Calibri"/>
                <w:b/>
              </w:rPr>
            </w:pPr>
          </w:p>
          <w:p w14:paraId="11B5F6A8" w14:textId="77777777" w:rsidR="00641CA4" w:rsidRPr="0008510D" w:rsidRDefault="00641CA4" w:rsidP="00C830F7">
            <w:pPr>
              <w:jc w:val="both"/>
              <w:rPr>
                <w:rFonts w:ascii="Calibri" w:hAnsi="Calibri"/>
                <w:b/>
              </w:rPr>
            </w:pPr>
            <w:r w:rsidRPr="0008510D">
              <w:rPr>
                <w:rFonts w:ascii="Calibri" w:hAnsi="Calibri"/>
                <w:b/>
              </w:rPr>
              <w:t>Aktivnosti:</w:t>
            </w:r>
          </w:p>
          <w:p w14:paraId="0CC43C90" w14:textId="77777777" w:rsidR="00641CA4" w:rsidRPr="0008510D" w:rsidRDefault="00641CA4" w:rsidP="00804AA9">
            <w:pPr>
              <w:numPr>
                <w:ilvl w:val="0"/>
                <w:numId w:val="22"/>
              </w:numPr>
              <w:jc w:val="both"/>
              <w:rPr>
                <w:rFonts w:ascii="Calibri" w:hAnsi="Calibri"/>
                <w:b/>
              </w:rPr>
            </w:pPr>
            <w:r w:rsidRPr="0008510D">
              <w:rPr>
                <w:rFonts w:ascii="Calibri" w:hAnsi="Calibri"/>
                <w:b/>
              </w:rPr>
              <w:t>Prejemanje vseh prijav incidentov in zahtev</w:t>
            </w:r>
          </w:p>
          <w:p w14:paraId="5F541642" w14:textId="77777777" w:rsidR="00641CA4" w:rsidRPr="0008510D" w:rsidRDefault="00641CA4" w:rsidP="00804AA9">
            <w:pPr>
              <w:numPr>
                <w:ilvl w:val="0"/>
                <w:numId w:val="22"/>
              </w:numPr>
              <w:jc w:val="both"/>
              <w:rPr>
                <w:rFonts w:ascii="Calibri" w:hAnsi="Calibri"/>
                <w:b/>
              </w:rPr>
            </w:pPr>
            <w:r w:rsidRPr="0008510D">
              <w:rPr>
                <w:rFonts w:ascii="Calibri" w:hAnsi="Calibri"/>
                <w:b/>
              </w:rPr>
              <w:t>Diagnosticiranje in razvrščanje incidentov</w:t>
            </w:r>
          </w:p>
          <w:p w14:paraId="37E6D9CA" w14:textId="77777777" w:rsidR="00641CA4" w:rsidRPr="0008510D" w:rsidRDefault="00641CA4" w:rsidP="00804AA9">
            <w:pPr>
              <w:numPr>
                <w:ilvl w:val="0"/>
                <w:numId w:val="22"/>
              </w:numPr>
              <w:jc w:val="both"/>
              <w:rPr>
                <w:rFonts w:ascii="Calibri" w:hAnsi="Calibri"/>
                <w:b/>
              </w:rPr>
            </w:pPr>
            <w:r w:rsidRPr="0008510D">
              <w:rPr>
                <w:rFonts w:ascii="Calibri" w:hAnsi="Calibri"/>
                <w:b/>
              </w:rPr>
              <w:t>Določanje prioritet</w:t>
            </w:r>
          </w:p>
          <w:p w14:paraId="2E3DDEDE" w14:textId="77777777" w:rsidR="00641CA4" w:rsidRPr="0008510D" w:rsidRDefault="00641CA4" w:rsidP="00804AA9">
            <w:pPr>
              <w:numPr>
                <w:ilvl w:val="0"/>
                <w:numId w:val="22"/>
              </w:numPr>
              <w:jc w:val="both"/>
              <w:rPr>
                <w:rFonts w:ascii="Calibri" w:hAnsi="Calibri"/>
                <w:b/>
              </w:rPr>
            </w:pPr>
            <w:r w:rsidRPr="0008510D">
              <w:rPr>
                <w:rFonts w:ascii="Calibri" w:hAnsi="Calibri"/>
                <w:b/>
              </w:rPr>
              <w:t>Osnovna pomoč pri reševanju problemov</w:t>
            </w:r>
          </w:p>
          <w:p w14:paraId="169BC53D" w14:textId="77777777" w:rsidR="00641CA4" w:rsidRPr="0008510D" w:rsidRDefault="00641CA4" w:rsidP="00804AA9">
            <w:pPr>
              <w:numPr>
                <w:ilvl w:val="0"/>
                <w:numId w:val="22"/>
              </w:numPr>
              <w:jc w:val="both"/>
              <w:rPr>
                <w:rFonts w:ascii="Calibri" w:hAnsi="Calibri"/>
                <w:b/>
              </w:rPr>
            </w:pPr>
            <w:r w:rsidRPr="0008510D">
              <w:rPr>
                <w:rFonts w:ascii="Calibri" w:hAnsi="Calibri"/>
                <w:b/>
              </w:rPr>
              <w:t>Posredovanje na višji nivo (drugim ustreznim izvajalcem, pogodbenim izvajalcem oziroma specialistom za posamezna področja)</w:t>
            </w:r>
          </w:p>
          <w:p w14:paraId="70EA7FC9" w14:textId="77777777" w:rsidR="00641CA4" w:rsidRPr="0008510D" w:rsidRDefault="00641CA4" w:rsidP="00804AA9">
            <w:pPr>
              <w:numPr>
                <w:ilvl w:val="0"/>
                <w:numId w:val="22"/>
              </w:numPr>
              <w:jc w:val="both"/>
              <w:rPr>
                <w:rFonts w:ascii="Calibri" w:hAnsi="Calibri"/>
                <w:b/>
              </w:rPr>
            </w:pPr>
            <w:r w:rsidRPr="0008510D">
              <w:rPr>
                <w:rFonts w:ascii="Calibri" w:hAnsi="Calibri"/>
                <w:b/>
              </w:rPr>
              <w:t>Obveščanje IT oddelka in odjemalcev o statusu prijave</w:t>
            </w:r>
          </w:p>
          <w:p w14:paraId="6F353EEC" w14:textId="77777777" w:rsidR="00641CA4" w:rsidRPr="0008510D" w:rsidRDefault="00641CA4" w:rsidP="00804AA9">
            <w:pPr>
              <w:numPr>
                <w:ilvl w:val="0"/>
                <w:numId w:val="22"/>
              </w:numPr>
              <w:jc w:val="both"/>
              <w:rPr>
                <w:rFonts w:ascii="Calibri" w:hAnsi="Calibri"/>
                <w:b/>
              </w:rPr>
            </w:pPr>
            <w:r w:rsidRPr="0008510D">
              <w:rPr>
                <w:rFonts w:ascii="Calibri" w:hAnsi="Calibri"/>
                <w:b/>
              </w:rPr>
              <w:t>Komunikacija z ostalimi procesi</w:t>
            </w:r>
          </w:p>
          <w:p w14:paraId="68BBDC24" w14:textId="77777777" w:rsidR="00641CA4" w:rsidRPr="0008510D" w:rsidRDefault="00641CA4" w:rsidP="00804AA9">
            <w:pPr>
              <w:numPr>
                <w:ilvl w:val="0"/>
                <w:numId w:val="22"/>
              </w:numPr>
              <w:jc w:val="both"/>
              <w:rPr>
                <w:rFonts w:ascii="Calibri" w:hAnsi="Calibri"/>
                <w:b/>
              </w:rPr>
            </w:pPr>
            <w:r w:rsidRPr="0008510D">
              <w:rPr>
                <w:rFonts w:ascii="Calibri" w:hAnsi="Calibri"/>
                <w:b/>
              </w:rPr>
              <w:t>Nadzorovanje servisnih storitev</w:t>
            </w:r>
          </w:p>
          <w:p w14:paraId="09F94D63" w14:textId="77777777" w:rsidR="00641CA4" w:rsidRPr="0008510D" w:rsidRDefault="00641CA4" w:rsidP="00804AA9">
            <w:pPr>
              <w:numPr>
                <w:ilvl w:val="0"/>
                <w:numId w:val="22"/>
              </w:numPr>
              <w:jc w:val="both"/>
              <w:rPr>
                <w:rFonts w:ascii="Calibri" w:hAnsi="Calibri"/>
                <w:b/>
              </w:rPr>
            </w:pPr>
            <w:r w:rsidRPr="0008510D">
              <w:rPr>
                <w:rFonts w:ascii="Calibri" w:hAnsi="Calibri"/>
                <w:b/>
              </w:rPr>
              <w:t>Ažuriranje konfiguracijske zbirke podatkov</w:t>
            </w:r>
          </w:p>
          <w:p w14:paraId="3C1A8F8E" w14:textId="77777777" w:rsidR="00641CA4" w:rsidRPr="007D6854" w:rsidRDefault="00641CA4" w:rsidP="00804AA9">
            <w:pPr>
              <w:numPr>
                <w:ilvl w:val="0"/>
                <w:numId w:val="22"/>
              </w:numPr>
              <w:jc w:val="both"/>
              <w:rPr>
                <w:rFonts w:ascii="Calibri" w:hAnsi="Calibri"/>
                <w:b/>
              </w:rPr>
            </w:pPr>
            <w:r w:rsidRPr="0008510D">
              <w:rPr>
                <w:rFonts w:ascii="Calibri" w:hAnsi="Calibri"/>
                <w:b/>
              </w:rPr>
              <w:t>Poročanje</w:t>
            </w:r>
          </w:p>
        </w:tc>
      </w:tr>
    </w:tbl>
    <w:p w14:paraId="0263C777" w14:textId="77777777" w:rsidR="00641CA4" w:rsidRDefault="00641CA4" w:rsidP="00641CA4">
      <w:pPr>
        <w:jc w:val="both"/>
        <w:rPr>
          <w:sz w:val="22"/>
          <w:szCs w:val="22"/>
        </w:rPr>
      </w:pPr>
      <w:r>
        <w:rPr>
          <w:sz w:val="22"/>
          <w:szCs w:val="22"/>
        </w:rPr>
        <w:t xml:space="preserve"> </w:t>
      </w:r>
    </w:p>
    <w:p w14:paraId="48E7E34B" w14:textId="77777777" w:rsidR="00641CA4" w:rsidRPr="00163511" w:rsidRDefault="00641CA4"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641CA4" w:rsidRPr="00207049" w14:paraId="560608A7" w14:textId="77777777" w:rsidTr="00C830F7">
        <w:tc>
          <w:tcPr>
            <w:tcW w:w="704" w:type="dxa"/>
          </w:tcPr>
          <w:p w14:paraId="03077D88" w14:textId="77777777" w:rsidR="00641CA4" w:rsidRPr="00207049" w:rsidRDefault="00641CA4" w:rsidP="00C830F7">
            <w:pPr>
              <w:jc w:val="both"/>
              <w:rPr>
                <w:rFonts w:ascii="Arial Narrow" w:hAnsi="Arial Narrow" w:cs="Arial"/>
                <w:b/>
                <w:color w:val="0000FF"/>
                <w:sz w:val="28"/>
                <w:szCs w:val="28"/>
              </w:rPr>
            </w:pPr>
            <w:r w:rsidRPr="00207049">
              <w:rPr>
                <w:rFonts w:ascii="Arial Narrow" w:hAnsi="Arial Narrow" w:cs="Arial"/>
                <w:b/>
                <w:color w:val="0000FF"/>
                <w:sz w:val="28"/>
                <w:szCs w:val="28"/>
              </w:rPr>
              <w:t>3.</w:t>
            </w:r>
          </w:p>
        </w:tc>
        <w:tc>
          <w:tcPr>
            <w:tcW w:w="9150" w:type="dxa"/>
          </w:tcPr>
          <w:p w14:paraId="5167873F" w14:textId="77777777" w:rsidR="00641CA4" w:rsidRPr="00207049" w:rsidRDefault="00641CA4" w:rsidP="00C830F7">
            <w:pPr>
              <w:jc w:val="both"/>
              <w:outlineLvl w:val="0"/>
              <w:rPr>
                <w:rFonts w:ascii="Calibri" w:hAnsi="Calibri"/>
                <w:b/>
                <w:bCs/>
                <w:color w:val="0000FF"/>
                <w:sz w:val="28"/>
                <w:szCs w:val="28"/>
              </w:rPr>
            </w:pPr>
            <w:r w:rsidRPr="00207049">
              <w:rPr>
                <w:rFonts w:ascii="Calibri" w:hAnsi="Calibri"/>
                <w:b/>
                <w:bCs/>
                <w:color w:val="0000FF"/>
                <w:sz w:val="28"/>
                <w:szCs w:val="28"/>
              </w:rPr>
              <w:t>ZAHTEVE O RAVNI STORITEV</w:t>
            </w:r>
          </w:p>
          <w:p w14:paraId="0BBC689D" w14:textId="77777777" w:rsidR="00641CA4" w:rsidRPr="00207049" w:rsidRDefault="00641CA4" w:rsidP="00C830F7">
            <w:pPr>
              <w:jc w:val="both"/>
              <w:outlineLvl w:val="0"/>
              <w:rPr>
                <w:rFonts w:ascii="Calibri" w:hAnsi="Calibri"/>
                <w:b/>
                <w:bCs/>
                <w:color w:val="0000FF"/>
                <w:sz w:val="28"/>
                <w:szCs w:val="28"/>
              </w:rPr>
            </w:pPr>
          </w:p>
        </w:tc>
      </w:tr>
      <w:tr w:rsidR="00641CA4" w:rsidRPr="00702C8A" w14:paraId="3FA40CE8" w14:textId="77777777" w:rsidTr="00C830F7">
        <w:tc>
          <w:tcPr>
            <w:tcW w:w="704" w:type="dxa"/>
          </w:tcPr>
          <w:p w14:paraId="4086E2A8" w14:textId="77777777" w:rsidR="00641CA4" w:rsidRPr="00702C8A" w:rsidRDefault="00641CA4" w:rsidP="00C830F7">
            <w:pPr>
              <w:jc w:val="both"/>
              <w:rPr>
                <w:rFonts w:ascii="Arial Narrow" w:hAnsi="Arial Narrow" w:cs="Arial"/>
                <w:b/>
              </w:rPr>
            </w:pPr>
          </w:p>
        </w:tc>
        <w:tc>
          <w:tcPr>
            <w:tcW w:w="9150" w:type="dxa"/>
          </w:tcPr>
          <w:p w14:paraId="11B227C4" w14:textId="77777777" w:rsidR="00641CA4" w:rsidRPr="00702C8A" w:rsidRDefault="00641CA4" w:rsidP="00C830F7">
            <w:pPr>
              <w:jc w:val="both"/>
              <w:rPr>
                <w:rFonts w:ascii="Calibri" w:hAnsi="Calibri"/>
                <w:b/>
              </w:rPr>
            </w:pPr>
            <w:r w:rsidRPr="00702C8A">
              <w:rPr>
                <w:rFonts w:ascii="Calibri" w:hAnsi="Calibri"/>
                <w:b/>
              </w:rPr>
              <w:t>Zahteve o ravni storitev vsebujejo:</w:t>
            </w:r>
          </w:p>
          <w:p w14:paraId="7AAC50C8" w14:textId="77777777" w:rsidR="00641CA4" w:rsidRPr="00702C8A" w:rsidRDefault="00641CA4" w:rsidP="00C830F7">
            <w:pPr>
              <w:jc w:val="both"/>
              <w:outlineLvl w:val="0"/>
              <w:rPr>
                <w:rFonts w:ascii="Calibri" w:hAnsi="Calibri"/>
                <w:b/>
                <w:bCs/>
              </w:rPr>
            </w:pPr>
          </w:p>
        </w:tc>
      </w:tr>
      <w:tr w:rsidR="00641CA4" w:rsidRPr="00702C8A" w14:paraId="2789CC70" w14:textId="77777777" w:rsidTr="00C830F7">
        <w:tc>
          <w:tcPr>
            <w:tcW w:w="704" w:type="dxa"/>
          </w:tcPr>
          <w:p w14:paraId="138FEAB0" w14:textId="77777777" w:rsidR="00641CA4" w:rsidRPr="00702C8A" w:rsidRDefault="00641CA4" w:rsidP="00C830F7">
            <w:pPr>
              <w:jc w:val="both"/>
              <w:rPr>
                <w:rFonts w:ascii="Arial Narrow" w:hAnsi="Arial Narrow" w:cs="Arial"/>
                <w:b/>
              </w:rPr>
            </w:pPr>
            <w:r w:rsidRPr="00702C8A">
              <w:rPr>
                <w:rFonts w:ascii="Arial Narrow" w:hAnsi="Arial Narrow" w:cs="Arial"/>
                <w:b/>
              </w:rPr>
              <w:t>a)</w:t>
            </w:r>
          </w:p>
        </w:tc>
        <w:tc>
          <w:tcPr>
            <w:tcW w:w="9150" w:type="dxa"/>
          </w:tcPr>
          <w:p w14:paraId="132B2394" w14:textId="77777777" w:rsidR="00641CA4" w:rsidRDefault="00641CA4" w:rsidP="00C830F7">
            <w:pPr>
              <w:jc w:val="both"/>
              <w:rPr>
                <w:rFonts w:ascii="Calibri" w:hAnsi="Calibri"/>
                <w:b/>
              </w:rPr>
            </w:pPr>
            <w:r w:rsidRPr="00702C8A">
              <w:rPr>
                <w:rFonts w:ascii="Calibri" w:hAnsi="Calibri"/>
                <w:b/>
              </w:rPr>
              <w:t>katalog storitev, ki jih bo izvajalec opravljal,</w:t>
            </w:r>
          </w:p>
          <w:p w14:paraId="79009CBC" w14:textId="77777777" w:rsidR="00641CA4" w:rsidRPr="00702C8A" w:rsidRDefault="00641CA4" w:rsidP="00C830F7">
            <w:pPr>
              <w:jc w:val="both"/>
              <w:rPr>
                <w:rFonts w:ascii="Calibri" w:hAnsi="Calibri"/>
                <w:b/>
              </w:rPr>
            </w:pPr>
          </w:p>
        </w:tc>
      </w:tr>
      <w:tr w:rsidR="00641CA4" w:rsidRPr="00702C8A" w14:paraId="09707CF1" w14:textId="77777777" w:rsidTr="00C830F7">
        <w:tc>
          <w:tcPr>
            <w:tcW w:w="704" w:type="dxa"/>
          </w:tcPr>
          <w:p w14:paraId="6C74AD24" w14:textId="77777777" w:rsidR="00641CA4" w:rsidRPr="00702C8A" w:rsidRDefault="00641CA4" w:rsidP="00C830F7">
            <w:pPr>
              <w:jc w:val="both"/>
              <w:rPr>
                <w:rFonts w:ascii="Arial Narrow" w:hAnsi="Arial Narrow" w:cs="Arial"/>
                <w:b/>
              </w:rPr>
            </w:pPr>
            <w:r w:rsidRPr="00702C8A">
              <w:rPr>
                <w:rFonts w:ascii="Arial Narrow" w:hAnsi="Arial Narrow"/>
                <w:b/>
              </w:rPr>
              <w:t>b)</w:t>
            </w:r>
          </w:p>
        </w:tc>
        <w:tc>
          <w:tcPr>
            <w:tcW w:w="9150" w:type="dxa"/>
          </w:tcPr>
          <w:p w14:paraId="532330B8" w14:textId="77777777" w:rsidR="00641CA4" w:rsidRDefault="00641CA4" w:rsidP="00C830F7">
            <w:pPr>
              <w:jc w:val="both"/>
              <w:rPr>
                <w:rFonts w:ascii="Calibri" w:hAnsi="Calibri"/>
                <w:b/>
              </w:rPr>
            </w:pPr>
            <w:r w:rsidRPr="00702C8A">
              <w:rPr>
                <w:rFonts w:ascii="Calibri" w:hAnsi="Calibri"/>
                <w:b/>
              </w:rPr>
              <w:t>določanje prioritet in odzivnih časov,</w:t>
            </w:r>
          </w:p>
          <w:p w14:paraId="0810D964" w14:textId="77777777" w:rsidR="00641CA4" w:rsidRPr="00702C8A" w:rsidRDefault="00641CA4" w:rsidP="00C830F7">
            <w:pPr>
              <w:jc w:val="both"/>
              <w:rPr>
                <w:rFonts w:ascii="Calibri" w:hAnsi="Calibri"/>
                <w:b/>
              </w:rPr>
            </w:pPr>
          </w:p>
        </w:tc>
      </w:tr>
      <w:tr w:rsidR="00641CA4" w:rsidRPr="00702C8A" w14:paraId="33674722" w14:textId="77777777" w:rsidTr="00C830F7">
        <w:tc>
          <w:tcPr>
            <w:tcW w:w="704" w:type="dxa"/>
          </w:tcPr>
          <w:p w14:paraId="3B75D216" w14:textId="77777777" w:rsidR="00641CA4" w:rsidRPr="00702C8A" w:rsidRDefault="00641CA4" w:rsidP="00C830F7">
            <w:pPr>
              <w:jc w:val="both"/>
              <w:rPr>
                <w:rFonts w:ascii="Arial Narrow" w:hAnsi="Arial Narrow" w:cs="Arial"/>
                <w:b/>
              </w:rPr>
            </w:pPr>
            <w:r>
              <w:rPr>
                <w:rFonts w:ascii="Arial Narrow" w:hAnsi="Arial Narrow"/>
                <w:b/>
              </w:rPr>
              <w:t>c</w:t>
            </w:r>
            <w:r w:rsidRPr="00702C8A">
              <w:rPr>
                <w:rFonts w:ascii="Arial Narrow" w:hAnsi="Arial Narrow"/>
                <w:b/>
              </w:rPr>
              <w:t>)</w:t>
            </w:r>
          </w:p>
        </w:tc>
        <w:tc>
          <w:tcPr>
            <w:tcW w:w="9150" w:type="dxa"/>
          </w:tcPr>
          <w:p w14:paraId="32097A19" w14:textId="77777777" w:rsidR="00641CA4" w:rsidRDefault="00641CA4" w:rsidP="00C830F7">
            <w:pPr>
              <w:jc w:val="both"/>
              <w:rPr>
                <w:rFonts w:ascii="Calibri" w:hAnsi="Calibri"/>
                <w:b/>
              </w:rPr>
            </w:pPr>
            <w:r w:rsidRPr="00702C8A">
              <w:rPr>
                <w:rFonts w:ascii="Calibri" w:hAnsi="Calibri"/>
                <w:b/>
              </w:rPr>
              <w:t>delovni čas,</w:t>
            </w:r>
          </w:p>
          <w:p w14:paraId="309DDE56" w14:textId="77777777" w:rsidR="00641CA4" w:rsidRPr="00702C8A" w:rsidRDefault="00641CA4" w:rsidP="00C830F7">
            <w:pPr>
              <w:jc w:val="both"/>
              <w:rPr>
                <w:rFonts w:ascii="Calibri" w:hAnsi="Calibri"/>
                <w:b/>
              </w:rPr>
            </w:pPr>
          </w:p>
        </w:tc>
      </w:tr>
      <w:tr w:rsidR="00641CA4" w:rsidRPr="00702C8A" w14:paraId="6D5FD934" w14:textId="77777777" w:rsidTr="00C830F7">
        <w:tc>
          <w:tcPr>
            <w:tcW w:w="704" w:type="dxa"/>
          </w:tcPr>
          <w:p w14:paraId="1C20BE8B" w14:textId="77777777" w:rsidR="00641CA4" w:rsidRPr="00702C8A" w:rsidRDefault="00641CA4" w:rsidP="00C830F7">
            <w:pPr>
              <w:jc w:val="both"/>
              <w:rPr>
                <w:rFonts w:ascii="Arial Narrow" w:hAnsi="Arial Narrow" w:cs="Arial"/>
                <w:b/>
              </w:rPr>
            </w:pPr>
            <w:r>
              <w:rPr>
                <w:rFonts w:ascii="Arial Narrow" w:hAnsi="Arial Narrow"/>
                <w:b/>
              </w:rPr>
              <w:t>d</w:t>
            </w:r>
            <w:r w:rsidRPr="00702C8A">
              <w:rPr>
                <w:rFonts w:ascii="Arial Narrow" w:hAnsi="Arial Narrow"/>
                <w:b/>
              </w:rPr>
              <w:t>)</w:t>
            </w:r>
          </w:p>
        </w:tc>
        <w:tc>
          <w:tcPr>
            <w:tcW w:w="9150" w:type="dxa"/>
          </w:tcPr>
          <w:p w14:paraId="2F3A9025" w14:textId="77777777" w:rsidR="00641CA4" w:rsidRDefault="00641CA4" w:rsidP="00C830F7">
            <w:pPr>
              <w:jc w:val="both"/>
              <w:rPr>
                <w:rFonts w:ascii="Calibri" w:hAnsi="Calibri"/>
                <w:b/>
              </w:rPr>
            </w:pPr>
            <w:r w:rsidRPr="00702C8A">
              <w:rPr>
                <w:rFonts w:ascii="Calibri" w:hAnsi="Calibri"/>
                <w:b/>
              </w:rPr>
              <w:t>način zagotavljanja podpore IT storitvam,</w:t>
            </w:r>
          </w:p>
          <w:p w14:paraId="74B8B760" w14:textId="77777777" w:rsidR="00641CA4" w:rsidRPr="00702C8A" w:rsidRDefault="00641CA4" w:rsidP="00C830F7">
            <w:pPr>
              <w:jc w:val="both"/>
              <w:rPr>
                <w:rFonts w:ascii="Calibri" w:hAnsi="Calibri"/>
                <w:b/>
              </w:rPr>
            </w:pPr>
          </w:p>
        </w:tc>
      </w:tr>
      <w:tr w:rsidR="00641CA4" w:rsidRPr="00702C8A" w14:paraId="707B0456" w14:textId="77777777" w:rsidTr="00C830F7">
        <w:tc>
          <w:tcPr>
            <w:tcW w:w="704" w:type="dxa"/>
          </w:tcPr>
          <w:p w14:paraId="111C9F7F" w14:textId="77777777" w:rsidR="00641CA4" w:rsidRPr="00702C8A" w:rsidRDefault="00641CA4" w:rsidP="00C830F7">
            <w:pPr>
              <w:jc w:val="both"/>
              <w:rPr>
                <w:rFonts w:ascii="Arial Narrow" w:hAnsi="Arial Narrow" w:cs="Arial"/>
                <w:b/>
              </w:rPr>
            </w:pPr>
            <w:r>
              <w:rPr>
                <w:rFonts w:ascii="Arial Narrow" w:hAnsi="Arial Narrow"/>
                <w:b/>
              </w:rPr>
              <w:t>e</w:t>
            </w:r>
            <w:r w:rsidRPr="00702C8A">
              <w:rPr>
                <w:rFonts w:ascii="Arial Narrow" w:hAnsi="Arial Narrow"/>
                <w:b/>
              </w:rPr>
              <w:t>)</w:t>
            </w:r>
          </w:p>
        </w:tc>
        <w:tc>
          <w:tcPr>
            <w:tcW w:w="9150" w:type="dxa"/>
          </w:tcPr>
          <w:p w14:paraId="121F8B81" w14:textId="77777777" w:rsidR="00641CA4" w:rsidRDefault="00641CA4" w:rsidP="00C830F7">
            <w:pPr>
              <w:jc w:val="both"/>
              <w:rPr>
                <w:rFonts w:ascii="Calibri" w:hAnsi="Calibri"/>
                <w:b/>
              </w:rPr>
            </w:pPr>
            <w:r w:rsidRPr="00702C8A">
              <w:rPr>
                <w:rFonts w:ascii="Calibri" w:hAnsi="Calibri"/>
                <w:b/>
              </w:rPr>
              <w:t>usposobljenost kadrov in število kadrov,</w:t>
            </w:r>
          </w:p>
          <w:p w14:paraId="5F378876" w14:textId="77777777" w:rsidR="00641CA4" w:rsidRPr="00702C8A" w:rsidRDefault="00641CA4" w:rsidP="00C830F7">
            <w:pPr>
              <w:jc w:val="both"/>
              <w:rPr>
                <w:rFonts w:ascii="Calibri" w:hAnsi="Calibri"/>
                <w:b/>
              </w:rPr>
            </w:pPr>
          </w:p>
        </w:tc>
      </w:tr>
      <w:tr w:rsidR="00641CA4" w:rsidRPr="00702C8A" w14:paraId="1D481026" w14:textId="77777777" w:rsidTr="00C830F7">
        <w:tc>
          <w:tcPr>
            <w:tcW w:w="704" w:type="dxa"/>
          </w:tcPr>
          <w:p w14:paraId="3A623F8B" w14:textId="77777777" w:rsidR="00641CA4" w:rsidRPr="00702C8A" w:rsidRDefault="00641CA4" w:rsidP="00C830F7">
            <w:pPr>
              <w:jc w:val="both"/>
              <w:rPr>
                <w:rFonts w:ascii="Arial Narrow" w:hAnsi="Arial Narrow" w:cs="Arial"/>
                <w:b/>
              </w:rPr>
            </w:pPr>
            <w:r>
              <w:rPr>
                <w:rFonts w:ascii="Arial Narrow" w:hAnsi="Arial Narrow"/>
                <w:b/>
              </w:rPr>
              <w:t>f</w:t>
            </w:r>
            <w:r w:rsidRPr="00702C8A">
              <w:rPr>
                <w:rFonts w:ascii="Arial Narrow" w:hAnsi="Arial Narrow"/>
                <w:b/>
              </w:rPr>
              <w:t>)</w:t>
            </w:r>
          </w:p>
        </w:tc>
        <w:tc>
          <w:tcPr>
            <w:tcW w:w="9150" w:type="dxa"/>
          </w:tcPr>
          <w:p w14:paraId="662C8B57" w14:textId="77777777" w:rsidR="00641CA4" w:rsidRDefault="00641CA4" w:rsidP="00C830F7">
            <w:pPr>
              <w:jc w:val="both"/>
              <w:rPr>
                <w:rFonts w:ascii="Calibri" w:hAnsi="Calibri"/>
                <w:b/>
              </w:rPr>
            </w:pPr>
            <w:r w:rsidRPr="00702C8A">
              <w:rPr>
                <w:rFonts w:ascii="Calibri" w:hAnsi="Calibri"/>
                <w:b/>
              </w:rPr>
              <w:t>zagotavljanje rezervnih delov in nadomestne opreme,</w:t>
            </w:r>
          </w:p>
          <w:p w14:paraId="55EA6C42" w14:textId="77777777" w:rsidR="00641CA4" w:rsidRPr="00702C8A" w:rsidRDefault="00641CA4" w:rsidP="00C830F7">
            <w:pPr>
              <w:jc w:val="both"/>
              <w:rPr>
                <w:rFonts w:ascii="Calibri" w:hAnsi="Calibri"/>
                <w:b/>
              </w:rPr>
            </w:pPr>
          </w:p>
        </w:tc>
      </w:tr>
      <w:tr w:rsidR="00641CA4" w:rsidRPr="00702C8A" w14:paraId="6F77ED28" w14:textId="77777777" w:rsidTr="00C830F7">
        <w:tc>
          <w:tcPr>
            <w:tcW w:w="704" w:type="dxa"/>
          </w:tcPr>
          <w:p w14:paraId="70A0320E" w14:textId="77777777" w:rsidR="00641CA4" w:rsidRPr="00702C8A" w:rsidRDefault="00641CA4" w:rsidP="00C830F7">
            <w:pPr>
              <w:jc w:val="both"/>
              <w:rPr>
                <w:rFonts w:ascii="Arial Narrow" w:hAnsi="Arial Narrow" w:cs="Arial"/>
                <w:b/>
              </w:rPr>
            </w:pPr>
            <w:r>
              <w:rPr>
                <w:rFonts w:ascii="Arial Narrow" w:hAnsi="Arial Narrow"/>
                <w:b/>
              </w:rPr>
              <w:t>g</w:t>
            </w:r>
            <w:r w:rsidRPr="00702C8A">
              <w:rPr>
                <w:rFonts w:ascii="Arial Narrow" w:hAnsi="Arial Narrow"/>
                <w:b/>
              </w:rPr>
              <w:t>)</w:t>
            </w:r>
          </w:p>
        </w:tc>
        <w:tc>
          <w:tcPr>
            <w:tcW w:w="9150" w:type="dxa"/>
          </w:tcPr>
          <w:p w14:paraId="4CAD4263" w14:textId="77777777" w:rsidR="00641CA4" w:rsidRDefault="00641CA4" w:rsidP="00C830F7">
            <w:pPr>
              <w:jc w:val="both"/>
              <w:rPr>
                <w:rFonts w:ascii="Calibri" w:hAnsi="Calibri"/>
                <w:b/>
              </w:rPr>
            </w:pPr>
            <w:r w:rsidRPr="00702C8A">
              <w:rPr>
                <w:rFonts w:ascii="Calibri" w:hAnsi="Calibri"/>
                <w:b/>
              </w:rPr>
              <w:t>metode poročanja</w:t>
            </w:r>
          </w:p>
          <w:p w14:paraId="2DD8C12F" w14:textId="77777777" w:rsidR="00641CA4" w:rsidRPr="00702C8A" w:rsidRDefault="00641CA4" w:rsidP="00C830F7">
            <w:pPr>
              <w:jc w:val="both"/>
              <w:rPr>
                <w:rFonts w:ascii="Calibri" w:hAnsi="Calibri"/>
                <w:b/>
              </w:rPr>
            </w:pPr>
          </w:p>
        </w:tc>
      </w:tr>
      <w:tr w:rsidR="00641CA4" w:rsidRPr="00702C8A" w14:paraId="4E90656A" w14:textId="77777777" w:rsidTr="00C830F7">
        <w:trPr>
          <w:trHeight w:val="159"/>
        </w:trPr>
        <w:tc>
          <w:tcPr>
            <w:tcW w:w="704" w:type="dxa"/>
          </w:tcPr>
          <w:p w14:paraId="66D20380" w14:textId="77777777" w:rsidR="00641CA4" w:rsidRPr="00702C8A" w:rsidRDefault="00641CA4" w:rsidP="00C830F7">
            <w:pPr>
              <w:jc w:val="both"/>
              <w:rPr>
                <w:rFonts w:ascii="Arial Narrow" w:hAnsi="Arial Narrow" w:cs="Arial"/>
                <w:b/>
              </w:rPr>
            </w:pPr>
            <w:r>
              <w:rPr>
                <w:rFonts w:ascii="Arial Narrow" w:hAnsi="Arial Narrow"/>
                <w:b/>
              </w:rPr>
              <w:t>h</w:t>
            </w:r>
            <w:r w:rsidRPr="00702C8A">
              <w:rPr>
                <w:rFonts w:ascii="Arial Narrow" w:hAnsi="Arial Narrow"/>
                <w:b/>
              </w:rPr>
              <w:t>)</w:t>
            </w:r>
          </w:p>
        </w:tc>
        <w:tc>
          <w:tcPr>
            <w:tcW w:w="9150" w:type="dxa"/>
          </w:tcPr>
          <w:p w14:paraId="21DD3BF7" w14:textId="77777777" w:rsidR="00641CA4" w:rsidRDefault="00641CA4" w:rsidP="00C830F7">
            <w:pPr>
              <w:jc w:val="both"/>
              <w:rPr>
                <w:rFonts w:ascii="Calibri" w:hAnsi="Calibri"/>
                <w:b/>
              </w:rPr>
            </w:pPr>
            <w:r w:rsidRPr="00702C8A">
              <w:rPr>
                <w:rFonts w:ascii="Calibri" w:hAnsi="Calibri"/>
                <w:b/>
              </w:rPr>
              <w:t>cenike rezervnih delov in storitev, ki niso zajete v pavšalni obračun.</w:t>
            </w:r>
          </w:p>
          <w:p w14:paraId="3F522CE0" w14:textId="77777777" w:rsidR="003F20FA" w:rsidRPr="00702C8A" w:rsidRDefault="003F20FA" w:rsidP="00C830F7">
            <w:pPr>
              <w:jc w:val="both"/>
              <w:rPr>
                <w:rFonts w:ascii="Calibri" w:hAnsi="Calibri"/>
                <w:b/>
              </w:rPr>
            </w:pPr>
          </w:p>
        </w:tc>
      </w:tr>
    </w:tbl>
    <w:p w14:paraId="148F7DC2" w14:textId="77777777" w:rsidR="00641CA4" w:rsidRPr="00C53703" w:rsidRDefault="00641CA4" w:rsidP="00641CA4">
      <w:pPr>
        <w:jc w:val="both"/>
        <w:rPr>
          <w:rFonts w:ascii="Calibri" w:hAnsi="Calibri"/>
          <w:sz w:val="22"/>
          <w:szCs w:val="22"/>
        </w:rPr>
      </w:pPr>
    </w:p>
    <w:tbl>
      <w:tblPr>
        <w:tblStyle w:val="Tabelamrea"/>
        <w:tblW w:w="0" w:type="auto"/>
        <w:tblLook w:val="04A0" w:firstRow="1" w:lastRow="0" w:firstColumn="1" w:lastColumn="0" w:noHBand="0" w:noVBand="1"/>
      </w:tblPr>
      <w:tblGrid>
        <w:gridCol w:w="704"/>
        <w:gridCol w:w="9150"/>
      </w:tblGrid>
      <w:tr w:rsidR="00EF0A29" w:rsidRPr="00EF0A29" w14:paraId="79A3A12A" w14:textId="77777777" w:rsidTr="00C830F7">
        <w:tc>
          <w:tcPr>
            <w:tcW w:w="704" w:type="dxa"/>
            <w:tcBorders>
              <w:top w:val="nil"/>
              <w:left w:val="nil"/>
              <w:bottom w:val="nil"/>
              <w:right w:val="nil"/>
            </w:tcBorders>
          </w:tcPr>
          <w:p w14:paraId="5FD844AE" w14:textId="77777777" w:rsidR="00641CA4" w:rsidRPr="00EF0A29" w:rsidRDefault="00641CA4" w:rsidP="00C830F7">
            <w:pPr>
              <w:jc w:val="both"/>
              <w:rPr>
                <w:rFonts w:ascii="Arial Narrow" w:hAnsi="Arial Narrow" w:cs="Arial"/>
                <w:b/>
                <w:color w:val="0000FF"/>
                <w:sz w:val="28"/>
                <w:szCs w:val="28"/>
              </w:rPr>
            </w:pPr>
            <w:r w:rsidRPr="00EF0A29">
              <w:rPr>
                <w:rFonts w:ascii="Arial Narrow" w:hAnsi="Arial Narrow" w:cs="Arial"/>
                <w:b/>
                <w:color w:val="0000FF"/>
                <w:sz w:val="28"/>
                <w:szCs w:val="28"/>
              </w:rPr>
              <w:t>a)</w:t>
            </w:r>
          </w:p>
        </w:tc>
        <w:tc>
          <w:tcPr>
            <w:tcW w:w="9150" w:type="dxa"/>
            <w:tcBorders>
              <w:top w:val="nil"/>
              <w:left w:val="nil"/>
              <w:bottom w:val="nil"/>
              <w:right w:val="nil"/>
            </w:tcBorders>
          </w:tcPr>
          <w:p w14:paraId="06CFB2D0" w14:textId="77777777" w:rsidR="00641CA4" w:rsidRPr="00EF0A29" w:rsidRDefault="00641CA4" w:rsidP="00C830F7">
            <w:pPr>
              <w:jc w:val="both"/>
              <w:rPr>
                <w:rFonts w:ascii="Calibri" w:hAnsi="Calibri"/>
                <w:b/>
                <w:color w:val="0000FF"/>
                <w:sz w:val="28"/>
                <w:szCs w:val="28"/>
              </w:rPr>
            </w:pPr>
            <w:r w:rsidRPr="00EF0A29">
              <w:rPr>
                <w:rFonts w:ascii="Calibri" w:hAnsi="Calibri"/>
                <w:b/>
                <w:color w:val="0000FF"/>
                <w:sz w:val="28"/>
                <w:szCs w:val="28"/>
              </w:rPr>
              <w:t>katalog storitev</w:t>
            </w:r>
            <w:r w:rsidR="00F02729" w:rsidRPr="00EF0A29">
              <w:rPr>
                <w:rFonts w:ascii="Calibri" w:hAnsi="Calibri"/>
                <w:b/>
                <w:color w:val="0000FF"/>
                <w:sz w:val="28"/>
                <w:szCs w:val="28"/>
              </w:rPr>
              <w:t>, ki jih bo izvajalec opravljal</w:t>
            </w:r>
          </w:p>
          <w:p w14:paraId="690B82BE" w14:textId="77777777" w:rsidR="00641CA4" w:rsidRPr="00EF0A29" w:rsidRDefault="00641CA4" w:rsidP="00C830F7">
            <w:pPr>
              <w:jc w:val="both"/>
              <w:rPr>
                <w:rFonts w:ascii="Calibri" w:hAnsi="Calibri"/>
                <w:b/>
                <w:color w:val="0000FF"/>
                <w:sz w:val="28"/>
                <w:szCs w:val="28"/>
              </w:rPr>
            </w:pPr>
          </w:p>
        </w:tc>
      </w:tr>
      <w:tr w:rsidR="00641CA4" w:rsidRPr="00413B03" w14:paraId="7131A102" w14:textId="77777777" w:rsidTr="00C830F7">
        <w:tc>
          <w:tcPr>
            <w:tcW w:w="704" w:type="dxa"/>
            <w:tcBorders>
              <w:top w:val="nil"/>
              <w:left w:val="nil"/>
              <w:bottom w:val="nil"/>
              <w:right w:val="nil"/>
            </w:tcBorders>
          </w:tcPr>
          <w:p w14:paraId="156AC8EA" w14:textId="77777777" w:rsidR="00641CA4" w:rsidRDefault="00641CA4" w:rsidP="00C830F7">
            <w:pPr>
              <w:jc w:val="both"/>
              <w:rPr>
                <w:rFonts w:ascii="Arial Narrow" w:hAnsi="Arial Narrow" w:cs="Arial"/>
                <w:b/>
                <w:sz w:val="28"/>
                <w:szCs w:val="28"/>
              </w:rPr>
            </w:pPr>
          </w:p>
        </w:tc>
        <w:tc>
          <w:tcPr>
            <w:tcW w:w="9150" w:type="dxa"/>
            <w:tcBorders>
              <w:top w:val="nil"/>
              <w:left w:val="nil"/>
              <w:bottom w:val="nil"/>
              <w:right w:val="nil"/>
            </w:tcBorders>
          </w:tcPr>
          <w:p w14:paraId="3CAA67D7" w14:textId="77777777" w:rsidR="00641CA4" w:rsidRPr="00554D2B" w:rsidRDefault="00641CA4" w:rsidP="00C830F7">
            <w:pPr>
              <w:jc w:val="both"/>
              <w:outlineLvl w:val="0"/>
              <w:rPr>
                <w:rFonts w:ascii="Calibri" w:hAnsi="Calibri"/>
                <w:b/>
                <w:bCs/>
              </w:rPr>
            </w:pPr>
            <w:r w:rsidRPr="00554D2B">
              <w:rPr>
                <w:rFonts w:ascii="Calibri" w:hAnsi="Calibri"/>
                <w:b/>
              </w:rPr>
              <w:t>Katalog storitev zajema vse storitve, ki so predmet pogodbe in so vštete v pavšalni obračun:</w:t>
            </w:r>
          </w:p>
          <w:p w14:paraId="705E6ABC" w14:textId="77777777" w:rsidR="00641CA4" w:rsidRPr="00554D2B" w:rsidRDefault="00641CA4" w:rsidP="00C830F7">
            <w:pPr>
              <w:jc w:val="both"/>
              <w:rPr>
                <w:rFonts w:ascii="Calibri" w:hAnsi="Calibri"/>
                <w:b/>
              </w:rPr>
            </w:pPr>
          </w:p>
        </w:tc>
      </w:tr>
      <w:tr w:rsidR="00641CA4" w:rsidRPr="00413B03" w14:paraId="4C9A895D" w14:textId="77777777" w:rsidTr="00C830F7">
        <w:tc>
          <w:tcPr>
            <w:tcW w:w="704" w:type="dxa"/>
            <w:tcBorders>
              <w:top w:val="nil"/>
              <w:left w:val="nil"/>
              <w:bottom w:val="nil"/>
              <w:right w:val="nil"/>
            </w:tcBorders>
          </w:tcPr>
          <w:p w14:paraId="17FACD87" w14:textId="77777777" w:rsidR="00641CA4" w:rsidRPr="006445D2" w:rsidRDefault="00641CA4" w:rsidP="00804AA9">
            <w:pPr>
              <w:pStyle w:val="Odstavekseznama"/>
              <w:numPr>
                <w:ilvl w:val="0"/>
                <w:numId w:val="26"/>
              </w:numPr>
              <w:jc w:val="right"/>
              <w:rPr>
                <w:rFonts w:ascii="Arial Narrow" w:hAnsi="Arial Narrow" w:cs="Arial"/>
                <w:b/>
                <w:sz w:val="28"/>
                <w:szCs w:val="28"/>
              </w:rPr>
            </w:pPr>
          </w:p>
        </w:tc>
        <w:tc>
          <w:tcPr>
            <w:tcW w:w="9150" w:type="dxa"/>
            <w:tcBorders>
              <w:top w:val="nil"/>
              <w:left w:val="nil"/>
              <w:bottom w:val="nil"/>
              <w:right w:val="nil"/>
            </w:tcBorders>
          </w:tcPr>
          <w:p w14:paraId="0BAB7B01" w14:textId="7AA6EB8B" w:rsidR="00641CA4" w:rsidRPr="00554D2B" w:rsidRDefault="00641CA4" w:rsidP="00605F79">
            <w:pPr>
              <w:spacing w:beforeLines="20" w:before="48" w:afterLines="20" w:after="48"/>
              <w:jc w:val="both"/>
              <w:rPr>
                <w:rFonts w:ascii="Calibri" w:hAnsi="Calibri"/>
                <w:b/>
              </w:rPr>
            </w:pPr>
            <w:r w:rsidRPr="00554D2B">
              <w:rPr>
                <w:rFonts w:ascii="Calibri" w:hAnsi="Calibri"/>
                <w:b/>
              </w:rPr>
              <w:t xml:space="preserve">Reševanje in odprava napak oziroma incidentov na vseh področjih, razen, kjer so za to sklenjene posebne pogodbe </w:t>
            </w:r>
            <w:r w:rsidRPr="00605F79">
              <w:rPr>
                <w:rFonts w:ascii="Calibri" w:hAnsi="Calibri"/>
                <w:b/>
              </w:rPr>
              <w:t xml:space="preserve">(seznam je </w:t>
            </w:r>
            <w:r w:rsidR="006D2EBF">
              <w:rPr>
                <w:rFonts w:ascii="Calibri" w:hAnsi="Calibri"/>
                <w:b/>
              </w:rPr>
              <w:t>naveden na 34</w:t>
            </w:r>
            <w:r w:rsidR="00605F79" w:rsidRPr="00605F79">
              <w:rPr>
                <w:rFonts w:ascii="Calibri" w:hAnsi="Calibri"/>
                <w:b/>
              </w:rPr>
              <w:t>. strani , 3. raven podpore</w:t>
            </w:r>
            <w:r w:rsidRPr="00605F79">
              <w:rPr>
                <w:rFonts w:ascii="Calibri" w:hAnsi="Calibri"/>
                <w:b/>
              </w:rPr>
              <w:t>),</w:t>
            </w:r>
            <w:r w:rsidRPr="00554D2B">
              <w:rPr>
                <w:rFonts w:ascii="Calibri" w:hAnsi="Calibri"/>
                <w:b/>
              </w:rPr>
              <w:t xml:space="preserve"> oziroma eskalacija zahtevkov na odgovornega izvajalca;</w:t>
            </w:r>
          </w:p>
        </w:tc>
      </w:tr>
      <w:tr w:rsidR="00641CA4" w:rsidRPr="00413B03" w14:paraId="04651139" w14:textId="77777777" w:rsidTr="00C830F7">
        <w:tc>
          <w:tcPr>
            <w:tcW w:w="704" w:type="dxa"/>
            <w:tcBorders>
              <w:top w:val="nil"/>
              <w:left w:val="nil"/>
              <w:bottom w:val="nil"/>
              <w:right w:val="nil"/>
            </w:tcBorders>
          </w:tcPr>
          <w:p w14:paraId="5F9490DF" w14:textId="77777777" w:rsidR="00641CA4" w:rsidRPr="006445D2"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61869DEA"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Reševanje in odprava napak pri delovanju kritičnih informacijskih sistemov, ki morajo delovati v režimu 24/7 (bolnišnični IS (BIS), klinični IS (Birpis21, Hipokrat, Think!Clinical), RIS/PACS, laboratorijski IS (LIS),…) na 1. in 2. ravni zagotavljanja podpore IT storitvam. Reševanje in odprava napak na 1.in 2. ravni zajema odpravo napak na strojni opremi in sistemski programski opremi, ki je predmet vzdrževanja, postavitev nadomestne opreme in odpravo motenj/napak v komunikacijah med kritičnimi informacijskimi sistemi. V primeru, da osebje partnerja za podporo IT storitev presodi potrebo po eskalaciji na 3. raven podpore, se v reševanje incidenta/problema vključujejo tudi drugi pogodbeni parterji, osebje partnerja za podporo IT storitvam pa mora zagotavljati koordinacijo med vsemi udeleženci;</w:t>
            </w:r>
          </w:p>
        </w:tc>
      </w:tr>
      <w:tr w:rsidR="00641CA4" w:rsidRPr="00413B03" w14:paraId="7F5D5652" w14:textId="77777777" w:rsidTr="00C830F7">
        <w:tc>
          <w:tcPr>
            <w:tcW w:w="704" w:type="dxa"/>
            <w:tcBorders>
              <w:top w:val="nil"/>
              <w:left w:val="nil"/>
              <w:bottom w:val="nil"/>
              <w:right w:val="nil"/>
            </w:tcBorders>
          </w:tcPr>
          <w:p w14:paraId="34526ACF" w14:textId="77777777" w:rsidR="00641CA4" w:rsidRPr="006445D2"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58D85C64"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Servis in popravilo strojne opreme;</w:t>
            </w:r>
          </w:p>
        </w:tc>
      </w:tr>
      <w:tr w:rsidR="00641CA4" w:rsidRPr="00413B03" w14:paraId="335544DB" w14:textId="77777777" w:rsidTr="00C830F7">
        <w:tc>
          <w:tcPr>
            <w:tcW w:w="704" w:type="dxa"/>
            <w:tcBorders>
              <w:top w:val="nil"/>
              <w:left w:val="nil"/>
              <w:bottom w:val="nil"/>
              <w:right w:val="nil"/>
            </w:tcBorders>
          </w:tcPr>
          <w:p w14:paraId="3AC57A81"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44F9844D"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 xml:space="preserve">Nameščanje novih delovnih postaj, tiskalnikov in druge opreme in zamenjava obstoječih, brez </w:t>
            </w:r>
            <w:r>
              <w:rPr>
                <w:rFonts w:ascii="Calibri" w:hAnsi="Calibri"/>
                <w:b/>
              </w:rPr>
              <w:t>bistvene spremembe</w:t>
            </w:r>
            <w:r w:rsidRPr="00554D2B">
              <w:rPr>
                <w:rFonts w:ascii="Calibri" w:hAnsi="Calibri"/>
                <w:b/>
              </w:rPr>
              <w:t xml:space="preserve"> števila uporabnikov;</w:t>
            </w:r>
          </w:p>
        </w:tc>
      </w:tr>
      <w:tr w:rsidR="00641CA4" w:rsidRPr="00413B03" w14:paraId="61772F5C" w14:textId="77777777" w:rsidTr="00C830F7">
        <w:tc>
          <w:tcPr>
            <w:tcW w:w="704" w:type="dxa"/>
            <w:tcBorders>
              <w:top w:val="nil"/>
              <w:left w:val="nil"/>
              <w:bottom w:val="nil"/>
              <w:right w:val="nil"/>
            </w:tcBorders>
          </w:tcPr>
          <w:p w14:paraId="693F58F4"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3E4468D9" w14:textId="77777777" w:rsidR="00984176" w:rsidRPr="00554D2B" w:rsidRDefault="00641CA4" w:rsidP="00C830F7">
            <w:pPr>
              <w:spacing w:beforeLines="20" w:before="48" w:afterLines="20" w:after="48"/>
              <w:jc w:val="both"/>
              <w:rPr>
                <w:rFonts w:ascii="Calibri" w:hAnsi="Calibri"/>
                <w:b/>
              </w:rPr>
            </w:pPr>
            <w:r w:rsidRPr="00554D2B">
              <w:rPr>
                <w:rFonts w:ascii="Calibri" w:hAnsi="Calibri"/>
                <w:b/>
              </w:rPr>
              <w:t xml:space="preserve">Instalacija </w:t>
            </w:r>
            <w:r>
              <w:rPr>
                <w:rFonts w:ascii="Calibri" w:hAnsi="Calibri"/>
                <w:b/>
              </w:rPr>
              <w:t xml:space="preserve">in posodabljanje </w:t>
            </w:r>
            <w:r w:rsidRPr="00554D2B">
              <w:rPr>
                <w:rFonts w:ascii="Calibri" w:hAnsi="Calibri"/>
                <w:b/>
              </w:rPr>
              <w:t>obstoječe programske opreme;</w:t>
            </w:r>
          </w:p>
        </w:tc>
      </w:tr>
      <w:tr w:rsidR="00641CA4" w:rsidRPr="00413B03" w14:paraId="420FB47B" w14:textId="77777777" w:rsidTr="00C830F7">
        <w:tc>
          <w:tcPr>
            <w:tcW w:w="704" w:type="dxa"/>
            <w:tcBorders>
              <w:top w:val="nil"/>
              <w:left w:val="nil"/>
              <w:bottom w:val="nil"/>
              <w:right w:val="nil"/>
            </w:tcBorders>
          </w:tcPr>
          <w:p w14:paraId="3460D728"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022AE13E" w14:textId="77777777" w:rsidR="00984176" w:rsidRPr="00AD44AD" w:rsidRDefault="00641CA4" w:rsidP="005317A1">
            <w:pPr>
              <w:spacing w:beforeLines="20" w:before="48" w:afterLines="20" w:after="48"/>
              <w:jc w:val="both"/>
              <w:rPr>
                <w:rFonts w:ascii="Calibri" w:hAnsi="Calibri"/>
                <w:b/>
              </w:rPr>
            </w:pPr>
            <w:r w:rsidRPr="005317A1">
              <w:rPr>
                <w:rFonts w:ascii="Calibri" w:hAnsi="Calibri"/>
                <w:b/>
              </w:rPr>
              <w:t>Sprotno spremljanje skladnosti količine  inštaliranih licenc programske opreme s količino razpoložljivih licenc;</w:t>
            </w:r>
            <w:r w:rsidR="00AD44AD" w:rsidRPr="005317A1">
              <w:rPr>
                <w:rFonts w:ascii="Calibri" w:hAnsi="Calibri"/>
                <w:b/>
              </w:rPr>
              <w:t xml:space="preserve"> </w:t>
            </w:r>
          </w:p>
        </w:tc>
      </w:tr>
      <w:tr w:rsidR="00641CA4" w:rsidRPr="00413B03" w14:paraId="70171954" w14:textId="77777777" w:rsidTr="00C830F7">
        <w:tc>
          <w:tcPr>
            <w:tcW w:w="704" w:type="dxa"/>
            <w:tcBorders>
              <w:top w:val="nil"/>
              <w:left w:val="nil"/>
              <w:bottom w:val="nil"/>
              <w:right w:val="nil"/>
            </w:tcBorders>
          </w:tcPr>
          <w:p w14:paraId="6F8BABEC"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5C4F7A63"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Nadgradnja obstoječe strojne in programske opreme;</w:t>
            </w:r>
          </w:p>
        </w:tc>
      </w:tr>
      <w:tr w:rsidR="00641CA4" w:rsidRPr="00413B03" w14:paraId="306D944B" w14:textId="77777777" w:rsidTr="00C830F7">
        <w:tc>
          <w:tcPr>
            <w:tcW w:w="704" w:type="dxa"/>
            <w:tcBorders>
              <w:top w:val="nil"/>
              <w:left w:val="nil"/>
              <w:bottom w:val="nil"/>
              <w:right w:val="nil"/>
            </w:tcBorders>
          </w:tcPr>
          <w:p w14:paraId="4133A4E6"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7549EF48"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Zagotovitev licenc za protivirusno zaščito in namestitev protivirusne zaščite na delovnih postajah ter strežniški opremi;</w:t>
            </w:r>
          </w:p>
        </w:tc>
      </w:tr>
      <w:tr w:rsidR="00641CA4" w:rsidRPr="00413B03" w14:paraId="3B9019CB" w14:textId="77777777" w:rsidTr="00C830F7">
        <w:tc>
          <w:tcPr>
            <w:tcW w:w="704" w:type="dxa"/>
            <w:tcBorders>
              <w:top w:val="nil"/>
              <w:left w:val="nil"/>
              <w:bottom w:val="nil"/>
              <w:right w:val="nil"/>
            </w:tcBorders>
          </w:tcPr>
          <w:p w14:paraId="76DED3E4"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5D73B914"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Vzdrževanje delovnih postaj in strežnikov;</w:t>
            </w:r>
          </w:p>
        </w:tc>
      </w:tr>
      <w:tr w:rsidR="00641CA4" w:rsidRPr="00413B03" w14:paraId="71C479C2" w14:textId="77777777" w:rsidTr="00C830F7">
        <w:tc>
          <w:tcPr>
            <w:tcW w:w="704" w:type="dxa"/>
            <w:tcBorders>
              <w:top w:val="nil"/>
              <w:left w:val="nil"/>
              <w:bottom w:val="nil"/>
              <w:right w:val="nil"/>
            </w:tcBorders>
          </w:tcPr>
          <w:p w14:paraId="223A5F4F"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34671604"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Preventivni pregledi opreme, delovanja IT sistemov, opozarjanje na možne zastoje;</w:t>
            </w:r>
          </w:p>
        </w:tc>
      </w:tr>
      <w:tr w:rsidR="00641CA4" w:rsidRPr="00413B03" w14:paraId="610950D9" w14:textId="77777777" w:rsidTr="00C830F7">
        <w:tc>
          <w:tcPr>
            <w:tcW w:w="704" w:type="dxa"/>
            <w:tcBorders>
              <w:top w:val="nil"/>
              <w:left w:val="nil"/>
              <w:bottom w:val="nil"/>
              <w:right w:val="nil"/>
            </w:tcBorders>
          </w:tcPr>
          <w:p w14:paraId="197FED4F"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5BBF9D7B"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Nadzor in preverjanje delovanja arhiviranja;</w:t>
            </w:r>
          </w:p>
        </w:tc>
      </w:tr>
      <w:tr w:rsidR="00641CA4" w:rsidRPr="00413B03" w14:paraId="5ECFB164" w14:textId="77777777" w:rsidTr="00C830F7">
        <w:tc>
          <w:tcPr>
            <w:tcW w:w="704" w:type="dxa"/>
            <w:tcBorders>
              <w:top w:val="nil"/>
              <w:left w:val="nil"/>
              <w:bottom w:val="nil"/>
              <w:right w:val="nil"/>
            </w:tcBorders>
          </w:tcPr>
          <w:p w14:paraId="3D6F7484" w14:textId="77777777" w:rsidR="00641CA4" w:rsidRPr="00F60279"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77D5C411"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Nadzor, preverjanje in nadgradnje protivirusne zaščite;</w:t>
            </w:r>
          </w:p>
        </w:tc>
      </w:tr>
      <w:tr w:rsidR="00641CA4" w:rsidRPr="00413B03" w14:paraId="752286D4" w14:textId="77777777" w:rsidTr="00C830F7">
        <w:tc>
          <w:tcPr>
            <w:tcW w:w="704" w:type="dxa"/>
            <w:tcBorders>
              <w:top w:val="nil"/>
              <w:left w:val="nil"/>
              <w:bottom w:val="nil"/>
              <w:right w:val="nil"/>
            </w:tcBorders>
          </w:tcPr>
          <w:p w14:paraId="60D534D9" w14:textId="77777777" w:rsidR="00641CA4" w:rsidRPr="000B7E00"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6E595BC5"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Preverjanje in svetovanje pri nadzoru dostopa do sistema;</w:t>
            </w:r>
          </w:p>
        </w:tc>
      </w:tr>
      <w:tr w:rsidR="00641CA4" w:rsidRPr="00413B03" w14:paraId="074A0F80" w14:textId="77777777" w:rsidTr="00C830F7">
        <w:tc>
          <w:tcPr>
            <w:tcW w:w="704" w:type="dxa"/>
            <w:tcBorders>
              <w:top w:val="nil"/>
              <w:left w:val="nil"/>
              <w:bottom w:val="nil"/>
              <w:right w:val="nil"/>
            </w:tcBorders>
          </w:tcPr>
          <w:p w14:paraId="489B735E" w14:textId="77777777" w:rsidR="00641CA4" w:rsidRPr="000B7E00"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0EA5BCD6" w14:textId="77777777" w:rsidR="00641CA4" w:rsidRPr="00554D2B" w:rsidRDefault="00641CA4" w:rsidP="00C830F7">
            <w:pPr>
              <w:spacing w:beforeLines="20" w:before="48" w:afterLines="20" w:after="48"/>
              <w:jc w:val="both"/>
              <w:rPr>
                <w:rFonts w:ascii="Calibri" w:hAnsi="Calibri"/>
                <w:b/>
              </w:rPr>
            </w:pPr>
            <w:r w:rsidRPr="00554D2B">
              <w:rPr>
                <w:rFonts w:ascii="Calibri" w:hAnsi="Calibri"/>
                <w:b/>
              </w:rPr>
              <w:t>Preverjanje in svetovanje pri zagotavljanju tajnosti podatkov;</w:t>
            </w:r>
          </w:p>
        </w:tc>
      </w:tr>
      <w:tr w:rsidR="00641CA4" w:rsidRPr="007F231E" w14:paraId="5D601D07" w14:textId="77777777" w:rsidTr="00C830F7">
        <w:tc>
          <w:tcPr>
            <w:tcW w:w="704" w:type="dxa"/>
            <w:tcBorders>
              <w:top w:val="nil"/>
              <w:left w:val="nil"/>
              <w:bottom w:val="nil"/>
              <w:right w:val="nil"/>
            </w:tcBorders>
          </w:tcPr>
          <w:p w14:paraId="3F4145FE" w14:textId="77777777" w:rsidR="00641CA4" w:rsidRPr="007F231E"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4626E65B" w14:textId="77777777" w:rsidR="00641CA4" w:rsidRPr="007F231E" w:rsidRDefault="00641CA4" w:rsidP="00C830F7">
            <w:pPr>
              <w:spacing w:beforeLines="20" w:before="48" w:afterLines="20" w:after="48"/>
              <w:jc w:val="both"/>
              <w:rPr>
                <w:rFonts w:ascii="Calibri" w:hAnsi="Calibri"/>
                <w:b/>
              </w:rPr>
            </w:pPr>
            <w:r w:rsidRPr="007F231E">
              <w:rPr>
                <w:rFonts w:ascii="Calibri" w:hAnsi="Calibri"/>
                <w:b/>
              </w:rPr>
              <w:t>Vzdrževanje pasivnega dela omrežja, pregled, meritve;</w:t>
            </w:r>
          </w:p>
        </w:tc>
      </w:tr>
      <w:tr w:rsidR="00117FDD" w:rsidRPr="00117FDD" w14:paraId="1346F32A" w14:textId="77777777" w:rsidTr="00C830F7">
        <w:tc>
          <w:tcPr>
            <w:tcW w:w="704" w:type="dxa"/>
            <w:tcBorders>
              <w:top w:val="nil"/>
              <w:left w:val="nil"/>
              <w:bottom w:val="nil"/>
              <w:right w:val="nil"/>
            </w:tcBorders>
          </w:tcPr>
          <w:p w14:paraId="4B468BEE" w14:textId="77777777" w:rsidR="00641CA4" w:rsidRPr="00117FDD"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6C7302FF" w14:textId="77777777" w:rsidR="00641CA4" w:rsidRPr="00117FDD" w:rsidRDefault="00641CA4" w:rsidP="00117FDD">
            <w:pPr>
              <w:spacing w:beforeLines="20" w:before="48" w:afterLines="20" w:after="48"/>
              <w:jc w:val="both"/>
              <w:rPr>
                <w:rFonts w:ascii="Calibri" w:hAnsi="Calibri"/>
                <w:b/>
              </w:rPr>
            </w:pPr>
            <w:r w:rsidRPr="00117FDD">
              <w:rPr>
                <w:rFonts w:ascii="Calibri" w:hAnsi="Calibri"/>
                <w:b/>
              </w:rPr>
              <w:t>Vzdrževanje imeniške storitve (Active Directory) in integracija z bazami zaposlenih pri naročniku</w:t>
            </w:r>
            <w:r w:rsidR="00117FDD" w:rsidRPr="00117FDD">
              <w:rPr>
                <w:rFonts w:ascii="Calibri" w:hAnsi="Calibri"/>
                <w:b/>
              </w:rPr>
              <w:t>;</w:t>
            </w:r>
          </w:p>
        </w:tc>
      </w:tr>
      <w:tr w:rsidR="00641CA4" w:rsidRPr="00413B03" w14:paraId="6A982411" w14:textId="77777777" w:rsidTr="00C830F7">
        <w:tc>
          <w:tcPr>
            <w:tcW w:w="704" w:type="dxa"/>
            <w:tcBorders>
              <w:top w:val="nil"/>
              <w:left w:val="nil"/>
              <w:bottom w:val="nil"/>
              <w:right w:val="nil"/>
            </w:tcBorders>
          </w:tcPr>
          <w:p w14:paraId="23EB55EC" w14:textId="77777777" w:rsidR="00641CA4" w:rsidRPr="000B7E00" w:rsidRDefault="00641CA4" w:rsidP="00804AA9">
            <w:pPr>
              <w:pStyle w:val="Odstavekseznama"/>
              <w:numPr>
                <w:ilvl w:val="0"/>
                <w:numId w:val="26"/>
              </w:numPr>
              <w:jc w:val="both"/>
              <w:rPr>
                <w:rFonts w:ascii="Arial Narrow" w:hAnsi="Arial Narrow" w:cs="Arial"/>
                <w:b/>
                <w:sz w:val="28"/>
                <w:szCs w:val="28"/>
              </w:rPr>
            </w:pPr>
          </w:p>
        </w:tc>
        <w:tc>
          <w:tcPr>
            <w:tcW w:w="9150" w:type="dxa"/>
            <w:tcBorders>
              <w:top w:val="nil"/>
              <w:left w:val="nil"/>
              <w:bottom w:val="nil"/>
              <w:right w:val="nil"/>
            </w:tcBorders>
          </w:tcPr>
          <w:p w14:paraId="164BF30A" w14:textId="77777777" w:rsidR="00641CA4" w:rsidRDefault="00641CA4" w:rsidP="00C830F7">
            <w:pPr>
              <w:spacing w:beforeLines="20" w:before="48" w:afterLines="20" w:after="48"/>
              <w:jc w:val="both"/>
              <w:rPr>
                <w:rFonts w:ascii="Calibri" w:hAnsi="Calibri"/>
                <w:b/>
              </w:rPr>
            </w:pPr>
            <w:r w:rsidRPr="00554D2B">
              <w:rPr>
                <w:rFonts w:ascii="Calibri" w:hAnsi="Calibri"/>
                <w:b/>
              </w:rPr>
              <w:t>Priprava mesečnih poročil o delovanju vseh procesov.</w:t>
            </w:r>
          </w:p>
          <w:p w14:paraId="7AB771DD" w14:textId="77777777" w:rsidR="007F231E" w:rsidRPr="00554D2B" w:rsidRDefault="007F231E" w:rsidP="00C830F7">
            <w:pPr>
              <w:spacing w:beforeLines="20" w:before="48" w:afterLines="20" w:after="48"/>
              <w:jc w:val="both"/>
              <w:rPr>
                <w:rFonts w:ascii="Calibri" w:hAnsi="Calibri"/>
                <w:b/>
              </w:rPr>
            </w:pPr>
          </w:p>
        </w:tc>
      </w:tr>
      <w:tr w:rsidR="00641CA4" w:rsidRPr="00413B03" w14:paraId="35FBD138" w14:textId="77777777" w:rsidTr="00C830F7">
        <w:tc>
          <w:tcPr>
            <w:tcW w:w="704" w:type="dxa"/>
            <w:tcBorders>
              <w:top w:val="nil"/>
              <w:left w:val="nil"/>
              <w:bottom w:val="nil"/>
              <w:right w:val="nil"/>
            </w:tcBorders>
          </w:tcPr>
          <w:p w14:paraId="69AC98E2" w14:textId="77777777" w:rsidR="00641CA4" w:rsidRDefault="00641CA4" w:rsidP="00C830F7">
            <w:pPr>
              <w:jc w:val="both"/>
              <w:rPr>
                <w:rFonts w:ascii="Arial Narrow" w:hAnsi="Arial Narrow" w:cs="Arial"/>
                <w:b/>
                <w:sz w:val="28"/>
                <w:szCs w:val="28"/>
              </w:rPr>
            </w:pPr>
          </w:p>
        </w:tc>
        <w:tc>
          <w:tcPr>
            <w:tcW w:w="9150" w:type="dxa"/>
            <w:tcBorders>
              <w:top w:val="nil"/>
              <w:left w:val="nil"/>
              <w:bottom w:val="nil"/>
              <w:right w:val="nil"/>
            </w:tcBorders>
          </w:tcPr>
          <w:p w14:paraId="1D7207D8" w14:textId="77777777" w:rsidR="00641CA4" w:rsidRDefault="00641CA4" w:rsidP="00C830F7">
            <w:pPr>
              <w:spacing w:beforeLines="20" w:before="48" w:afterLines="20" w:after="48"/>
              <w:jc w:val="both"/>
              <w:rPr>
                <w:rFonts w:ascii="Calibri" w:hAnsi="Calibri"/>
                <w:b/>
                <w:u w:val="single"/>
              </w:rPr>
            </w:pPr>
            <w:r w:rsidRPr="00554D2B">
              <w:rPr>
                <w:rFonts w:ascii="Calibri" w:hAnsi="Calibri"/>
                <w:b/>
                <w:u w:val="single"/>
              </w:rPr>
              <w:t>Naročnik dodatno opredeljuje naslednje storitve:</w:t>
            </w:r>
          </w:p>
          <w:p w14:paraId="3AA3B8F8" w14:textId="77777777" w:rsidR="00AC031A" w:rsidRPr="00554D2B" w:rsidRDefault="00AC031A" w:rsidP="00C830F7">
            <w:pPr>
              <w:spacing w:beforeLines="20" w:before="48" w:afterLines="20" w:after="48"/>
              <w:jc w:val="both"/>
              <w:rPr>
                <w:rFonts w:ascii="Calibri" w:hAnsi="Calibri"/>
                <w:b/>
                <w:u w:val="single"/>
              </w:rPr>
            </w:pPr>
          </w:p>
        </w:tc>
      </w:tr>
      <w:tr w:rsidR="00641CA4" w:rsidRPr="00413B03" w14:paraId="31F7B80E" w14:textId="77777777" w:rsidTr="00C830F7">
        <w:tc>
          <w:tcPr>
            <w:tcW w:w="704" w:type="dxa"/>
            <w:tcBorders>
              <w:top w:val="nil"/>
              <w:left w:val="nil"/>
              <w:bottom w:val="nil"/>
              <w:right w:val="nil"/>
            </w:tcBorders>
          </w:tcPr>
          <w:p w14:paraId="189623FE" w14:textId="77777777" w:rsidR="00641CA4" w:rsidRDefault="00641CA4" w:rsidP="00C830F7">
            <w:pPr>
              <w:jc w:val="both"/>
              <w:rPr>
                <w:rFonts w:ascii="Arial Narrow" w:hAnsi="Arial Narrow" w:cs="Arial"/>
                <w:b/>
                <w:sz w:val="28"/>
                <w:szCs w:val="28"/>
              </w:rPr>
            </w:pPr>
            <w:r>
              <w:rPr>
                <w:rFonts w:ascii="Arial Narrow" w:hAnsi="Arial Narrow" w:cs="Arial"/>
                <w:b/>
                <w:sz w:val="28"/>
                <w:szCs w:val="28"/>
              </w:rPr>
              <w:t>I.</w:t>
            </w:r>
          </w:p>
        </w:tc>
        <w:tc>
          <w:tcPr>
            <w:tcW w:w="9150" w:type="dxa"/>
            <w:tcBorders>
              <w:top w:val="nil"/>
              <w:left w:val="nil"/>
              <w:bottom w:val="nil"/>
              <w:right w:val="nil"/>
            </w:tcBorders>
          </w:tcPr>
          <w:p w14:paraId="52EF8829" w14:textId="77777777" w:rsidR="00641CA4" w:rsidRPr="00D97F67" w:rsidRDefault="00641CA4" w:rsidP="00C830F7">
            <w:pPr>
              <w:spacing w:beforeLines="20" w:before="48" w:afterLines="20" w:after="48"/>
              <w:jc w:val="both"/>
              <w:rPr>
                <w:rFonts w:ascii="Calibri" w:hAnsi="Calibri"/>
                <w:b/>
              </w:rPr>
            </w:pPr>
            <w:r w:rsidRPr="00D97F67">
              <w:rPr>
                <w:rFonts w:ascii="Calibri" w:hAnsi="Calibri"/>
                <w:b/>
              </w:rPr>
              <w:t>Service desk ali Enotna vstopna točka (EVT)</w:t>
            </w:r>
          </w:p>
          <w:p w14:paraId="4A477246" w14:textId="77777777" w:rsidR="00641CA4" w:rsidRPr="00D97F67" w:rsidRDefault="00641CA4" w:rsidP="00C830F7">
            <w:pPr>
              <w:spacing w:beforeLines="20" w:before="48" w:afterLines="20" w:after="48"/>
              <w:jc w:val="both"/>
              <w:rPr>
                <w:rFonts w:ascii="Calibri" w:hAnsi="Calibri"/>
                <w:b/>
              </w:rPr>
            </w:pPr>
          </w:p>
        </w:tc>
      </w:tr>
      <w:tr w:rsidR="00641CA4" w:rsidRPr="00413B03" w14:paraId="2E3460A5" w14:textId="77777777" w:rsidTr="00C830F7">
        <w:tc>
          <w:tcPr>
            <w:tcW w:w="704" w:type="dxa"/>
            <w:tcBorders>
              <w:top w:val="nil"/>
              <w:left w:val="nil"/>
              <w:bottom w:val="nil"/>
              <w:right w:val="nil"/>
            </w:tcBorders>
          </w:tcPr>
          <w:p w14:paraId="075CB5A6" w14:textId="77777777" w:rsidR="00641CA4" w:rsidRPr="0044209C"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0AB15C80" w14:textId="77777777" w:rsidR="00641CA4" w:rsidRPr="0044209C" w:rsidRDefault="00641CA4" w:rsidP="00C830F7">
            <w:pPr>
              <w:jc w:val="both"/>
              <w:rPr>
                <w:rFonts w:ascii="Calibri" w:hAnsi="Calibri"/>
                <w:b/>
              </w:rPr>
            </w:pPr>
            <w:r w:rsidRPr="0044209C">
              <w:rPr>
                <w:rFonts w:ascii="Calibri" w:hAnsi="Calibri"/>
                <w:b/>
              </w:rPr>
              <w:t>Naročnik bo za delovanje Service deska zagotovil prostor in informacijsko infrastrukturo (računalniško omrežje) na lokaciji naročnika. Izvajalec lahko s soglasjem naročnika vzpostavi delovanje Service deska (EVT) tudi na lastni lokaciji. Zagotoviti mora delovanje vseh opisanih procesov, ki so podlaga za delovanje podpore IT storitev;</w:t>
            </w:r>
          </w:p>
          <w:p w14:paraId="51366102" w14:textId="77777777" w:rsidR="00641CA4" w:rsidRPr="0044209C" w:rsidRDefault="00641CA4" w:rsidP="00C830F7">
            <w:pPr>
              <w:jc w:val="both"/>
              <w:rPr>
                <w:rFonts w:ascii="Calibri" w:hAnsi="Calibri"/>
                <w:b/>
              </w:rPr>
            </w:pPr>
            <w:r w:rsidRPr="0044209C">
              <w:rPr>
                <w:rFonts w:ascii="Calibri" w:hAnsi="Calibri"/>
                <w:b/>
              </w:rPr>
              <w:t xml:space="preserve"> </w:t>
            </w:r>
          </w:p>
        </w:tc>
      </w:tr>
      <w:tr w:rsidR="00475BDD" w:rsidRPr="00413B03" w14:paraId="3D481FB0" w14:textId="77777777" w:rsidTr="00E852A8">
        <w:tc>
          <w:tcPr>
            <w:tcW w:w="704" w:type="dxa"/>
            <w:tcBorders>
              <w:top w:val="nil"/>
              <w:left w:val="nil"/>
              <w:bottom w:val="nil"/>
              <w:right w:val="nil"/>
            </w:tcBorders>
          </w:tcPr>
          <w:p w14:paraId="2A6C6865" w14:textId="77777777" w:rsidR="00475BDD" w:rsidRPr="0044209C" w:rsidRDefault="00475BDD" w:rsidP="00E852A8">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1BEDA4FD" w14:textId="77777777" w:rsidR="00475BDD" w:rsidRDefault="00475BDD" w:rsidP="00E852A8">
            <w:pPr>
              <w:spacing w:beforeLines="20" w:before="48" w:afterLines="20" w:after="48"/>
              <w:jc w:val="both"/>
              <w:rPr>
                <w:rFonts w:ascii="Calibri" w:hAnsi="Calibri"/>
                <w:b/>
              </w:rPr>
            </w:pPr>
            <w:r w:rsidRPr="0044209C">
              <w:rPr>
                <w:rFonts w:ascii="Calibri" w:hAnsi="Calibri"/>
                <w:b/>
              </w:rPr>
              <w:t>Izvajalec mora zagotoviti lastno strojno in programsko opremo za podporo in upravljanje zahtevanih procesov. Programska oprema za podporo IT storitev mora omogočati medsebojno povezavo med moduli za upravljanje posameznih procesov (upravljanje incidentov, možnost pregleda in upravljanja prijav preko spletnega vmesnika, upravljanje problemov, upravljanje sprememb, upravljanje konfiguracije) in mora biti potrjena, da izpolnjuje obvezne funkcionalne zahteve za ITIL V3 kompatibilnost za vse zahtevane procese (imeti mora PinkVerify™ 2011 Toolset certifikat);</w:t>
            </w:r>
          </w:p>
          <w:p w14:paraId="06DF3D87" w14:textId="77777777" w:rsidR="00475BDD" w:rsidRPr="0044209C" w:rsidRDefault="00475BDD" w:rsidP="00E852A8">
            <w:pPr>
              <w:spacing w:beforeLines="20" w:before="48" w:afterLines="20" w:after="48"/>
              <w:jc w:val="both"/>
              <w:rPr>
                <w:rFonts w:ascii="Calibri" w:hAnsi="Calibri"/>
                <w:b/>
              </w:rPr>
            </w:pPr>
          </w:p>
        </w:tc>
      </w:tr>
      <w:tr w:rsidR="00641CA4" w:rsidRPr="00413B03" w14:paraId="2741B881" w14:textId="77777777" w:rsidTr="00C830F7">
        <w:tc>
          <w:tcPr>
            <w:tcW w:w="704" w:type="dxa"/>
            <w:tcBorders>
              <w:top w:val="nil"/>
              <w:left w:val="nil"/>
              <w:bottom w:val="nil"/>
              <w:right w:val="nil"/>
            </w:tcBorders>
          </w:tcPr>
          <w:p w14:paraId="12F46CE5" w14:textId="77777777" w:rsidR="00641CA4" w:rsidRPr="0044209C"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46024B62" w14:textId="77777777" w:rsidR="00641CA4" w:rsidRPr="008F2D8D" w:rsidRDefault="00641CA4" w:rsidP="00C830F7">
            <w:pPr>
              <w:spacing w:beforeLines="20" w:before="48" w:afterLines="20" w:after="48"/>
              <w:jc w:val="both"/>
              <w:rPr>
                <w:rFonts w:ascii="Calibri" w:hAnsi="Calibri"/>
                <w:b/>
              </w:rPr>
            </w:pPr>
            <w:r w:rsidRPr="008F2D8D">
              <w:rPr>
                <w:rFonts w:ascii="Calibri" w:hAnsi="Calibri"/>
                <w:b/>
              </w:rPr>
              <w:t xml:space="preserve">Izvajalec mora zagotoviti </w:t>
            </w:r>
            <w:r w:rsidR="00475BDD" w:rsidRPr="008F2D8D">
              <w:rPr>
                <w:rFonts w:ascii="Calibri" w:hAnsi="Calibri"/>
                <w:b/>
              </w:rPr>
              <w:t>poleg sprejema prijave napak internih uporabnikov UKC Ljubljana tudi prijave napak poslovnih partnerjev UKC Ljubljana, ki uporabljajo informacijske storitve na informacijski infrastrukturi</w:t>
            </w:r>
            <w:r w:rsidRPr="008F2D8D">
              <w:rPr>
                <w:rFonts w:ascii="Calibri" w:hAnsi="Calibri"/>
                <w:b/>
              </w:rPr>
              <w:t xml:space="preserve"> </w:t>
            </w:r>
            <w:r w:rsidR="00475BDD" w:rsidRPr="008F2D8D">
              <w:rPr>
                <w:rFonts w:ascii="Calibri" w:hAnsi="Calibri"/>
                <w:b/>
              </w:rPr>
              <w:t>naročnika</w:t>
            </w:r>
            <w:r w:rsidRPr="008F2D8D">
              <w:rPr>
                <w:rFonts w:ascii="Calibri" w:hAnsi="Calibri"/>
                <w:b/>
              </w:rPr>
              <w:t>;</w:t>
            </w:r>
          </w:p>
          <w:p w14:paraId="6112BF4C" w14:textId="77777777" w:rsidR="00641CA4" w:rsidRPr="0044209C" w:rsidRDefault="00641CA4" w:rsidP="00C830F7">
            <w:pPr>
              <w:spacing w:beforeLines="20" w:before="48" w:afterLines="20" w:after="48"/>
              <w:jc w:val="both"/>
              <w:rPr>
                <w:rFonts w:ascii="Calibri" w:hAnsi="Calibri"/>
                <w:b/>
              </w:rPr>
            </w:pPr>
          </w:p>
        </w:tc>
      </w:tr>
      <w:tr w:rsidR="00641CA4" w:rsidRPr="00413B03" w14:paraId="1600881B" w14:textId="77777777" w:rsidTr="00C830F7">
        <w:tc>
          <w:tcPr>
            <w:tcW w:w="704" w:type="dxa"/>
            <w:tcBorders>
              <w:top w:val="nil"/>
              <w:left w:val="nil"/>
              <w:bottom w:val="nil"/>
              <w:right w:val="nil"/>
            </w:tcBorders>
          </w:tcPr>
          <w:p w14:paraId="1F4FE3F0" w14:textId="77777777" w:rsidR="00641CA4" w:rsidRPr="0044209C"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56E83512" w14:textId="77777777" w:rsidR="00641CA4" w:rsidRPr="0044209C" w:rsidRDefault="00641CA4" w:rsidP="00C830F7">
            <w:pPr>
              <w:spacing w:beforeLines="20" w:before="48" w:afterLines="20" w:after="48"/>
              <w:jc w:val="both"/>
              <w:rPr>
                <w:rFonts w:ascii="Calibri" w:hAnsi="Calibri"/>
                <w:b/>
              </w:rPr>
            </w:pPr>
            <w:r w:rsidRPr="0044209C">
              <w:rPr>
                <w:rFonts w:ascii="Calibri" w:hAnsi="Calibri"/>
                <w:b/>
              </w:rPr>
              <w:t>Izvajalec bo zagotovil tudi opremo, ki mora omogočati:</w:t>
            </w:r>
          </w:p>
          <w:p w14:paraId="2548C6F0" w14:textId="77777777" w:rsidR="00641CA4" w:rsidRPr="0044209C" w:rsidRDefault="00641CA4" w:rsidP="00804AA9">
            <w:pPr>
              <w:numPr>
                <w:ilvl w:val="1"/>
                <w:numId w:val="22"/>
              </w:numPr>
              <w:spacing w:beforeLines="20" w:before="48" w:afterLines="20" w:after="48"/>
              <w:jc w:val="both"/>
              <w:rPr>
                <w:rFonts w:ascii="Calibri" w:hAnsi="Calibri"/>
                <w:b/>
              </w:rPr>
            </w:pPr>
            <w:r w:rsidRPr="0044209C">
              <w:rPr>
                <w:rFonts w:ascii="Calibri" w:hAnsi="Calibri"/>
                <w:b/>
              </w:rPr>
              <w:t xml:space="preserve">nadzor delovnih postaj na daljavo, </w:t>
            </w:r>
          </w:p>
          <w:p w14:paraId="74049F07" w14:textId="77777777" w:rsidR="00641CA4" w:rsidRPr="0044209C" w:rsidRDefault="00641CA4" w:rsidP="00804AA9">
            <w:pPr>
              <w:numPr>
                <w:ilvl w:val="1"/>
                <w:numId w:val="22"/>
              </w:numPr>
              <w:spacing w:beforeLines="20" w:before="48" w:afterLines="20" w:after="48"/>
              <w:jc w:val="both"/>
              <w:rPr>
                <w:rFonts w:ascii="Calibri" w:hAnsi="Calibri"/>
                <w:b/>
              </w:rPr>
            </w:pPr>
            <w:r w:rsidRPr="0044209C">
              <w:rPr>
                <w:rFonts w:ascii="Calibri" w:hAnsi="Calibri"/>
                <w:b/>
              </w:rPr>
              <w:t>popis strojne in programske opreme delovnih postaj,</w:t>
            </w:r>
          </w:p>
          <w:p w14:paraId="7055D86F" w14:textId="77777777" w:rsidR="00641CA4" w:rsidRPr="0044209C" w:rsidRDefault="00641CA4" w:rsidP="00804AA9">
            <w:pPr>
              <w:numPr>
                <w:ilvl w:val="1"/>
                <w:numId w:val="22"/>
              </w:numPr>
              <w:spacing w:beforeLines="20" w:before="48" w:afterLines="20" w:after="48"/>
              <w:jc w:val="both"/>
              <w:rPr>
                <w:rFonts w:ascii="Calibri" w:hAnsi="Calibri"/>
                <w:b/>
              </w:rPr>
            </w:pPr>
            <w:r w:rsidRPr="0044209C">
              <w:rPr>
                <w:rFonts w:ascii="Calibri" w:hAnsi="Calibri"/>
                <w:b/>
              </w:rPr>
              <w:t>imeti mora možnost nadgraditve z modulom za centralizirano instalacijo programske opreme.</w:t>
            </w:r>
          </w:p>
          <w:p w14:paraId="285D1522" w14:textId="77777777" w:rsidR="00641CA4" w:rsidRPr="0044209C" w:rsidRDefault="00641CA4" w:rsidP="00804AA9">
            <w:pPr>
              <w:numPr>
                <w:ilvl w:val="1"/>
                <w:numId w:val="22"/>
              </w:numPr>
              <w:spacing w:beforeLines="20" w:before="48" w:afterLines="20" w:after="48"/>
              <w:jc w:val="both"/>
              <w:rPr>
                <w:b/>
              </w:rPr>
            </w:pPr>
            <w:r w:rsidRPr="0044209C">
              <w:rPr>
                <w:rFonts w:ascii="Calibri" w:hAnsi="Calibri"/>
                <w:b/>
              </w:rPr>
              <w:t>upravljanje s konfiguracijsko bazo</w:t>
            </w:r>
            <w:r w:rsidRPr="0044209C">
              <w:rPr>
                <w:b/>
              </w:rPr>
              <w:t>.</w:t>
            </w:r>
          </w:p>
        </w:tc>
      </w:tr>
    </w:tbl>
    <w:p w14:paraId="2D72239D" w14:textId="77777777" w:rsidR="00641CA4" w:rsidRDefault="00641CA4" w:rsidP="00641CA4">
      <w:pPr>
        <w:jc w:val="both"/>
        <w:rPr>
          <w:rFonts w:ascii="Calibri" w:hAnsi="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8928"/>
      </w:tblGrid>
      <w:tr w:rsidR="00641CA4" w:rsidRPr="00413B03" w14:paraId="492B874A" w14:textId="77777777" w:rsidTr="00C830F7">
        <w:tc>
          <w:tcPr>
            <w:tcW w:w="704" w:type="dxa"/>
          </w:tcPr>
          <w:p w14:paraId="0ECD1388" w14:textId="77777777" w:rsidR="00641CA4" w:rsidRDefault="00641CA4" w:rsidP="00C830F7">
            <w:pPr>
              <w:jc w:val="both"/>
              <w:rPr>
                <w:rFonts w:ascii="Arial Narrow" w:hAnsi="Arial Narrow" w:cs="Arial"/>
                <w:b/>
                <w:sz w:val="28"/>
                <w:szCs w:val="28"/>
              </w:rPr>
            </w:pPr>
            <w:r>
              <w:rPr>
                <w:rFonts w:ascii="Arial Narrow" w:hAnsi="Arial Narrow" w:cs="Arial"/>
                <w:b/>
                <w:sz w:val="28"/>
                <w:szCs w:val="28"/>
              </w:rPr>
              <w:t>II.</w:t>
            </w:r>
          </w:p>
        </w:tc>
        <w:tc>
          <w:tcPr>
            <w:tcW w:w="9150" w:type="dxa"/>
          </w:tcPr>
          <w:p w14:paraId="6C73058C" w14:textId="77777777" w:rsidR="00641CA4" w:rsidRPr="004B75F7" w:rsidRDefault="00641CA4" w:rsidP="00C830F7">
            <w:pPr>
              <w:autoSpaceDE w:val="0"/>
              <w:autoSpaceDN w:val="0"/>
              <w:adjustRightInd w:val="0"/>
              <w:spacing w:beforeLines="50" w:before="120" w:afterLines="20" w:after="48"/>
              <w:jc w:val="both"/>
              <w:rPr>
                <w:rFonts w:ascii="Calibri" w:hAnsi="Calibri"/>
                <w:b/>
              </w:rPr>
            </w:pPr>
            <w:r w:rsidRPr="004B75F7">
              <w:rPr>
                <w:rFonts w:ascii="Calibri" w:hAnsi="Calibri"/>
                <w:b/>
              </w:rPr>
              <w:t>Storitve sistemske podpore za strežnike in drugo centralno opremo omrežja</w:t>
            </w:r>
          </w:p>
          <w:p w14:paraId="13A8AE18" w14:textId="77777777" w:rsidR="00641CA4" w:rsidRPr="00960473" w:rsidRDefault="00641CA4" w:rsidP="00C830F7">
            <w:pPr>
              <w:jc w:val="both"/>
              <w:rPr>
                <w:rFonts w:ascii="Calibri" w:hAnsi="Calibri"/>
                <w:b/>
                <w:sz w:val="28"/>
                <w:szCs w:val="28"/>
              </w:rPr>
            </w:pPr>
          </w:p>
        </w:tc>
      </w:tr>
      <w:tr w:rsidR="00641CA4" w:rsidRPr="00413B03" w14:paraId="3034EC9C" w14:textId="77777777" w:rsidTr="00C830F7">
        <w:tc>
          <w:tcPr>
            <w:tcW w:w="704" w:type="dxa"/>
          </w:tcPr>
          <w:p w14:paraId="25F2010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01ED0B2" w14:textId="77777777" w:rsidR="00641CA4" w:rsidRDefault="00641CA4" w:rsidP="00C830F7">
            <w:pPr>
              <w:autoSpaceDE w:val="0"/>
              <w:autoSpaceDN w:val="0"/>
              <w:adjustRightInd w:val="0"/>
              <w:spacing w:beforeLines="20" w:before="48" w:afterLines="20" w:after="48"/>
              <w:jc w:val="both"/>
              <w:rPr>
                <w:rFonts w:ascii="Calibri" w:hAnsi="Calibri"/>
                <w:b/>
              </w:rPr>
            </w:pPr>
            <w:r w:rsidRPr="00526B36">
              <w:rPr>
                <w:rFonts w:ascii="Calibri" w:hAnsi="Calibri"/>
                <w:b/>
              </w:rPr>
              <w:t>Opredelitev in kategorizacija problemov za strežnike in ostale gradnike lokalnih omrežij.</w:t>
            </w:r>
          </w:p>
          <w:p w14:paraId="4939245D" w14:textId="77777777" w:rsidR="00641CA4" w:rsidRPr="00526B36"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7253BFFD" w14:textId="77777777" w:rsidTr="00C830F7">
        <w:tc>
          <w:tcPr>
            <w:tcW w:w="704" w:type="dxa"/>
          </w:tcPr>
          <w:p w14:paraId="7965FAEE"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85869A1" w14:textId="77777777" w:rsidR="00641CA4" w:rsidRDefault="00641CA4" w:rsidP="00C830F7">
            <w:pPr>
              <w:autoSpaceDE w:val="0"/>
              <w:autoSpaceDN w:val="0"/>
              <w:adjustRightInd w:val="0"/>
              <w:spacing w:beforeLines="20" w:before="48" w:afterLines="20" w:after="48"/>
              <w:jc w:val="both"/>
              <w:rPr>
                <w:rFonts w:ascii="Calibri" w:hAnsi="Calibri"/>
                <w:b/>
              </w:rPr>
            </w:pPr>
            <w:r w:rsidRPr="00526B36">
              <w:rPr>
                <w:rFonts w:ascii="Calibri" w:hAnsi="Calibri"/>
                <w:b/>
              </w:rPr>
              <w:t>Prevzem strežnika v sistem sistemske podpore, kar vključuje prilagoditev sistemskih servisov, konfiguracijo parametrov in varnostnih nastavitev operacijskega sistema, skladno z dogovorjeno osnovno namestitvijo sistema, ter izdelavo prevzemnega zapisnika s popisom nastavitev. Prevzem velja tudi v primeru zamenjave strežnika.</w:t>
            </w:r>
          </w:p>
          <w:p w14:paraId="52D9385A" w14:textId="77777777" w:rsidR="00641CA4" w:rsidRPr="00526B36"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06295A6A" w14:textId="77777777" w:rsidTr="00C830F7">
        <w:tc>
          <w:tcPr>
            <w:tcW w:w="704" w:type="dxa"/>
          </w:tcPr>
          <w:p w14:paraId="11F95150"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4B11C0B" w14:textId="77777777" w:rsidR="00641CA4" w:rsidRDefault="00641CA4" w:rsidP="00C830F7">
            <w:pPr>
              <w:autoSpaceDE w:val="0"/>
              <w:autoSpaceDN w:val="0"/>
              <w:adjustRightInd w:val="0"/>
              <w:spacing w:beforeLines="20" w:before="48" w:afterLines="20" w:after="48"/>
              <w:jc w:val="both"/>
              <w:rPr>
                <w:rFonts w:ascii="Calibri" w:hAnsi="Calibri"/>
                <w:b/>
              </w:rPr>
            </w:pPr>
            <w:r w:rsidRPr="00526B36">
              <w:rPr>
                <w:rFonts w:ascii="Calibri" w:hAnsi="Calibri"/>
                <w:b/>
              </w:rPr>
              <w:t>Redno nameščanje sistemskih popravkov (operacijski sistem, arhiviranje), ki jih izdajo proizvajalci programske opreme. Velja le za kritične varnostne popravke in za funkcionalne popravke, če je okrnjeno ali onemogočeno delovanje na strežniku uporabljanih storitev.</w:t>
            </w:r>
          </w:p>
          <w:p w14:paraId="398D8B64" w14:textId="77777777" w:rsidR="00641CA4" w:rsidRPr="00526B36"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5C34E781" w14:textId="77777777" w:rsidTr="00C830F7">
        <w:tc>
          <w:tcPr>
            <w:tcW w:w="704" w:type="dxa"/>
          </w:tcPr>
          <w:p w14:paraId="7B7E5B3D"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397F1EFC" w14:textId="77777777" w:rsidR="00641CA4" w:rsidRDefault="00641CA4" w:rsidP="00C830F7">
            <w:pPr>
              <w:autoSpaceDE w:val="0"/>
              <w:autoSpaceDN w:val="0"/>
              <w:adjustRightInd w:val="0"/>
              <w:spacing w:beforeLines="20" w:before="48" w:afterLines="20" w:after="48"/>
              <w:jc w:val="both"/>
              <w:rPr>
                <w:rFonts w:ascii="Calibri" w:hAnsi="Calibri"/>
                <w:b/>
              </w:rPr>
            </w:pPr>
            <w:r w:rsidRPr="00526B36">
              <w:rPr>
                <w:rFonts w:ascii="Calibri" w:hAnsi="Calibri"/>
                <w:b/>
              </w:rPr>
              <w:t>Redno izvajanje vzdrževalnih opravil, ki zagotavljajo nemoteno delovanje operacijskega sistema (brisanje začasnih in odvečnih datotek na sistemskih področjih, popravljanje (rebuild) področij datotečnega sistema, kjer se je pojavilo večje število pripetljajev, vzdrževanje zdravega stanja imenika (NDS, AD,</w:t>
            </w:r>
            <w:r>
              <w:rPr>
                <w:rFonts w:ascii="Calibri" w:hAnsi="Calibri"/>
                <w:b/>
              </w:rPr>
              <w:t xml:space="preserve"> </w:t>
            </w:r>
            <w:r w:rsidRPr="00526B36">
              <w:rPr>
                <w:rFonts w:ascii="Calibri" w:hAnsi="Calibri"/>
                <w:b/>
              </w:rPr>
              <w:t xml:space="preserve">…), vzdrževanje razpoložljivih pomnilniških kapacitet v okviru omejitev, ki jih določa strojna in programska oprema, brisanje zastarelih zapisov v bazi za arhiviranje, ohranjanje velikosti baze za arhiviranje v </w:t>
            </w:r>
            <w:r>
              <w:rPr>
                <w:rFonts w:ascii="Calibri" w:hAnsi="Calibri"/>
                <w:b/>
              </w:rPr>
              <w:t>smiselnih</w:t>
            </w:r>
            <w:r w:rsidRPr="00526B36">
              <w:rPr>
                <w:rFonts w:ascii="Calibri" w:hAnsi="Calibri"/>
                <w:b/>
              </w:rPr>
              <w:t xml:space="preserve"> okvirih, brisanje zastarelih dnevnikov (log datotek), ohranjanje velikosti dnevnikov v zdravih okvirih, …).</w:t>
            </w:r>
          </w:p>
          <w:p w14:paraId="5CD46BB5" w14:textId="77777777" w:rsidR="008B1970" w:rsidRPr="00526B36" w:rsidRDefault="008B1970" w:rsidP="00117FDD">
            <w:pPr>
              <w:autoSpaceDE w:val="0"/>
              <w:autoSpaceDN w:val="0"/>
              <w:adjustRightInd w:val="0"/>
              <w:spacing w:beforeLines="20" w:before="48" w:afterLines="20" w:after="48"/>
              <w:jc w:val="both"/>
              <w:rPr>
                <w:rFonts w:ascii="Calibri" w:hAnsi="Calibri"/>
                <w:b/>
              </w:rPr>
            </w:pPr>
          </w:p>
        </w:tc>
      </w:tr>
      <w:tr w:rsidR="00641CA4" w:rsidRPr="00413B03" w14:paraId="70A5B538" w14:textId="77777777" w:rsidTr="00C830F7">
        <w:tc>
          <w:tcPr>
            <w:tcW w:w="704" w:type="dxa"/>
          </w:tcPr>
          <w:p w14:paraId="74A21727"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95F2477" w14:textId="77777777" w:rsidR="00641CA4" w:rsidRDefault="00641CA4" w:rsidP="00C830F7">
            <w:pPr>
              <w:autoSpaceDE w:val="0"/>
              <w:autoSpaceDN w:val="0"/>
              <w:adjustRightInd w:val="0"/>
              <w:spacing w:beforeLines="20" w:before="48" w:afterLines="20" w:after="48"/>
              <w:jc w:val="both"/>
              <w:rPr>
                <w:rFonts w:ascii="Calibri" w:hAnsi="Calibri"/>
                <w:b/>
              </w:rPr>
            </w:pPr>
            <w:r w:rsidRPr="001E49C1">
              <w:rPr>
                <w:rFonts w:ascii="Calibri" w:hAnsi="Calibri"/>
                <w:b/>
              </w:rPr>
              <w:t>Zagotovitev licenc za AV (protivirusno) zaščito strežnikov (priznanega proizvajalca – Enterprise Edition) ter redno posodabljanje AV zaščite na strežnikih za zaščito strežnikov.</w:t>
            </w:r>
          </w:p>
          <w:p w14:paraId="22068EEC" w14:textId="77777777" w:rsidR="00117FDD" w:rsidRPr="001E49C1" w:rsidRDefault="00117FDD" w:rsidP="00C830F7">
            <w:pPr>
              <w:autoSpaceDE w:val="0"/>
              <w:autoSpaceDN w:val="0"/>
              <w:adjustRightInd w:val="0"/>
              <w:spacing w:beforeLines="20" w:before="48" w:afterLines="20" w:after="48"/>
              <w:jc w:val="both"/>
              <w:rPr>
                <w:rFonts w:ascii="Calibri" w:hAnsi="Calibri"/>
                <w:b/>
              </w:rPr>
            </w:pPr>
          </w:p>
        </w:tc>
      </w:tr>
      <w:tr w:rsidR="00641CA4" w:rsidRPr="00413B03" w14:paraId="155C47AE" w14:textId="77777777" w:rsidTr="00C830F7">
        <w:tc>
          <w:tcPr>
            <w:tcW w:w="704" w:type="dxa"/>
          </w:tcPr>
          <w:p w14:paraId="20261C1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71110DE6" w14:textId="77777777" w:rsidR="00641CA4" w:rsidRDefault="00641CA4" w:rsidP="00C830F7">
            <w:pPr>
              <w:autoSpaceDE w:val="0"/>
              <w:autoSpaceDN w:val="0"/>
              <w:adjustRightInd w:val="0"/>
              <w:spacing w:beforeLines="20" w:before="48" w:afterLines="20" w:after="48"/>
              <w:jc w:val="both"/>
              <w:rPr>
                <w:rFonts w:ascii="Calibri" w:hAnsi="Calibri"/>
                <w:b/>
              </w:rPr>
            </w:pPr>
            <w:r w:rsidRPr="001E49C1">
              <w:rPr>
                <w:rFonts w:ascii="Calibri" w:hAnsi="Calibri"/>
                <w:b/>
              </w:rPr>
              <w:t>Vzpostavitev dogovorjenih nastavitev za AV zaščito in arhiviranje ter njihovo prilagajanje v primeru spremenjenih okoliščin delovanja (vdori, prazniki, sprememba varnostne politike, nadgradnja ali zamenjava strojne ali programske opreme na strežniku, spremenjena količina podatkov</w:t>
            </w:r>
            <w:r>
              <w:rPr>
                <w:rFonts w:ascii="Calibri" w:hAnsi="Calibri"/>
                <w:b/>
              </w:rPr>
              <w:t xml:space="preserve">, </w:t>
            </w:r>
            <w:r w:rsidRPr="00117FDD">
              <w:rPr>
                <w:rFonts w:ascii="Calibri" w:hAnsi="Calibri"/>
                <w:b/>
              </w:rPr>
              <w:t>periodični pregledi</w:t>
            </w:r>
            <w:r w:rsidRPr="001E49C1">
              <w:rPr>
                <w:rFonts w:ascii="Calibri" w:hAnsi="Calibri"/>
                <w:b/>
              </w:rPr>
              <w:t>) .</w:t>
            </w:r>
          </w:p>
          <w:p w14:paraId="364F2572" w14:textId="77777777" w:rsidR="00641CA4" w:rsidRPr="001E49C1" w:rsidRDefault="00641CA4" w:rsidP="008C4F44">
            <w:pPr>
              <w:autoSpaceDE w:val="0"/>
              <w:autoSpaceDN w:val="0"/>
              <w:adjustRightInd w:val="0"/>
              <w:spacing w:beforeLines="20" w:before="48" w:afterLines="20" w:after="48"/>
              <w:jc w:val="both"/>
              <w:rPr>
                <w:rFonts w:ascii="Calibri" w:hAnsi="Calibri"/>
                <w:b/>
              </w:rPr>
            </w:pPr>
          </w:p>
        </w:tc>
      </w:tr>
      <w:tr w:rsidR="00641CA4" w:rsidRPr="00413B03" w14:paraId="7E0519BB" w14:textId="77777777" w:rsidTr="00C830F7">
        <w:tc>
          <w:tcPr>
            <w:tcW w:w="704" w:type="dxa"/>
          </w:tcPr>
          <w:p w14:paraId="103699B5"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9B370C6" w14:textId="77777777" w:rsidR="00641CA4" w:rsidRDefault="00641CA4" w:rsidP="00C830F7">
            <w:pPr>
              <w:autoSpaceDE w:val="0"/>
              <w:autoSpaceDN w:val="0"/>
              <w:adjustRightInd w:val="0"/>
              <w:spacing w:beforeLines="20" w:before="48" w:afterLines="20" w:after="48"/>
              <w:jc w:val="both"/>
              <w:rPr>
                <w:rFonts w:ascii="Calibri" w:hAnsi="Calibri"/>
                <w:b/>
              </w:rPr>
            </w:pPr>
            <w:r w:rsidRPr="001E49C1">
              <w:rPr>
                <w:rFonts w:ascii="Calibri" w:hAnsi="Calibri"/>
                <w:b/>
              </w:rPr>
              <w:t xml:space="preserve">Priprava rednih </w:t>
            </w:r>
            <w:r w:rsidRPr="00117FDD">
              <w:rPr>
                <w:rFonts w:ascii="Calibri" w:hAnsi="Calibri"/>
                <w:b/>
              </w:rPr>
              <w:t>mesečnih</w:t>
            </w:r>
            <w:r>
              <w:rPr>
                <w:rFonts w:ascii="Calibri" w:hAnsi="Calibri"/>
                <w:b/>
              </w:rPr>
              <w:t xml:space="preserve"> </w:t>
            </w:r>
            <w:r w:rsidRPr="001E49C1">
              <w:rPr>
                <w:rFonts w:ascii="Calibri" w:hAnsi="Calibri"/>
                <w:b/>
              </w:rPr>
              <w:t>poročil o izvajanju arhiviranja.</w:t>
            </w:r>
          </w:p>
          <w:p w14:paraId="13FA225E" w14:textId="77777777" w:rsidR="00756648" w:rsidRPr="001E49C1" w:rsidRDefault="00756648" w:rsidP="00117FDD">
            <w:pPr>
              <w:autoSpaceDE w:val="0"/>
              <w:autoSpaceDN w:val="0"/>
              <w:adjustRightInd w:val="0"/>
              <w:spacing w:beforeLines="20" w:before="48" w:afterLines="20" w:after="48"/>
              <w:jc w:val="both"/>
              <w:rPr>
                <w:rFonts w:ascii="Calibri" w:hAnsi="Calibri"/>
                <w:b/>
              </w:rPr>
            </w:pPr>
          </w:p>
        </w:tc>
      </w:tr>
      <w:tr w:rsidR="00641CA4" w:rsidRPr="00413B03" w14:paraId="49798B8C" w14:textId="77777777" w:rsidTr="00C830F7">
        <w:tc>
          <w:tcPr>
            <w:tcW w:w="704" w:type="dxa"/>
          </w:tcPr>
          <w:p w14:paraId="24B913DF"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6B3C0C14" w14:textId="77777777" w:rsidR="00641CA4" w:rsidRDefault="00641CA4" w:rsidP="00C830F7">
            <w:pPr>
              <w:autoSpaceDE w:val="0"/>
              <w:autoSpaceDN w:val="0"/>
              <w:adjustRightInd w:val="0"/>
              <w:spacing w:beforeLines="20" w:before="48" w:afterLines="20" w:after="48"/>
              <w:jc w:val="both"/>
              <w:rPr>
                <w:rFonts w:ascii="Calibri" w:hAnsi="Calibri"/>
                <w:b/>
              </w:rPr>
            </w:pPr>
            <w:r w:rsidRPr="001E49C1">
              <w:rPr>
                <w:rFonts w:ascii="Calibri" w:hAnsi="Calibri"/>
                <w:b/>
              </w:rPr>
              <w:t>Pomoč pri izvajanju postopkov arhiviranja ter pomoč pri ravnanju s podatkovnimi nosilci (menjava medijev, označevanje in shranjevanje medijev).</w:t>
            </w:r>
          </w:p>
          <w:p w14:paraId="79A852B3" w14:textId="77777777" w:rsidR="00641CA4" w:rsidRPr="001E49C1"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2D5F7177" w14:textId="77777777" w:rsidTr="00C830F7">
        <w:tc>
          <w:tcPr>
            <w:tcW w:w="704" w:type="dxa"/>
          </w:tcPr>
          <w:p w14:paraId="56EB50B3"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C83D0E0" w14:textId="77777777" w:rsidR="00966638" w:rsidRPr="00966638" w:rsidRDefault="00641CA4" w:rsidP="00BF206E">
            <w:pPr>
              <w:autoSpaceDE w:val="0"/>
              <w:autoSpaceDN w:val="0"/>
              <w:adjustRightInd w:val="0"/>
              <w:spacing w:beforeLines="20" w:before="48" w:afterLines="20" w:after="48"/>
              <w:jc w:val="both"/>
              <w:rPr>
                <w:rFonts w:ascii="Calibri" w:hAnsi="Calibri"/>
                <w:b/>
              </w:rPr>
            </w:pPr>
            <w:r w:rsidRPr="008F157B">
              <w:rPr>
                <w:rFonts w:ascii="Calibri" w:hAnsi="Calibri"/>
                <w:b/>
              </w:rPr>
              <w:t xml:space="preserve">Vzpostavitev oddaljenega varovanja </w:t>
            </w:r>
            <w:r w:rsidRPr="00CA2A70">
              <w:rPr>
                <w:rFonts w:ascii="Calibri" w:hAnsi="Calibri"/>
                <w:b/>
              </w:rPr>
              <w:t xml:space="preserve">najbolj kritičnih </w:t>
            </w:r>
            <w:r w:rsidRPr="008F157B">
              <w:rPr>
                <w:rFonts w:ascii="Calibri" w:hAnsi="Calibri"/>
                <w:b/>
              </w:rPr>
              <w:t>podatkov do 20TB v načinu TSM to TSM na lokacijo oddaljeno vsaj 10 km od lokacije UKC.</w:t>
            </w:r>
            <w:r>
              <w:rPr>
                <w:rFonts w:ascii="Calibri" w:hAnsi="Calibri"/>
                <w:b/>
              </w:rPr>
              <w:t xml:space="preserve"> </w:t>
            </w:r>
            <w:r w:rsidRPr="00966638">
              <w:rPr>
                <w:rFonts w:ascii="Calibri" w:hAnsi="Calibri"/>
                <w:b/>
              </w:rPr>
              <w:t xml:space="preserve">Sistem </w:t>
            </w:r>
            <w:r w:rsidR="00651BF1" w:rsidRPr="00D42E35">
              <w:rPr>
                <w:rFonts w:ascii="Calibri" w:hAnsi="Calibri"/>
                <w:b/>
              </w:rPr>
              <w:t xml:space="preserve">oddaljenega varovanja </w:t>
            </w:r>
            <w:r w:rsidRPr="00966638">
              <w:rPr>
                <w:rFonts w:ascii="Calibri" w:hAnsi="Calibri"/>
                <w:b/>
              </w:rPr>
              <w:t>mora biti sposoben v 24 urah zavarovati ali restavrirati vsaj 4TB podatkov.</w:t>
            </w:r>
          </w:p>
          <w:p w14:paraId="53DF0213" w14:textId="77777777" w:rsidR="0007370C" w:rsidRPr="0007370C" w:rsidRDefault="0007370C" w:rsidP="000527F7">
            <w:pPr>
              <w:autoSpaceDE w:val="0"/>
              <w:autoSpaceDN w:val="0"/>
              <w:adjustRightInd w:val="0"/>
              <w:spacing w:beforeLines="20" w:before="48" w:afterLines="20" w:after="48"/>
              <w:jc w:val="both"/>
              <w:rPr>
                <w:rFonts w:ascii="Calibri" w:hAnsi="Calibri"/>
                <w:b/>
              </w:rPr>
            </w:pPr>
          </w:p>
        </w:tc>
      </w:tr>
      <w:tr w:rsidR="00641CA4" w:rsidRPr="00413B03" w14:paraId="7851880F" w14:textId="77777777" w:rsidTr="00C830F7">
        <w:tc>
          <w:tcPr>
            <w:tcW w:w="704" w:type="dxa"/>
          </w:tcPr>
          <w:p w14:paraId="41909E8C"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641F432A" w14:textId="77777777" w:rsidR="00641CA4" w:rsidRDefault="00641CA4" w:rsidP="00C830F7">
            <w:pPr>
              <w:autoSpaceDE w:val="0"/>
              <w:autoSpaceDN w:val="0"/>
              <w:adjustRightInd w:val="0"/>
              <w:spacing w:beforeLines="20" w:before="48" w:afterLines="20" w:after="48"/>
              <w:jc w:val="both"/>
              <w:rPr>
                <w:rFonts w:ascii="Calibri" w:hAnsi="Calibri"/>
                <w:b/>
              </w:rPr>
            </w:pPr>
            <w:r w:rsidRPr="001E49C1">
              <w:rPr>
                <w:rFonts w:ascii="Calibri" w:hAnsi="Calibri"/>
                <w:b/>
              </w:rPr>
              <w:t>Aktivno 24/7 spremljanje in proaktivno reagiranje na obvestila o nedogovorjenih dogodkih v IT okolju naročnika z nadzornim sistemom (Nagios, CheckMK, Microsoft SCOM, HP OpenView…). Strošek nadzornega sistema krije ponudnik. Obseg okolja za spremljanje je vsaj 2000 storitev.</w:t>
            </w:r>
          </w:p>
          <w:p w14:paraId="1E608816" w14:textId="77777777" w:rsidR="00641CA4" w:rsidRPr="001E49C1"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38024EF1" w14:textId="77777777" w:rsidTr="00C830F7">
        <w:tc>
          <w:tcPr>
            <w:tcW w:w="704" w:type="dxa"/>
          </w:tcPr>
          <w:p w14:paraId="6ADDA002"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350509B" w14:textId="77777777" w:rsidR="00641CA4" w:rsidRDefault="00641CA4" w:rsidP="00C830F7">
            <w:pPr>
              <w:autoSpaceDE w:val="0"/>
              <w:autoSpaceDN w:val="0"/>
              <w:adjustRightInd w:val="0"/>
              <w:spacing w:beforeLines="20" w:before="48" w:afterLines="20" w:after="48"/>
              <w:jc w:val="both"/>
              <w:rPr>
                <w:rFonts w:ascii="Calibri" w:hAnsi="Calibri"/>
                <w:b/>
              </w:rPr>
            </w:pPr>
            <w:r w:rsidRPr="001E49C1">
              <w:rPr>
                <w:rFonts w:ascii="Calibri" w:hAnsi="Calibri"/>
                <w:b/>
              </w:rPr>
              <w:t>Obveščanje naročnika in priprava izrednih poročil v primeru izjemnih dogodkov (nedelovanje operacijskega sistema ali odpoved delovanja posamičnih pomembnih servisov, drastično zmanjšanje zmogljivosti, varnostni incidenti, preobremenjenost sistema, zaradi katere je ogroženo njegovo delovanje).</w:t>
            </w:r>
          </w:p>
          <w:p w14:paraId="4B312918" w14:textId="77777777" w:rsidR="00641CA4" w:rsidRPr="001E49C1"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72979402" w14:textId="77777777" w:rsidTr="00C830F7">
        <w:tc>
          <w:tcPr>
            <w:tcW w:w="704" w:type="dxa"/>
          </w:tcPr>
          <w:p w14:paraId="4B9B497E"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F5F4DBA" w14:textId="77777777" w:rsidR="009731A6" w:rsidRDefault="00641CA4" w:rsidP="00C830F7">
            <w:pPr>
              <w:autoSpaceDE w:val="0"/>
              <w:autoSpaceDN w:val="0"/>
              <w:adjustRightInd w:val="0"/>
              <w:spacing w:beforeLines="20" w:before="48" w:afterLines="20" w:after="48"/>
              <w:jc w:val="both"/>
              <w:rPr>
                <w:rFonts w:ascii="Calibri" w:hAnsi="Calibri"/>
                <w:b/>
              </w:rPr>
            </w:pPr>
            <w:r w:rsidRPr="00E065E3">
              <w:rPr>
                <w:rFonts w:ascii="Calibri" w:hAnsi="Calibri"/>
                <w:b/>
              </w:rPr>
              <w:t>Izvajanje enostavnih operacij na konzoli strežnika, ki jih je mogoče izvesti z oddaljenim dostopom in ne vključujejo dodajanje funkcionalnosti ali posegov zaradi dodajanja strojne opreme. (Ponovni zagon operacijskega sistema ali posamičnih servisov, sprememba parametrov operacijskega sistema, onemogočanje uporabniških</w:t>
            </w:r>
            <w:r w:rsidRPr="00E065E3">
              <w:rPr>
                <w:b/>
              </w:rPr>
              <w:t xml:space="preserve"> </w:t>
            </w:r>
            <w:r w:rsidRPr="00E065E3">
              <w:rPr>
                <w:rFonts w:ascii="Calibri" w:hAnsi="Calibri"/>
                <w:b/>
              </w:rPr>
              <w:t xml:space="preserve">prijav, </w:t>
            </w:r>
            <w:r w:rsidRPr="00D94CB3">
              <w:rPr>
                <w:rFonts w:ascii="Calibri" w:hAnsi="Calibri"/>
                <w:b/>
              </w:rPr>
              <w:t>čiščenje uporabniških sej</w:t>
            </w:r>
            <w:r w:rsidRPr="00E065E3">
              <w:rPr>
                <w:rFonts w:ascii="Calibri" w:hAnsi="Calibri"/>
                <w:b/>
              </w:rPr>
              <w:t>). V storitev niso vključene aktivnosti, ki jih je potrebno izvajati zaradi nestrokovnih ali nepooblaščenih posegov.</w:t>
            </w:r>
          </w:p>
          <w:p w14:paraId="2635A214" w14:textId="77777777" w:rsidR="009731A6" w:rsidRPr="0060797C" w:rsidRDefault="009731A6" w:rsidP="00C830F7">
            <w:pPr>
              <w:autoSpaceDE w:val="0"/>
              <w:autoSpaceDN w:val="0"/>
              <w:adjustRightInd w:val="0"/>
              <w:spacing w:beforeLines="20" w:before="48" w:afterLines="20" w:after="48"/>
              <w:jc w:val="both"/>
              <w:rPr>
                <w:rFonts w:ascii="Calibri" w:hAnsi="Calibri"/>
                <w:b/>
              </w:rPr>
            </w:pPr>
          </w:p>
        </w:tc>
      </w:tr>
      <w:tr w:rsidR="00641CA4" w:rsidRPr="00413B03" w14:paraId="5FA6AC7F" w14:textId="77777777" w:rsidTr="00C830F7">
        <w:tc>
          <w:tcPr>
            <w:tcW w:w="704" w:type="dxa"/>
          </w:tcPr>
          <w:p w14:paraId="3C15FA27"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322A7386" w14:textId="77777777" w:rsidR="00641CA4" w:rsidRDefault="00641CA4" w:rsidP="00C830F7">
            <w:pPr>
              <w:autoSpaceDE w:val="0"/>
              <w:autoSpaceDN w:val="0"/>
              <w:adjustRightInd w:val="0"/>
              <w:spacing w:beforeLines="20" w:before="48" w:afterLines="20" w:after="48"/>
              <w:jc w:val="both"/>
              <w:rPr>
                <w:rFonts w:ascii="Calibri" w:hAnsi="Calibri"/>
                <w:b/>
              </w:rPr>
            </w:pPr>
            <w:r w:rsidRPr="00107F52">
              <w:rPr>
                <w:rFonts w:ascii="Calibri" w:hAnsi="Calibri"/>
                <w:b/>
              </w:rPr>
              <w:t>Obveščanje o novostih ter o spremembah sistema.</w:t>
            </w:r>
          </w:p>
          <w:p w14:paraId="219EAEDA" w14:textId="77777777" w:rsidR="00641CA4" w:rsidRPr="00107F52"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04706A77" w14:textId="77777777" w:rsidTr="00C830F7">
        <w:tc>
          <w:tcPr>
            <w:tcW w:w="704" w:type="dxa"/>
          </w:tcPr>
          <w:p w14:paraId="1834730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F2DCD27" w14:textId="77777777" w:rsidR="00641CA4" w:rsidRDefault="00641CA4" w:rsidP="00C830F7">
            <w:pPr>
              <w:autoSpaceDE w:val="0"/>
              <w:autoSpaceDN w:val="0"/>
              <w:adjustRightInd w:val="0"/>
              <w:spacing w:beforeLines="20" w:before="48" w:afterLines="20" w:after="48"/>
              <w:jc w:val="both"/>
              <w:rPr>
                <w:rFonts w:ascii="Calibri" w:hAnsi="Calibri"/>
                <w:b/>
              </w:rPr>
            </w:pPr>
            <w:r w:rsidRPr="00107F52">
              <w:rPr>
                <w:rFonts w:ascii="Calibri" w:hAnsi="Calibri"/>
                <w:b/>
              </w:rPr>
              <w:t>Prilagajanje operacijskega sistema v spremenjenih okoliščinah za zagotavljanje optimalnega delovanja (optimizacija sistema) na zahtevo naročnika.</w:t>
            </w:r>
          </w:p>
          <w:p w14:paraId="0B242371" w14:textId="77777777" w:rsidR="00641CA4" w:rsidRPr="00107F52"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6A70D84E" w14:textId="77777777" w:rsidTr="00C830F7">
        <w:tc>
          <w:tcPr>
            <w:tcW w:w="704" w:type="dxa"/>
          </w:tcPr>
          <w:p w14:paraId="67B1047C"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D05FE2A" w14:textId="77777777" w:rsidR="00641CA4" w:rsidRDefault="00641CA4" w:rsidP="00C830F7">
            <w:pPr>
              <w:autoSpaceDE w:val="0"/>
              <w:autoSpaceDN w:val="0"/>
              <w:adjustRightInd w:val="0"/>
              <w:spacing w:beforeLines="20" w:before="48" w:afterLines="20" w:after="48"/>
              <w:jc w:val="both"/>
              <w:rPr>
                <w:rFonts w:ascii="Calibri" w:hAnsi="Calibri"/>
                <w:b/>
              </w:rPr>
            </w:pPr>
            <w:r w:rsidRPr="00107F52">
              <w:rPr>
                <w:rFonts w:ascii="Calibri" w:hAnsi="Calibri"/>
                <w:b/>
              </w:rPr>
              <w:t xml:space="preserve">Telefonska podpora lokalnim sistemskim administratorjem kot pomoč pri iskanju informacij in pri odpravljanju </w:t>
            </w:r>
            <w:r>
              <w:rPr>
                <w:rFonts w:ascii="Calibri" w:hAnsi="Calibri"/>
                <w:b/>
              </w:rPr>
              <w:t>enostavno</w:t>
            </w:r>
            <w:r w:rsidRPr="00107F52">
              <w:rPr>
                <w:rFonts w:ascii="Calibri" w:hAnsi="Calibri"/>
                <w:b/>
              </w:rPr>
              <w:t xml:space="preserve"> rešljivih </w:t>
            </w:r>
            <w:r w:rsidRPr="00162A90">
              <w:rPr>
                <w:rFonts w:ascii="Calibri" w:hAnsi="Calibri"/>
                <w:b/>
              </w:rPr>
              <w:t>dogodkov</w:t>
            </w:r>
            <w:r w:rsidRPr="00107F52">
              <w:rPr>
                <w:rFonts w:ascii="Calibri" w:hAnsi="Calibri"/>
                <w:b/>
              </w:rPr>
              <w:t>.</w:t>
            </w:r>
          </w:p>
          <w:p w14:paraId="39F44110" w14:textId="77777777" w:rsidR="009731A6" w:rsidRPr="00107F52" w:rsidRDefault="009731A6" w:rsidP="00162A90">
            <w:pPr>
              <w:autoSpaceDE w:val="0"/>
              <w:autoSpaceDN w:val="0"/>
              <w:adjustRightInd w:val="0"/>
              <w:spacing w:beforeLines="20" w:before="48" w:afterLines="20" w:after="48"/>
              <w:jc w:val="both"/>
              <w:rPr>
                <w:rFonts w:ascii="Calibri" w:hAnsi="Calibri"/>
                <w:b/>
              </w:rPr>
            </w:pPr>
          </w:p>
        </w:tc>
      </w:tr>
      <w:tr w:rsidR="00641CA4" w:rsidRPr="00413B03" w14:paraId="7F2ED8A2" w14:textId="77777777" w:rsidTr="00C830F7">
        <w:tc>
          <w:tcPr>
            <w:tcW w:w="704" w:type="dxa"/>
          </w:tcPr>
          <w:p w14:paraId="06270BD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2FE1957" w14:textId="77777777" w:rsidR="00641CA4" w:rsidRDefault="00641CA4" w:rsidP="00C830F7">
            <w:pPr>
              <w:autoSpaceDE w:val="0"/>
              <w:autoSpaceDN w:val="0"/>
              <w:adjustRightInd w:val="0"/>
              <w:spacing w:beforeLines="20" w:before="48" w:afterLines="20" w:after="48"/>
              <w:jc w:val="both"/>
              <w:rPr>
                <w:rFonts w:ascii="Calibri" w:hAnsi="Calibri"/>
                <w:b/>
              </w:rPr>
            </w:pPr>
            <w:r w:rsidRPr="00107F52">
              <w:rPr>
                <w:rFonts w:ascii="Calibri" w:hAnsi="Calibri"/>
                <w:b/>
              </w:rPr>
              <w:t>Prilagajanje ali dodajanje programske opreme in gonilnikov ter rekonfiguracija sistema v primeru zamenjave ali dodajanja komponent strojne opreme, razen v primeru, ko gre za ponovno namestitev sistema in obnovo podatkov.</w:t>
            </w:r>
          </w:p>
          <w:p w14:paraId="091ED71B" w14:textId="77777777" w:rsidR="00641CA4" w:rsidRPr="00107F52"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0335612E" w14:textId="77777777" w:rsidTr="00C830F7">
        <w:tc>
          <w:tcPr>
            <w:tcW w:w="704" w:type="dxa"/>
          </w:tcPr>
          <w:p w14:paraId="4339B70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82FBB99" w14:textId="77777777" w:rsidR="009731A6" w:rsidRDefault="00641CA4" w:rsidP="00D67501">
            <w:pPr>
              <w:autoSpaceDE w:val="0"/>
              <w:autoSpaceDN w:val="0"/>
              <w:adjustRightInd w:val="0"/>
              <w:spacing w:beforeLines="20" w:before="48" w:afterLines="20" w:after="48"/>
              <w:jc w:val="both"/>
              <w:rPr>
                <w:rFonts w:ascii="Calibri" w:hAnsi="Calibri"/>
                <w:b/>
              </w:rPr>
            </w:pPr>
            <w:r w:rsidRPr="00107F52">
              <w:rPr>
                <w:rFonts w:ascii="Calibri" w:hAnsi="Calibri"/>
                <w:b/>
              </w:rPr>
              <w:t xml:space="preserve">Pregled in upravljanje izkoriščenosti diskovnih kapacitet, spremembe in rekonfiguracija podatkovnih baz ter </w:t>
            </w:r>
            <w:r w:rsidRPr="00D67501">
              <w:rPr>
                <w:rFonts w:ascii="Calibri" w:hAnsi="Calibri"/>
                <w:b/>
              </w:rPr>
              <w:t xml:space="preserve">diskovnih sistemov </w:t>
            </w:r>
            <w:r w:rsidRPr="00107F52">
              <w:rPr>
                <w:rFonts w:ascii="Calibri" w:hAnsi="Calibri"/>
                <w:b/>
              </w:rPr>
              <w:t>na zahtevo naročnika.</w:t>
            </w:r>
          </w:p>
          <w:p w14:paraId="7A3CA290" w14:textId="77777777" w:rsidR="00657565" w:rsidRPr="00107F52" w:rsidRDefault="00657565" w:rsidP="00D67501">
            <w:pPr>
              <w:autoSpaceDE w:val="0"/>
              <w:autoSpaceDN w:val="0"/>
              <w:adjustRightInd w:val="0"/>
              <w:spacing w:beforeLines="20" w:before="48" w:afterLines="20" w:after="48"/>
              <w:jc w:val="both"/>
              <w:rPr>
                <w:rFonts w:ascii="Calibri" w:hAnsi="Calibri"/>
                <w:b/>
              </w:rPr>
            </w:pPr>
          </w:p>
        </w:tc>
      </w:tr>
      <w:tr w:rsidR="00641CA4" w:rsidRPr="00413B03" w14:paraId="1BD3AD49" w14:textId="77777777" w:rsidTr="00C830F7">
        <w:tc>
          <w:tcPr>
            <w:tcW w:w="704" w:type="dxa"/>
          </w:tcPr>
          <w:p w14:paraId="31DDE6B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8E905DA" w14:textId="77777777" w:rsidR="00641CA4" w:rsidRDefault="00641CA4" w:rsidP="00C830F7">
            <w:pPr>
              <w:autoSpaceDE w:val="0"/>
              <w:autoSpaceDN w:val="0"/>
              <w:adjustRightInd w:val="0"/>
              <w:spacing w:beforeLines="20" w:before="48" w:afterLines="20" w:after="48"/>
              <w:jc w:val="both"/>
              <w:rPr>
                <w:rFonts w:ascii="Calibri" w:hAnsi="Calibri"/>
                <w:b/>
              </w:rPr>
            </w:pPr>
            <w:r w:rsidRPr="00107F52">
              <w:rPr>
                <w:rFonts w:ascii="Calibri" w:hAnsi="Calibri"/>
                <w:b/>
              </w:rPr>
              <w:t xml:space="preserve">Nameščanje ali odstranjevanje servisov, ki so sestavni del operacijskega sistema na strežniku na zahtevo naročnika. </w:t>
            </w:r>
          </w:p>
          <w:p w14:paraId="0E9240FC" w14:textId="77777777" w:rsidR="00641CA4" w:rsidRPr="00107F52"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52D33AE5" w14:textId="77777777" w:rsidTr="00C830F7">
        <w:tc>
          <w:tcPr>
            <w:tcW w:w="704" w:type="dxa"/>
          </w:tcPr>
          <w:p w14:paraId="22AB83AA"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8E6E8CD" w14:textId="77777777" w:rsidR="00641CA4" w:rsidRPr="00573E0C" w:rsidRDefault="00641CA4" w:rsidP="00C830F7">
            <w:pPr>
              <w:autoSpaceDE w:val="0"/>
              <w:autoSpaceDN w:val="0"/>
              <w:adjustRightInd w:val="0"/>
              <w:spacing w:beforeLines="20" w:before="48" w:afterLines="20" w:after="48"/>
              <w:jc w:val="both"/>
              <w:rPr>
                <w:rFonts w:ascii="Calibri" w:hAnsi="Calibri"/>
                <w:b/>
              </w:rPr>
            </w:pPr>
            <w:r w:rsidRPr="00B75523">
              <w:rPr>
                <w:rFonts w:ascii="Calibri" w:hAnsi="Calibri"/>
                <w:b/>
              </w:rPr>
              <w:t>Vzdrževanje sistemskih servisov na zahtevo naročnika:</w:t>
            </w:r>
          </w:p>
          <w:p w14:paraId="3D7DC45C" w14:textId="77777777" w:rsidR="00641CA4" w:rsidRPr="00352D97" w:rsidRDefault="00641CA4" w:rsidP="00804AA9">
            <w:pPr>
              <w:numPr>
                <w:ilvl w:val="1"/>
                <w:numId w:val="25"/>
              </w:numPr>
              <w:autoSpaceDE w:val="0"/>
              <w:autoSpaceDN w:val="0"/>
              <w:adjustRightInd w:val="0"/>
              <w:spacing w:beforeLines="20" w:before="48" w:afterLines="20" w:after="48"/>
              <w:jc w:val="both"/>
              <w:rPr>
                <w:rFonts w:ascii="Calibri" w:hAnsi="Calibri"/>
                <w:b/>
              </w:rPr>
            </w:pPr>
            <w:r w:rsidRPr="00352D97">
              <w:rPr>
                <w:rFonts w:ascii="Calibri" w:hAnsi="Calibri"/>
                <w:b/>
              </w:rPr>
              <w:t>AD (nadzor nad delovanjem),</w:t>
            </w:r>
          </w:p>
          <w:p w14:paraId="1CE2C6A1" w14:textId="77777777" w:rsidR="00641CA4" w:rsidRPr="00352D97" w:rsidRDefault="00641CA4" w:rsidP="00804AA9">
            <w:pPr>
              <w:numPr>
                <w:ilvl w:val="1"/>
                <w:numId w:val="25"/>
              </w:numPr>
              <w:autoSpaceDE w:val="0"/>
              <w:autoSpaceDN w:val="0"/>
              <w:adjustRightInd w:val="0"/>
              <w:spacing w:beforeLines="20" w:before="48" w:afterLines="20" w:after="48"/>
              <w:jc w:val="both"/>
              <w:rPr>
                <w:rFonts w:ascii="Calibri" w:hAnsi="Calibri"/>
                <w:b/>
              </w:rPr>
            </w:pPr>
            <w:r w:rsidRPr="00352D97">
              <w:rPr>
                <w:rFonts w:ascii="Calibri" w:hAnsi="Calibri"/>
                <w:b/>
              </w:rPr>
              <w:t>Exchange</w:t>
            </w:r>
          </w:p>
          <w:p w14:paraId="42EAD3B9" w14:textId="77777777" w:rsidR="00641CA4" w:rsidRDefault="00641CA4" w:rsidP="00804AA9">
            <w:pPr>
              <w:numPr>
                <w:ilvl w:val="1"/>
                <w:numId w:val="25"/>
              </w:numPr>
              <w:autoSpaceDE w:val="0"/>
              <w:autoSpaceDN w:val="0"/>
              <w:adjustRightInd w:val="0"/>
              <w:spacing w:beforeLines="20" w:before="48" w:afterLines="20" w:after="48"/>
              <w:jc w:val="both"/>
              <w:rPr>
                <w:rFonts w:ascii="Calibri" w:hAnsi="Calibri"/>
                <w:b/>
              </w:rPr>
            </w:pPr>
            <w:r w:rsidRPr="000F5D5B">
              <w:rPr>
                <w:rFonts w:ascii="Calibri" w:hAnsi="Calibri"/>
                <w:b/>
              </w:rPr>
              <w:t>programska oprema za vzpostavitev gruče (administracija, nadzor nad delovanjem).</w:t>
            </w:r>
          </w:p>
          <w:p w14:paraId="45C933C1" w14:textId="77777777" w:rsidR="00641CA4" w:rsidRPr="007303DB" w:rsidRDefault="00641CA4" w:rsidP="00352D97">
            <w:pPr>
              <w:autoSpaceDE w:val="0"/>
              <w:autoSpaceDN w:val="0"/>
              <w:adjustRightInd w:val="0"/>
              <w:spacing w:beforeLines="20" w:before="48" w:afterLines="20" w:after="48"/>
              <w:jc w:val="both"/>
              <w:rPr>
                <w:rFonts w:ascii="Calibri" w:hAnsi="Calibri"/>
                <w:b/>
              </w:rPr>
            </w:pPr>
          </w:p>
        </w:tc>
      </w:tr>
      <w:tr w:rsidR="00641CA4" w:rsidRPr="00413B03" w14:paraId="7DE18DF8" w14:textId="77777777" w:rsidTr="00C830F7">
        <w:tc>
          <w:tcPr>
            <w:tcW w:w="704" w:type="dxa"/>
          </w:tcPr>
          <w:p w14:paraId="0C873D7C"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6BB97003" w14:textId="77777777" w:rsidR="00684C91" w:rsidRDefault="00641CA4" w:rsidP="00684C91">
            <w:pPr>
              <w:autoSpaceDE w:val="0"/>
              <w:autoSpaceDN w:val="0"/>
              <w:adjustRightInd w:val="0"/>
              <w:spacing w:beforeLines="20" w:before="48" w:afterLines="20" w:after="48"/>
              <w:jc w:val="both"/>
              <w:rPr>
                <w:rFonts w:ascii="Calibri" w:hAnsi="Calibri"/>
                <w:b/>
              </w:rPr>
            </w:pPr>
            <w:r w:rsidRPr="00B75523">
              <w:rPr>
                <w:rFonts w:ascii="Calibri" w:hAnsi="Calibri"/>
                <w:b/>
              </w:rPr>
              <w:t>Redno</w:t>
            </w:r>
            <w:r w:rsidR="00651BF1">
              <w:rPr>
                <w:rFonts w:ascii="Calibri" w:hAnsi="Calibri"/>
                <w:b/>
              </w:rPr>
              <w:t xml:space="preserve"> (</w:t>
            </w:r>
            <w:r w:rsidR="00651BF1" w:rsidRPr="00684C91">
              <w:rPr>
                <w:rFonts w:ascii="Calibri" w:hAnsi="Calibri"/>
                <w:b/>
              </w:rPr>
              <w:t>dnevno</w:t>
            </w:r>
            <w:r w:rsidR="00651BF1">
              <w:rPr>
                <w:rFonts w:ascii="Calibri" w:hAnsi="Calibri"/>
                <w:b/>
              </w:rPr>
              <w:t>)</w:t>
            </w:r>
            <w:r w:rsidRPr="00B75523">
              <w:rPr>
                <w:rFonts w:ascii="Calibri" w:hAnsi="Calibri"/>
                <w:b/>
              </w:rPr>
              <w:t xml:space="preserve"> preverjanje delovanja sistema za arhiviranje za zaščito strežnika.</w:t>
            </w:r>
            <w:r w:rsidR="00B1323E">
              <w:rPr>
                <w:rFonts w:ascii="Calibri" w:hAnsi="Calibri"/>
                <w:b/>
              </w:rPr>
              <w:t xml:space="preserve"> </w:t>
            </w:r>
          </w:p>
          <w:p w14:paraId="4AB0DB80" w14:textId="1BFA486E" w:rsidR="00684C91" w:rsidRPr="00684C91" w:rsidRDefault="00684C91" w:rsidP="00684C91">
            <w:pPr>
              <w:autoSpaceDE w:val="0"/>
              <w:autoSpaceDN w:val="0"/>
              <w:adjustRightInd w:val="0"/>
              <w:spacing w:beforeLines="20" w:before="48" w:afterLines="20" w:after="48"/>
              <w:jc w:val="both"/>
              <w:rPr>
                <w:rFonts w:ascii="Calibri" w:hAnsi="Calibri"/>
                <w:b/>
              </w:rPr>
            </w:pPr>
          </w:p>
        </w:tc>
      </w:tr>
      <w:tr w:rsidR="00641CA4" w:rsidRPr="00413B03" w14:paraId="19821E7E" w14:textId="77777777" w:rsidTr="00C830F7">
        <w:tc>
          <w:tcPr>
            <w:tcW w:w="704" w:type="dxa"/>
          </w:tcPr>
          <w:p w14:paraId="51106671"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7D36E6EC" w14:textId="77777777" w:rsidR="00641CA4" w:rsidRDefault="00641CA4" w:rsidP="00C830F7">
            <w:pPr>
              <w:autoSpaceDE w:val="0"/>
              <w:autoSpaceDN w:val="0"/>
              <w:adjustRightInd w:val="0"/>
              <w:spacing w:beforeLines="20" w:before="48" w:afterLines="20" w:after="48"/>
              <w:jc w:val="both"/>
              <w:rPr>
                <w:rFonts w:ascii="Calibri" w:hAnsi="Calibri"/>
                <w:b/>
              </w:rPr>
            </w:pPr>
            <w:r w:rsidRPr="00B1323E">
              <w:rPr>
                <w:rFonts w:ascii="Calibri" w:hAnsi="Calibri"/>
                <w:b/>
              </w:rPr>
              <w:t>Posodabljanje centralnih distribucijskih strežnikov AV zaščite za posodabljanje delovnih postaj.</w:t>
            </w:r>
          </w:p>
          <w:p w14:paraId="3E45DED3" w14:textId="77777777" w:rsidR="0086010F" w:rsidRPr="0033684F" w:rsidRDefault="0086010F" w:rsidP="00B11776">
            <w:pPr>
              <w:autoSpaceDE w:val="0"/>
              <w:autoSpaceDN w:val="0"/>
              <w:adjustRightInd w:val="0"/>
              <w:spacing w:beforeLines="20" w:before="48" w:afterLines="20" w:after="48"/>
              <w:jc w:val="both"/>
              <w:rPr>
                <w:rFonts w:ascii="Calibri" w:hAnsi="Calibri"/>
                <w:b/>
              </w:rPr>
            </w:pPr>
          </w:p>
        </w:tc>
      </w:tr>
      <w:tr w:rsidR="00641CA4" w:rsidRPr="00413B03" w14:paraId="2C93E591" w14:textId="77777777" w:rsidTr="00C830F7">
        <w:tc>
          <w:tcPr>
            <w:tcW w:w="704" w:type="dxa"/>
          </w:tcPr>
          <w:p w14:paraId="2FD89972"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38383CE" w14:textId="77777777" w:rsidR="00641CA4" w:rsidRDefault="00641CA4" w:rsidP="00C830F7">
            <w:pPr>
              <w:autoSpaceDE w:val="0"/>
              <w:autoSpaceDN w:val="0"/>
              <w:adjustRightInd w:val="0"/>
              <w:spacing w:beforeLines="20" w:before="48" w:afterLines="20" w:after="48"/>
              <w:jc w:val="both"/>
              <w:rPr>
                <w:rFonts w:ascii="Calibri" w:hAnsi="Calibri"/>
                <w:b/>
              </w:rPr>
            </w:pPr>
            <w:r w:rsidRPr="0033684F">
              <w:rPr>
                <w:rFonts w:ascii="Calibri" w:hAnsi="Calibri"/>
                <w:b/>
              </w:rPr>
              <w:t>Priprava poročil o delovanju strežnika in ostalih gradnikov lokalnega omrežja na zahtevo naročnika.</w:t>
            </w:r>
          </w:p>
          <w:p w14:paraId="07644411" w14:textId="77777777" w:rsidR="00641CA4" w:rsidRPr="0033684F" w:rsidRDefault="00641CA4" w:rsidP="00C830F7">
            <w:pPr>
              <w:autoSpaceDE w:val="0"/>
              <w:autoSpaceDN w:val="0"/>
              <w:adjustRightInd w:val="0"/>
              <w:spacing w:beforeLines="20" w:before="48" w:afterLines="20" w:after="48"/>
              <w:jc w:val="both"/>
              <w:rPr>
                <w:rFonts w:ascii="Calibri" w:hAnsi="Calibri"/>
                <w:b/>
              </w:rPr>
            </w:pPr>
          </w:p>
        </w:tc>
      </w:tr>
      <w:tr w:rsidR="00641CA4" w:rsidRPr="00413B03" w14:paraId="1E6841AB" w14:textId="77777777" w:rsidTr="00C830F7">
        <w:tc>
          <w:tcPr>
            <w:tcW w:w="704" w:type="dxa"/>
          </w:tcPr>
          <w:p w14:paraId="40DAB7A7"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1C4628D" w14:textId="77777777" w:rsidR="00641CA4" w:rsidRDefault="00641CA4" w:rsidP="00C830F7">
            <w:pPr>
              <w:autoSpaceDE w:val="0"/>
              <w:autoSpaceDN w:val="0"/>
              <w:adjustRightInd w:val="0"/>
              <w:spacing w:beforeLines="20" w:before="48" w:afterLines="20" w:after="48"/>
              <w:jc w:val="both"/>
              <w:rPr>
                <w:rFonts w:ascii="Calibri" w:hAnsi="Calibri"/>
                <w:b/>
              </w:rPr>
            </w:pPr>
            <w:r w:rsidRPr="00B1323E">
              <w:rPr>
                <w:rFonts w:ascii="Calibri" w:hAnsi="Calibri"/>
                <w:b/>
              </w:rPr>
              <w:t>Priprava in vrednotenje kratkih predlogov rešitev za sanacijo težav, ki jih ni mogoče rešiti z aktivnostmi v okviru sistemske podpore.</w:t>
            </w:r>
          </w:p>
          <w:p w14:paraId="06058FBF" w14:textId="77777777" w:rsidR="00F566AB" w:rsidRPr="0033684F" w:rsidRDefault="00F566AB" w:rsidP="00B11776">
            <w:pPr>
              <w:autoSpaceDE w:val="0"/>
              <w:autoSpaceDN w:val="0"/>
              <w:adjustRightInd w:val="0"/>
              <w:spacing w:beforeLines="20" w:before="48" w:afterLines="20" w:after="48"/>
              <w:jc w:val="both"/>
              <w:rPr>
                <w:rFonts w:ascii="Calibri" w:hAnsi="Calibri"/>
                <w:b/>
              </w:rPr>
            </w:pPr>
          </w:p>
        </w:tc>
      </w:tr>
      <w:tr w:rsidR="00641CA4" w:rsidRPr="00413B03" w14:paraId="56822676" w14:textId="77777777" w:rsidTr="00C830F7">
        <w:tc>
          <w:tcPr>
            <w:tcW w:w="704" w:type="dxa"/>
          </w:tcPr>
          <w:p w14:paraId="20AC0834"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2C36685" w14:textId="77777777" w:rsidR="00641CA4" w:rsidRDefault="00641CA4" w:rsidP="00C830F7">
            <w:pPr>
              <w:spacing w:beforeLines="20" w:before="48" w:afterLines="20" w:after="48"/>
              <w:jc w:val="both"/>
              <w:rPr>
                <w:rFonts w:ascii="Calibri" w:hAnsi="Calibri"/>
                <w:b/>
              </w:rPr>
            </w:pPr>
            <w:r w:rsidRPr="0033684F">
              <w:rPr>
                <w:rFonts w:ascii="Calibri" w:hAnsi="Calibri"/>
                <w:b/>
              </w:rPr>
              <w:t>Koordinacija pri odkrivanju in odpravi pripetljajev med različnimi gradniki lokalnega omrežja.</w:t>
            </w:r>
          </w:p>
          <w:p w14:paraId="1D40B590" w14:textId="77777777" w:rsidR="00B1323E" w:rsidRPr="0033684F" w:rsidRDefault="00B1323E" w:rsidP="00C830F7">
            <w:pPr>
              <w:spacing w:beforeLines="20" w:before="48" w:afterLines="20" w:after="48"/>
              <w:jc w:val="both"/>
              <w:rPr>
                <w:rFonts w:ascii="Calibri" w:hAnsi="Calibri"/>
                <w:b/>
              </w:rPr>
            </w:pPr>
          </w:p>
        </w:tc>
      </w:tr>
      <w:tr w:rsidR="00641CA4" w:rsidRPr="00413B03" w14:paraId="359815FC" w14:textId="77777777" w:rsidTr="00C830F7">
        <w:tc>
          <w:tcPr>
            <w:tcW w:w="704" w:type="dxa"/>
          </w:tcPr>
          <w:p w14:paraId="5A0A62D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B7EDA79" w14:textId="77777777" w:rsidR="00641CA4" w:rsidRDefault="00641CA4" w:rsidP="00C830F7">
            <w:pPr>
              <w:autoSpaceDE w:val="0"/>
              <w:autoSpaceDN w:val="0"/>
              <w:adjustRightInd w:val="0"/>
              <w:rPr>
                <w:rFonts w:ascii="Calibri" w:hAnsi="Calibri"/>
                <w:b/>
              </w:rPr>
            </w:pPr>
            <w:r w:rsidRPr="0033684F">
              <w:rPr>
                <w:rFonts w:ascii="Calibri" w:hAnsi="Calibri"/>
                <w:b/>
              </w:rPr>
              <w:t>Spremljanje in preverjanje delovanja komponent strojne opreme, za katere je nameščena programska oprema za nadzor ter namestitev gonilnikov in programske opreme za nadzor strojne opreme.</w:t>
            </w:r>
          </w:p>
          <w:p w14:paraId="2C904447" w14:textId="77777777" w:rsidR="00641CA4" w:rsidRPr="0033684F" w:rsidRDefault="00641CA4" w:rsidP="00C830F7">
            <w:pPr>
              <w:autoSpaceDE w:val="0"/>
              <w:autoSpaceDN w:val="0"/>
              <w:adjustRightInd w:val="0"/>
              <w:rPr>
                <w:rFonts w:ascii="Calibri" w:hAnsi="Calibri"/>
                <w:b/>
              </w:rPr>
            </w:pPr>
          </w:p>
        </w:tc>
      </w:tr>
      <w:tr w:rsidR="00641CA4" w:rsidRPr="00413B03" w14:paraId="44F692CC" w14:textId="77777777" w:rsidTr="00C830F7">
        <w:tc>
          <w:tcPr>
            <w:tcW w:w="704" w:type="dxa"/>
          </w:tcPr>
          <w:p w14:paraId="2690353F"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5577D6B" w14:textId="77777777" w:rsidR="00641CA4" w:rsidRDefault="00641CA4" w:rsidP="00C830F7">
            <w:pPr>
              <w:autoSpaceDE w:val="0"/>
              <w:autoSpaceDN w:val="0"/>
              <w:adjustRightInd w:val="0"/>
              <w:rPr>
                <w:rFonts w:ascii="Calibri" w:hAnsi="Calibri"/>
                <w:b/>
              </w:rPr>
            </w:pPr>
            <w:r w:rsidRPr="0033684F">
              <w:rPr>
                <w:rFonts w:ascii="Calibri" w:hAnsi="Calibri"/>
                <w:b/>
              </w:rPr>
              <w:t>Namestitev različnih (dodatnih) sistemskih aplikacij, za nameščanje katerih so potrebne pravice administratorja.</w:t>
            </w:r>
          </w:p>
          <w:p w14:paraId="087328F2" w14:textId="77777777" w:rsidR="00B33B85" w:rsidRPr="0033684F" w:rsidRDefault="00B33B85" w:rsidP="00C830F7">
            <w:pPr>
              <w:autoSpaceDE w:val="0"/>
              <w:autoSpaceDN w:val="0"/>
              <w:adjustRightInd w:val="0"/>
              <w:rPr>
                <w:rFonts w:ascii="Calibri" w:hAnsi="Calibri"/>
                <w:b/>
              </w:rPr>
            </w:pPr>
          </w:p>
        </w:tc>
      </w:tr>
      <w:tr w:rsidR="00641CA4" w:rsidRPr="00413B03" w14:paraId="4E0D6FE8" w14:textId="77777777" w:rsidTr="00C830F7">
        <w:tc>
          <w:tcPr>
            <w:tcW w:w="704" w:type="dxa"/>
          </w:tcPr>
          <w:p w14:paraId="426A6F81"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8448813" w14:textId="77777777" w:rsidR="00641CA4" w:rsidRDefault="00641CA4" w:rsidP="00C830F7">
            <w:pPr>
              <w:autoSpaceDE w:val="0"/>
              <w:autoSpaceDN w:val="0"/>
              <w:adjustRightInd w:val="0"/>
              <w:rPr>
                <w:rFonts w:ascii="Calibri" w:hAnsi="Calibri"/>
                <w:b/>
              </w:rPr>
            </w:pPr>
            <w:r w:rsidRPr="0033684F">
              <w:rPr>
                <w:rFonts w:ascii="Calibri" w:hAnsi="Calibri"/>
                <w:b/>
              </w:rPr>
              <w:t>Pregled in analiza sistemskih dnevnikov.</w:t>
            </w:r>
          </w:p>
          <w:p w14:paraId="4824FD12" w14:textId="77777777" w:rsidR="00641CA4" w:rsidRPr="0033684F" w:rsidRDefault="00641CA4" w:rsidP="00C830F7">
            <w:pPr>
              <w:autoSpaceDE w:val="0"/>
              <w:autoSpaceDN w:val="0"/>
              <w:adjustRightInd w:val="0"/>
              <w:rPr>
                <w:rFonts w:ascii="Calibri" w:hAnsi="Calibri"/>
                <w:b/>
              </w:rPr>
            </w:pPr>
          </w:p>
        </w:tc>
      </w:tr>
      <w:tr w:rsidR="00641CA4" w:rsidRPr="00413B03" w14:paraId="544DBFF4" w14:textId="77777777" w:rsidTr="00C830F7">
        <w:tc>
          <w:tcPr>
            <w:tcW w:w="704" w:type="dxa"/>
          </w:tcPr>
          <w:p w14:paraId="748B055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4592105" w14:textId="77777777" w:rsidR="00641CA4" w:rsidRPr="00B11776" w:rsidRDefault="00641CA4" w:rsidP="00C830F7">
            <w:pPr>
              <w:autoSpaceDE w:val="0"/>
              <w:autoSpaceDN w:val="0"/>
              <w:adjustRightInd w:val="0"/>
              <w:rPr>
                <w:rFonts w:ascii="Calibri" w:hAnsi="Calibri"/>
                <w:b/>
              </w:rPr>
            </w:pPr>
            <w:r w:rsidRPr="0033684F">
              <w:rPr>
                <w:rFonts w:ascii="Calibri" w:hAnsi="Calibri"/>
                <w:b/>
              </w:rPr>
              <w:t>Namestitev, konfiguracija in vzdrževanje sistema za beleženje dogodkov (Auditing</w:t>
            </w:r>
            <w:r w:rsidRPr="00B11776">
              <w:rPr>
                <w:rFonts w:ascii="Calibri" w:hAnsi="Calibri"/>
                <w:b/>
              </w:rPr>
              <w:t>). Za sledenje privilegiranih dostopov se uporablja Microfocus Privileged account Manager (PAM)</w:t>
            </w:r>
            <w:r w:rsidR="00B1323E" w:rsidRPr="00B11776">
              <w:rPr>
                <w:rFonts w:ascii="Calibri" w:hAnsi="Calibri"/>
                <w:b/>
              </w:rPr>
              <w:t xml:space="preserve">. </w:t>
            </w:r>
          </w:p>
          <w:p w14:paraId="3A546FB2" w14:textId="77777777" w:rsidR="00641CA4" w:rsidRPr="0033684F" w:rsidRDefault="00641CA4" w:rsidP="00C160AD">
            <w:pPr>
              <w:autoSpaceDE w:val="0"/>
              <w:autoSpaceDN w:val="0"/>
              <w:adjustRightInd w:val="0"/>
              <w:rPr>
                <w:rFonts w:ascii="Calibri" w:hAnsi="Calibri"/>
                <w:b/>
              </w:rPr>
            </w:pPr>
          </w:p>
        </w:tc>
      </w:tr>
      <w:tr w:rsidR="00641CA4" w:rsidRPr="00413B03" w14:paraId="7AC6E72F" w14:textId="77777777" w:rsidTr="00C830F7">
        <w:tc>
          <w:tcPr>
            <w:tcW w:w="704" w:type="dxa"/>
          </w:tcPr>
          <w:p w14:paraId="45C9C7A3"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68FC8371" w14:textId="77777777" w:rsidR="00641CA4" w:rsidRDefault="00641CA4" w:rsidP="00C830F7">
            <w:pPr>
              <w:autoSpaceDE w:val="0"/>
              <w:autoSpaceDN w:val="0"/>
              <w:adjustRightInd w:val="0"/>
              <w:rPr>
                <w:rFonts w:ascii="Calibri" w:hAnsi="Calibri"/>
                <w:b/>
              </w:rPr>
            </w:pPr>
            <w:r w:rsidRPr="0033684F">
              <w:rPr>
                <w:rFonts w:ascii="Calibri" w:hAnsi="Calibri"/>
                <w:b/>
              </w:rPr>
              <w:t>Namestitev in konfiguracija programske opreme za arhiviranje, ki teče na posebnem arhivskem strežniku, namestitev in konfiguracija odjemalcev za arhiviranje, izdelava in prilagoditev skriptov ter drugih procedur za podporo sistemu za arhiviranje.</w:t>
            </w:r>
          </w:p>
          <w:p w14:paraId="3A4B6DFA" w14:textId="77777777" w:rsidR="00641CA4" w:rsidRPr="0033684F" w:rsidRDefault="00641CA4" w:rsidP="00C830F7">
            <w:pPr>
              <w:autoSpaceDE w:val="0"/>
              <w:autoSpaceDN w:val="0"/>
              <w:adjustRightInd w:val="0"/>
              <w:rPr>
                <w:rFonts w:ascii="Calibri" w:hAnsi="Calibri"/>
                <w:b/>
              </w:rPr>
            </w:pPr>
          </w:p>
        </w:tc>
      </w:tr>
      <w:tr w:rsidR="00641CA4" w:rsidRPr="00413B03" w14:paraId="59E6B762" w14:textId="77777777" w:rsidTr="00C830F7">
        <w:tc>
          <w:tcPr>
            <w:tcW w:w="704" w:type="dxa"/>
          </w:tcPr>
          <w:p w14:paraId="3B9FEE56"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1872141" w14:textId="77777777" w:rsidR="00641CA4" w:rsidRDefault="00641CA4" w:rsidP="00C830F7">
            <w:pPr>
              <w:autoSpaceDE w:val="0"/>
              <w:autoSpaceDN w:val="0"/>
              <w:adjustRightInd w:val="0"/>
              <w:rPr>
                <w:rFonts w:ascii="Calibri" w:hAnsi="Calibri"/>
                <w:b/>
              </w:rPr>
            </w:pPr>
            <w:r w:rsidRPr="003B3C3C">
              <w:rPr>
                <w:rFonts w:ascii="Calibri" w:hAnsi="Calibri"/>
                <w:b/>
              </w:rPr>
              <w:t>Namestitev in konfiguracija programske opreme, ki zagotavlja obnovo podatkov v primeru katastrof (disaster recovery).</w:t>
            </w:r>
          </w:p>
          <w:p w14:paraId="38135D15" w14:textId="77777777" w:rsidR="00641CA4" w:rsidRPr="003B3C3C" w:rsidRDefault="00641CA4" w:rsidP="00C830F7">
            <w:pPr>
              <w:autoSpaceDE w:val="0"/>
              <w:autoSpaceDN w:val="0"/>
              <w:adjustRightInd w:val="0"/>
              <w:rPr>
                <w:rFonts w:ascii="Calibri" w:hAnsi="Calibri"/>
                <w:b/>
              </w:rPr>
            </w:pPr>
          </w:p>
        </w:tc>
      </w:tr>
      <w:tr w:rsidR="00641CA4" w:rsidRPr="00413B03" w14:paraId="7CC2768E" w14:textId="77777777" w:rsidTr="00C830F7">
        <w:tc>
          <w:tcPr>
            <w:tcW w:w="704" w:type="dxa"/>
          </w:tcPr>
          <w:p w14:paraId="03161E3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292083D" w14:textId="77777777" w:rsidR="00641CA4" w:rsidRPr="00340FBC" w:rsidRDefault="00641CA4" w:rsidP="00C830F7">
            <w:pPr>
              <w:autoSpaceDE w:val="0"/>
              <w:autoSpaceDN w:val="0"/>
              <w:adjustRightInd w:val="0"/>
              <w:rPr>
                <w:rFonts w:ascii="Calibri" w:hAnsi="Calibri"/>
                <w:b/>
              </w:rPr>
            </w:pPr>
            <w:r w:rsidRPr="00AD51E2">
              <w:rPr>
                <w:rFonts w:ascii="Calibri" w:hAnsi="Calibri"/>
                <w:b/>
              </w:rPr>
              <w:t xml:space="preserve">Konfiguracija SAN in drugih zunanjih diskovnih podsistemov za priključitev </w:t>
            </w:r>
            <w:r w:rsidRPr="00340FBC">
              <w:rPr>
                <w:rFonts w:ascii="Calibri" w:hAnsi="Calibri"/>
                <w:b/>
              </w:rPr>
              <w:t>v informacijsko okolje naročnika.</w:t>
            </w:r>
          </w:p>
          <w:p w14:paraId="3752C0FD" w14:textId="77777777" w:rsidR="004B11DB" w:rsidRPr="003B3C3C" w:rsidRDefault="004B11DB" w:rsidP="00ED26C0">
            <w:pPr>
              <w:autoSpaceDE w:val="0"/>
              <w:autoSpaceDN w:val="0"/>
              <w:adjustRightInd w:val="0"/>
              <w:rPr>
                <w:rFonts w:ascii="Calibri" w:hAnsi="Calibri"/>
                <w:b/>
              </w:rPr>
            </w:pPr>
          </w:p>
        </w:tc>
      </w:tr>
      <w:tr w:rsidR="00641CA4" w:rsidRPr="00413B03" w14:paraId="1E87B102" w14:textId="77777777" w:rsidTr="00C830F7">
        <w:tc>
          <w:tcPr>
            <w:tcW w:w="704" w:type="dxa"/>
          </w:tcPr>
          <w:p w14:paraId="4B4B172D"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AC50147" w14:textId="77777777" w:rsidR="00641CA4" w:rsidRPr="00E65FB4" w:rsidRDefault="00641CA4" w:rsidP="00C830F7">
            <w:pPr>
              <w:autoSpaceDE w:val="0"/>
              <w:autoSpaceDN w:val="0"/>
              <w:adjustRightInd w:val="0"/>
              <w:rPr>
                <w:rFonts w:ascii="Calibri" w:hAnsi="Calibri"/>
                <w:b/>
              </w:rPr>
            </w:pPr>
            <w:r w:rsidRPr="00E65FB4">
              <w:rPr>
                <w:rFonts w:ascii="Calibri" w:hAnsi="Calibri"/>
                <w:b/>
              </w:rPr>
              <w:t>Vzpostavitve, razširitve, prilagoditve, nadzor in upravljanje imeniške infrastrukture (replikacija, komunikacija, sinhronizacija, varnost) na tehnologiji Active Directory.</w:t>
            </w:r>
          </w:p>
          <w:p w14:paraId="12CEB1CD" w14:textId="77777777" w:rsidR="008653EF" w:rsidRPr="003B3C3C" w:rsidRDefault="008653EF" w:rsidP="00ED26C0">
            <w:pPr>
              <w:autoSpaceDE w:val="0"/>
              <w:autoSpaceDN w:val="0"/>
              <w:adjustRightInd w:val="0"/>
              <w:rPr>
                <w:rFonts w:ascii="Calibri" w:hAnsi="Calibri"/>
                <w:b/>
              </w:rPr>
            </w:pPr>
          </w:p>
        </w:tc>
      </w:tr>
      <w:tr w:rsidR="00641CA4" w:rsidRPr="00413B03" w14:paraId="49D2E4F9" w14:textId="77777777" w:rsidTr="00C830F7">
        <w:tc>
          <w:tcPr>
            <w:tcW w:w="704" w:type="dxa"/>
          </w:tcPr>
          <w:p w14:paraId="569E61A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5155242" w14:textId="77777777" w:rsidR="00641CA4" w:rsidRDefault="00641CA4" w:rsidP="00C830F7">
            <w:pPr>
              <w:autoSpaceDE w:val="0"/>
              <w:autoSpaceDN w:val="0"/>
              <w:adjustRightInd w:val="0"/>
              <w:rPr>
                <w:rFonts w:ascii="Calibri" w:hAnsi="Calibri"/>
                <w:b/>
              </w:rPr>
            </w:pPr>
            <w:r w:rsidRPr="003B3C3C">
              <w:rPr>
                <w:rFonts w:ascii="Calibri" w:hAnsi="Calibri"/>
                <w:b/>
              </w:rPr>
              <w:t>Nadgradnja operacijskega sistema na novo verzijo ali na drug operacijski sistem na istem strežniku ali selitev na drugi strežnik.</w:t>
            </w:r>
          </w:p>
          <w:p w14:paraId="6E017ADA" w14:textId="77777777" w:rsidR="00641CA4" w:rsidRPr="003B3C3C" w:rsidRDefault="00641CA4" w:rsidP="00C830F7">
            <w:pPr>
              <w:autoSpaceDE w:val="0"/>
              <w:autoSpaceDN w:val="0"/>
              <w:adjustRightInd w:val="0"/>
              <w:rPr>
                <w:rFonts w:ascii="Calibri" w:hAnsi="Calibri"/>
                <w:b/>
              </w:rPr>
            </w:pPr>
          </w:p>
        </w:tc>
      </w:tr>
      <w:tr w:rsidR="00641CA4" w:rsidRPr="00413B03" w14:paraId="4BC346E2" w14:textId="77777777" w:rsidTr="00C830F7">
        <w:tc>
          <w:tcPr>
            <w:tcW w:w="704" w:type="dxa"/>
          </w:tcPr>
          <w:p w14:paraId="3AA6EDF6"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3103D77A" w14:textId="77777777" w:rsidR="00641CA4" w:rsidRDefault="00641CA4" w:rsidP="00C830F7">
            <w:pPr>
              <w:autoSpaceDE w:val="0"/>
              <w:autoSpaceDN w:val="0"/>
              <w:adjustRightInd w:val="0"/>
              <w:rPr>
                <w:rFonts w:ascii="Calibri" w:hAnsi="Calibri"/>
                <w:b/>
              </w:rPr>
            </w:pPr>
            <w:r w:rsidRPr="003B3C3C">
              <w:rPr>
                <w:rFonts w:ascii="Calibri" w:hAnsi="Calibri"/>
                <w:b/>
              </w:rPr>
              <w:t xml:space="preserve">Selitev ali nadgradnja </w:t>
            </w:r>
            <w:r w:rsidRPr="00554D2B">
              <w:rPr>
                <w:rFonts w:ascii="Calibri" w:hAnsi="Calibri"/>
                <w:b/>
              </w:rPr>
              <w:t xml:space="preserve">programske opreme </w:t>
            </w:r>
            <w:r w:rsidRPr="003B3C3C">
              <w:rPr>
                <w:rFonts w:ascii="Calibri" w:hAnsi="Calibri"/>
                <w:b/>
              </w:rPr>
              <w:t>na strežniku, ki ni vključena v sistemskih popravkih.</w:t>
            </w:r>
          </w:p>
          <w:p w14:paraId="7B6E2661" w14:textId="77777777" w:rsidR="00641CA4" w:rsidRPr="003B3C3C" w:rsidRDefault="00641CA4" w:rsidP="00C830F7">
            <w:pPr>
              <w:autoSpaceDE w:val="0"/>
              <w:autoSpaceDN w:val="0"/>
              <w:adjustRightInd w:val="0"/>
              <w:rPr>
                <w:rFonts w:ascii="Calibri" w:hAnsi="Calibri"/>
                <w:b/>
              </w:rPr>
            </w:pPr>
          </w:p>
        </w:tc>
      </w:tr>
      <w:tr w:rsidR="00641CA4" w:rsidRPr="00413B03" w14:paraId="64006561" w14:textId="77777777" w:rsidTr="00C830F7">
        <w:tc>
          <w:tcPr>
            <w:tcW w:w="704" w:type="dxa"/>
          </w:tcPr>
          <w:p w14:paraId="1D831875" w14:textId="77777777" w:rsidR="00641CA4" w:rsidRDefault="00641CA4" w:rsidP="00804AA9">
            <w:pPr>
              <w:pStyle w:val="Odstavekseznama"/>
              <w:numPr>
                <w:ilvl w:val="0"/>
                <w:numId w:val="27"/>
              </w:numPr>
              <w:jc w:val="both"/>
              <w:rPr>
                <w:rFonts w:ascii="Arial Narrow" w:hAnsi="Arial Narrow" w:cs="Arial"/>
                <w:b/>
                <w:sz w:val="28"/>
                <w:szCs w:val="28"/>
              </w:rPr>
            </w:pPr>
          </w:p>
          <w:p w14:paraId="494DF780" w14:textId="77777777" w:rsidR="00641CA4" w:rsidRPr="00CA2A70" w:rsidRDefault="00641CA4" w:rsidP="00C830F7"/>
          <w:p w14:paraId="4F1CCFC7" w14:textId="77777777" w:rsidR="00641CA4" w:rsidRDefault="00641CA4" w:rsidP="00C830F7"/>
          <w:p w14:paraId="1F5BDCD0" w14:textId="77777777" w:rsidR="00641CA4" w:rsidRPr="00CA2A70" w:rsidRDefault="00641CA4" w:rsidP="00804AA9">
            <w:pPr>
              <w:pStyle w:val="Odstavekseznama"/>
              <w:numPr>
                <w:ilvl w:val="0"/>
                <w:numId w:val="27"/>
              </w:numPr>
            </w:pPr>
          </w:p>
        </w:tc>
        <w:tc>
          <w:tcPr>
            <w:tcW w:w="9150" w:type="dxa"/>
          </w:tcPr>
          <w:p w14:paraId="2232D109" w14:textId="77777777" w:rsidR="00641CA4" w:rsidRDefault="00641CA4" w:rsidP="00C830F7">
            <w:pPr>
              <w:autoSpaceDE w:val="0"/>
              <w:autoSpaceDN w:val="0"/>
              <w:adjustRightInd w:val="0"/>
              <w:rPr>
                <w:rFonts w:ascii="Calibri" w:hAnsi="Calibri"/>
                <w:b/>
              </w:rPr>
            </w:pPr>
            <w:r w:rsidRPr="0096747D">
              <w:rPr>
                <w:rFonts w:ascii="Calibri" w:hAnsi="Calibri"/>
                <w:b/>
              </w:rPr>
              <w:t>Vzpostavitev sistema za zagotavljanje visoke stopnje razpoložljivosti (gruča, particioniranje,.. ).</w:t>
            </w:r>
          </w:p>
          <w:p w14:paraId="128A05F6" w14:textId="77777777" w:rsidR="00641CA4" w:rsidRDefault="00641CA4" w:rsidP="00C830F7">
            <w:pPr>
              <w:autoSpaceDE w:val="0"/>
              <w:autoSpaceDN w:val="0"/>
              <w:adjustRightInd w:val="0"/>
              <w:rPr>
                <w:rFonts w:ascii="Calibri" w:hAnsi="Calibri"/>
                <w:b/>
              </w:rPr>
            </w:pPr>
          </w:p>
          <w:p w14:paraId="541370FA" w14:textId="77777777" w:rsidR="00641CA4" w:rsidRDefault="00641CA4" w:rsidP="00C830F7">
            <w:pPr>
              <w:autoSpaceDE w:val="0"/>
              <w:autoSpaceDN w:val="0"/>
              <w:adjustRightInd w:val="0"/>
              <w:rPr>
                <w:rFonts w:ascii="Calibri" w:hAnsi="Calibri"/>
                <w:b/>
                <w:color w:val="FF0000"/>
              </w:rPr>
            </w:pPr>
            <w:r>
              <w:rPr>
                <w:rFonts w:ascii="Calibri" w:hAnsi="Calibri"/>
                <w:b/>
              </w:rPr>
              <w:t xml:space="preserve">Vzpostavitev in vzdrževanje sistema za centralno hranjenje in deljenje uporabniških datotek </w:t>
            </w:r>
          </w:p>
          <w:p w14:paraId="08E21305" w14:textId="77777777" w:rsidR="00641CA4" w:rsidRPr="00AD0AD9" w:rsidRDefault="00641CA4" w:rsidP="00C830F7">
            <w:pPr>
              <w:autoSpaceDE w:val="0"/>
              <w:autoSpaceDN w:val="0"/>
              <w:adjustRightInd w:val="0"/>
              <w:rPr>
                <w:rFonts w:ascii="Calibri" w:hAnsi="Calibri"/>
                <w:b/>
                <w:color w:val="FF0000"/>
              </w:rPr>
            </w:pPr>
          </w:p>
        </w:tc>
      </w:tr>
      <w:tr w:rsidR="00641CA4" w:rsidRPr="00413B03" w14:paraId="34D19569" w14:textId="77777777" w:rsidTr="00C830F7">
        <w:tc>
          <w:tcPr>
            <w:tcW w:w="704" w:type="dxa"/>
          </w:tcPr>
          <w:p w14:paraId="7E3E2DC6"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326F0894" w14:textId="77777777" w:rsidR="00641CA4" w:rsidRDefault="00641CA4" w:rsidP="00C830F7">
            <w:pPr>
              <w:autoSpaceDE w:val="0"/>
              <w:autoSpaceDN w:val="0"/>
              <w:adjustRightInd w:val="0"/>
              <w:rPr>
                <w:rFonts w:ascii="Calibri" w:hAnsi="Calibri"/>
                <w:b/>
              </w:rPr>
            </w:pPr>
            <w:r w:rsidRPr="00E65FB4">
              <w:rPr>
                <w:rFonts w:ascii="Calibri" w:hAnsi="Calibri"/>
                <w:b/>
              </w:rPr>
              <w:t xml:space="preserve">Svetovanje </w:t>
            </w:r>
            <w:r w:rsidRPr="00ED26C0">
              <w:rPr>
                <w:rFonts w:ascii="Calibri" w:hAnsi="Calibri"/>
                <w:b/>
              </w:rPr>
              <w:t>pri</w:t>
            </w:r>
            <w:r w:rsidRPr="00E65FB4">
              <w:rPr>
                <w:rFonts w:ascii="Calibri" w:hAnsi="Calibri"/>
                <w:b/>
              </w:rPr>
              <w:t xml:space="preserve"> pripravi tehničnih specifikacij za strojno opremo, ki se uporablja v lokalnih omrežjih.</w:t>
            </w:r>
          </w:p>
          <w:p w14:paraId="68A8F526" w14:textId="77777777" w:rsidR="004B2D64" w:rsidRPr="003B3C3C" w:rsidRDefault="004B2D64" w:rsidP="00ED26C0">
            <w:pPr>
              <w:autoSpaceDE w:val="0"/>
              <w:autoSpaceDN w:val="0"/>
              <w:adjustRightInd w:val="0"/>
              <w:rPr>
                <w:rFonts w:ascii="Calibri" w:hAnsi="Calibri"/>
                <w:b/>
              </w:rPr>
            </w:pPr>
          </w:p>
        </w:tc>
      </w:tr>
      <w:tr w:rsidR="00641CA4" w:rsidRPr="00413B03" w14:paraId="75A0F293" w14:textId="77777777" w:rsidTr="00C830F7">
        <w:tc>
          <w:tcPr>
            <w:tcW w:w="704" w:type="dxa"/>
          </w:tcPr>
          <w:p w14:paraId="675DB87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17B30A3" w14:textId="77777777" w:rsidR="00641CA4" w:rsidRDefault="00641CA4" w:rsidP="00C830F7">
            <w:pPr>
              <w:autoSpaceDE w:val="0"/>
              <w:autoSpaceDN w:val="0"/>
              <w:adjustRightInd w:val="0"/>
              <w:rPr>
                <w:rFonts w:ascii="Calibri" w:hAnsi="Calibri"/>
                <w:b/>
              </w:rPr>
            </w:pPr>
            <w:r w:rsidRPr="006A62CF">
              <w:rPr>
                <w:rFonts w:ascii="Calibri" w:hAnsi="Calibri"/>
                <w:b/>
              </w:rPr>
              <w:t>Svetovanje, izdelava idejnih rešitev in ostale tehnične projektne dokumentacije za potrebe infrastrukturnih projektov za izgradnjo in posodabljanje lokalnih omrežij.</w:t>
            </w:r>
          </w:p>
          <w:p w14:paraId="3E058A8C" w14:textId="77777777" w:rsidR="00641CA4" w:rsidRPr="006A62CF" w:rsidRDefault="00641CA4" w:rsidP="00C830F7">
            <w:pPr>
              <w:autoSpaceDE w:val="0"/>
              <w:autoSpaceDN w:val="0"/>
              <w:adjustRightInd w:val="0"/>
              <w:rPr>
                <w:rFonts w:ascii="Calibri" w:hAnsi="Calibri"/>
                <w:b/>
              </w:rPr>
            </w:pPr>
          </w:p>
        </w:tc>
      </w:tr>
      <w:tr w:rsidR="00641CA4" w:rsidRPr="00413B03" w14:paraId="6597E06E" w14:textId="77777777" w:rsidTr="00C830F7">
        <w:tc>
          <w:tcPr>
            <w:tcW w:w="704" w:type="dxa"/>
          </w:tcPr>
          <w:p w14:paraId="3A86E9D0"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64C4A681" w14:textId="77777777" w:rsidR="00641CA4" w:rsidRDefault="00641CA4" w:rsidP="00C830F7">
            <w:pPr>
              <w:autoSpaceDE w:val="0"/>
              <w:autoSpaceDN w:val="0"/>
              <w:adjustRightInd w:val="0"/>
              <w:rPr>
                <w:rFonts w:ascii="Calibri" w:hAnsi="Calibri"/>
                <w:b/>
              </w:rPr>
            </w:pPr>
            <w:r w:rsidRPr="006A62CF">
              <w:rPr>
                <w:rFonts w:ascii="Calibri" w:hAnsi="Calibri"/>
                <w:b/>
              </w:rPr>
              <w:t>Iskanje in odstranjevanje računalniških virusov, druge zlonamerne programske opreme ter neželenih programov, ter odpravljanje posledic na strežnikih in na delovnih postajah.</w:t>
            </w:r>
          </w:p>
          <w:p w14:paraId="673489D0" w14:textId="77777777" w:rsidR="00641CA4" w:rsidRPr="006A62CF" w:rsidRDefault="00641CA4" w:rsidP="00C830F7">
            <w:pPr>
              <w:autoSpaceDE w:val="0"/>
              <w:autoSpaceDN w:val="0"/>
              <w:adjustRightInd w:val="0"/>
              <w:rPr>
                <w:rFonts w:ascii="Calibri" w:hAnsi="Calibri"/>
                <w:b/>
              </w:rPr>
            </w:pPr>
          </w:p>
        </w:tc>
      </w:tr>
      <w:tr w:rsidR="00641CA4" w:rsidRPr="00413B03" w14:paraId="68C75445" w14:textId="77777777" w:rsidTr="00C830F7">
        <w:tc>
          <w:tcPr>
            <w:tcW w:w="704" w:type="dxa"/>
          </w:tcPr>
          <w:p w14:paraId="0E89BD12"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5271E99" w14:textId="77777777" w:rsidR="00641CA4" w:rsidRPr="00F36700" w:rsidRDefault="00641CA4" w:rsidP="00C830F7">
            <w:pPr>
              <w:autoSpaceDE w:val="0"/>
              <w:autoSpaceDN w:val="0"/>
              <w:adjustRightInd w:val="0"/>
              <w:rPr>
                <w:rFonts w:ascii="Calibri" w:hAnsi="Calibri"/>
                <w:b/>
              </w:rPr>
            </w:pPr>
            <w:r w:rsidRPr="001A4824">
              <w:rPr>
                <w:rFonts w:ascii="Calibri" w:hAnsi="Calibri"/>
                <w:b/>
              </w:rPr>
              <w:t xml:space="preserve">Preverjanje delovanja AV zaščite na strežniku in/ali na odjemalcih </w:t>
            </w:r>
            <w:r w:rsidRPr="00F36700">
              <w:rPr>
                <w:rFonts w:ascii="Calibri" w:hAnsi="Calibri"/>
                <w:b/>
              </w:rPr>
              <w:t>in priprava rednih mesečnih poročil o incidentih odkritih z AV zaščito</w:t>
            </w:r>
            <w:r w:rsidR="001A4824" w:rsidRPr="00F36700">
              <w:rPr>
                <w:rFonts w:ascii="Calibri" w:hAnsi="Calibri"/>
                <w:b/>
              </w:rPr>
              <w:t>.</w:t>
            </w:r>
          </w:p>
          <w:p w14:paraId="58CDC339" w14:textId="77777777" w:rsidR="002F2F55" w:rsidRPr="006A62CF" w:rsidRDefault="002F2F55" w:rsidP="00F36700">
            <w:pPr>
              <w:autoSpaceDE w:val="0"/>
              <w:autoSpaceDN w:val="0"/>
              <w:adjustRightInd w:val="0"/>
              <w:rPr>
                <w:rFonts w:ascii="Calibri" w:hAnsi="Calibri"/>
                <w:b/>
              </w:rPr>
            </w:pPr>
          </w:p>
        </w:tc>
      </w:tr>
      <w:tr w:rsidR="00641CA4" w:rsidRPr="00413B03" w14:paraId="36C6DFC4" w14:textId="77777777" w:rsidTr="00C830F7">
        <w:tc>
          <w:tcPr>
            <w:tcW w:w="704" w:type="dxa"/>
          </w:tcPr>
          <w:p w14:paraId="41F8D0D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017129B8" w14:textId="77777777" w:rsidR="00641CA4" w:rsidRDefault="00641CA4" w:rsidP="00C830F7">
            <w:pPr>
              <w:autoSpaceDE w:val="0"/>
              <w:autoSpaceDN w:val="0"/>
              <w:adjustRightInd w:val="0"/>
              <w:rPr>
                <w:rFonts w:ascii="Calibri" w:hAnsi="Calibri"/>
                <w:b/>
              </w:rPr>
            </w:pPr>
            <w:r w:rsidRPr="006A62CF">
              <w:rPr>
                <w:rFonts w:ascii="Calibri" w:hAnsi="Calibri"/>
                <w:b/>
              </w:rPr>
              <w:t>Preverjanje in analiza delovanja komunikacij ter meritve propustnosti in analiza prometa med strežniki, ter med strežniki in odjemalci.</w:t>
            </w:r>
          </w:p>
          <w:p w14:paraId="6D5A283F" w14:textId="77777777" w:rsidR="00641CA4" w:rsidRPr="006A62CF" w:rsidRDefault="00641CA4" w:rsidP="00C830F7">
            <w:pPr>
              <w:autoSpaceDE w:val="0"/>
              <w:autoSpaceDN w:val="0"/>
              <w:adjustRightInd w:val="0"/>
              <w:rPr>
                <w:rFonts w:ascii="Calibri" w:hAnsi="Calibri"/>
                <w:b/>
              </w:rPr>
            </w:pPr>
          </w:p>
        </w:tc>
      </w:tr>
      <w:tr w:rsidR="00641CA4" w:rsidRPr="00413B03" w14:paraId="7C362041" w14:textId="77777777" w:rsidTr="00C830F7">
        <w:tc>
          <w:tcPr>
            <w:tcW w:w="704" w:type="dxa"/>
          </w:tcPr>
          <w:p w14:paraId="0683305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71E2D7D7" w14:textId="77777777" w:rsidR="00641CA4" w:rsidRDefault="00641CA4" w:rsidP="00C830F7">
            <w:pPr>
              <w:autoSpaceDE w:val="0"/>
              <w:autoSpaceDN w:val="0"/>
              <w:adjustRightInd w:val="0"/>
              <w:rPr>
                <w:rFonts w:ascii="Calibri" w:hAnsi="Calibri"/>
                <w:b/>
              </w:rPr>
            </w:pPr>
            <w:r w:rsidRPr="006A62CF">
              <w:rPr>
                <w:rFonts w:ascii="Calibri" w:hAnsi="Calibri"/>
                <w:b/>
              </w:rPr>
              <w:t>Preverjanje in analiza delovanja aktivne mrežne opreme, meritve in analiza prometa na aktivni mrežni opremi.</w:t>
            </w:r>
          </w:p>
          <w:p w14:paraId="267F4992" w14:textId="77777777" w:rsidR="00641CA4" w:rsidRPr="006A62CF" w:rsidRDefault="00641CA4" w:rsidP="00C830F7">
            <w:pPr>
              <w:autoSpaceDE w:val="0"/>
              <w:autoSpaceDN w:val="0"/>
              <w:adjustRightInd w:val="0"/>
              <w:rPr>
                <w:rFonts w:ascii="Calibri" w:hAnsi="Calibri"/>
                <w:b/>
              </w:rPr>
            </w:pPr>
          </w:p>
        </w:tc>
      </w:tr>
      <w:tr w:rsidR="00641CA4" w:rsidRPr="00413B03" w14:paraId="73CEF6AC" w14:textId="77777777" w:rsidTr="00C830F7">
        <w:tc>
          <w:tcPr>
            <w:tcW w:w="704" w:type="dxa"/>
          </w:tcPr>
          <w:p w14:paraId="438062FC"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2F6243AD" w14:textId="77777777" w:rsidR="00641CA4" w:rsidRDefault="00641CA4" w:rsidP="00C830F7">
            <w:pPr>
              <w:autoSpaceDE w:val="0"/>
              <w:autoSpaceDN w:val="0"/>
              <w:adjustRightInd w:val="0"/>
              <w:rPr>
                <w:rFonts w:ascii="Calibri" w:hAnsi="Calibri"/>
                <w:b/>
              </w:rPr>
            </w:pPr>
            <w:r w:rsidRPr="006A62CF">
              <w:rPr>
                <w:rFonts w:ascii="Calibri" w:hAnsi="Calibri"/>
                <w:b/>
              </w:rPr>
              <w:t>Meritve in analiza zmogljivosti ter razpoložljivih kapacitet strežnika.</w:t>
            </w:r>
          </w:p>
          <w:p w14:paraId="67CB0D6D" w14:textId="77777777" w:rsidR="00641CA4" w:rsidRPr="006A62CF" w:rsidRDefault="00641CA4" w:rsidP="00C830F7">
            <w:pPr>
              <w:autoSpaceDE w:val="0"/>
              <w:autoSpaceDN w:val="0"/>
              <w:adjustRightInd w:val="0"/>
              <w:rPr>
                <w:rFonts w:ascii="Calibri" w:hAnsi="Calibri"/>
                <w:b/>
              </w:rPr>
            </w:pPr>
          </w:p>
        </w:tc>
      </w:tr>
      <w:tr w:rsidR="00641CA4" w:rsidRPr="00413B03" w14:paraId="1D24FA66" w14:textId="77777777" w:rsidTr="00C830F7">
        <w:tc>
          <w:tcPr>
            <w:tcW w:w="704" w:type="dxa"/>
          </w:tcPr>
          <w:p w14:paraId="65DA09C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78B65409" w14:textId="77777777" w:rsidR="00641CA4" w:rsidRDefault="00641CA4" w:rsidP="00C830F7">
            <w:pPr>
              <w:autoSpaceDE w:val="0"/>
              <w:autoSpaceDN w:val="0"/>
              <w:adjustRightInd w:val="0"/>
              <w:rPr>
                <w:rFonts w:ascii="Calibri" w:hAnsi="Calibri"/>
                <w:b/>
              </w:rPr>
            </w:pPr>
            <w:r w:rsidRPr="006A62CF">
              <w:rPr>
                <w:rFonts w:ascii="Calibri" w:hAnsi="Calibri"/>
                <w:b/>
              </w:rPr>
              <w:t>Priključevanje, prilagajanje in preizkušanje delovanja periferne stroje opreme (tračne enote, tiskalniki, sistemi za brezprekinitveno napajanje, diskovni podsistemi za shranjevanje podatkov, aktivna oprema, omare) v obsegu, ki ne ogroža veljavnost garancije.</w:t>
            </w:r>
          </w:p>
          <w:p w14:paraId="05C2CC51" w14:textId="77777777" w:rsidR="00641CA4" w:rsidRPr="006A62CF" w:rsidRDefault="00641CA4" w:rsidP="00C830F7">
            <w:pPr>
              <w:autoSpaceDE w:val="0"/>
              <w:autoSpaceDN w:val="0"/>
              <w:adjustRightInd w:val="0"/>
              <w:rPr>
                <w:rFonts w:ascii="Calibri" w:hAnsi="Calibri"/>
                <w:b/>
              </w:rPr>
            </w:pPr>
          </w:p>
        </w:tc>
      </w:tr>
      <w:tr w:rsidR="00641CA4" w:rsidRPr="00413B03" w14:paraId="586DAF30" w14:textId="77777777" w:rsidTr="00C830F7">
        <w:tc>
          <w:tcPr>
            <w:tcW w:w="704" w:type="dxa"/>
          </w:tcPr>
          <w:p w14:paraId="2EA6CCA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0062C50" w14:textId="77777777" w:rsidR="00641CA4" w:rsidRDefault="00641CA4" w:rsidP="00C830F7">
            <w:pPr>
              <w:autoSpaceDE w:val="0"/>
              <w:autoSpaceDN w:val="0"/>
              <w:adjustRightInd w:val="0"/>
              <w:rPr>
                <w:rFonts w:ascii="Calibri" w:hAnsi="Calibri"/>
                <w:b/>
              </w:rPr>
            </w:pPr>
            <w:r w:rsidRPr="006A62CF">
              <w:rPr>
                <w:rFonts w:ascii="Calibri" w:hAnsi="Calibri"/>
                <w:b/>
              </w:rPr>
              <w:t>Izvajanje simulacij in preizkušanje sistema pod obremenitvijo.</w:t>
            </w:r>
          </w:p>
          <w:p w14:paraId="17DEC664" w14:textId="77777777" w:rsidR="00641CA4" w:rsidRPr="006A62CF" w:rsidRDefault="00641CA4" w:rsidP="00C830F7">
            <w:pPr>
              <w:autoSpaceDE w:val="0"/>
              <w:autoSpaceDN w:val="0"/>
              <w:adjustRightInd w:val="0"/>
              <w:rPr>
                <w:rFonts w:ascii="Calibri" w:hAnsi="Calibri"/>
                <w:b/>
              </w:rPr>
            </w:pPr>
          </w:p>
        </w:tc>
      </w:tr>
      <w:tr w:rsidR="00641CA4" w:rsidRPr="00413B03" w14:paraId="5ED34A7C" w14:textId="77777777" w:rsidTr="00C830F7">
        <w:tc>
          <w:tcPr>
            <w:tcW w:w="704" w:type="dxa"/>
          </w:tcPr>
          <w:p w14:paraId="02E69B82"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63E8803F" w14:textId="77777777" w:rsidR="00641CA4" w:rsidRDefault="00641CA4" w:rsidP="00C830F7">
            <w:pPr>
              <w:autoSpaceDE w:val="0"/>
              <w:autoSpaceDN w:val="0"/>
              <w:adjustRightInd w:val="0"/>
              <w:rPr>
                <w:rFonts w:ascii="Calibri" w:hAnsi="Calibri"/>
                <w:b/>
              </w:rPr>
            </w:pPr>
            <w:r w:rsidRPr="006A62CF">
              <w:rPr>
                <w:rFonts w:ascii="Calibri" w:hAnsi="Calibri"/>
                <w:b/>
              </w:rPr>
              <w:t>Izdelava pilotskih postavitev za preizkušanje starih in novih tehnologij, ki se uporabljajo v lokalnih omrežjih.</w:t>
            </w:r>
          </w:p>
          <w:p w14:paraId="698CEFAA" w14:textId="77777777" w:rsidR="00641CA4" w:rsidRPr="006A62CF" w:rsidRDefault="00641CA4" w:rsidP="00C830F7">
            <w:pPr>
              <w:autoSpaceDE w:val="0"/>
              <w:autoSpaceDN w:val="0"/>
              <w:adjustRightInd w:val="0"/>
              <w:rPr>
                <w:rFonts w:ascii="Calibri" w:hAnsi="Calibri"/>
                <w:b/>
              </w:rPr>
            </w:pPr>
          </w:p>
        </w:tc>
      </w:tr>
      <w:tr w:rsidR="00641CA4" w:rsidRPr="00413B03" w14:paraId="5DD15A5B" w14:textId="77777777" w:rsidTr="00C830F7">
        <w:tc>
          <w:tcPr>
            <w:tcW w:w="704" w:type="dxa"/>
          </w:tcPr>
          <w:p w14:paraId="6ADD6F4E"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4C03F1A1" w14:textId="77777777" w:rsidR="00641CA4" w:rsidRDefault="00641CA4" w:rsidP="00C830F7">
            <w:pPr>
              <w:autoSpaceDE w:val="0"/>
              <w:autoSpaceDN w:val="0"/>
              <w:adjustRightInd w:val="0"/>
              <w:rPr>
                <w:rFonts w:ascii="Calibri" w:hAnsi="Calibri"/>
                <w:b/>
              </w:rPr>
            </w:pPr>
            <w:r w:rsidRPr="006A62CF">
              <w:rPr>
                <w:rFonts w:ascii="Calibri" w:hAnsi="Calibri"/>
                <w:b/>
              </w:rPr>
              <w:t>Vzpostavitev terminalskega okolja (namestitev terminalskega strežnika in ustrezna priprava delovnih postaj).</w:t>
            </w:r>
          </w:p>
          <w:p w14:paraId="4E5995B7" w14:textId="77777777" w:rsidR="00641CA4" w:rsidRPr="006A62CF" w:rsidRDefault="00641CA4" w:rsidP="00C830F7">
            <w:pPr>
              <w:autoSpaceDE w:val="0"/>
              <w:autoSpaceDN w:val="0"/>
              <w:adjustRightInd w:val="0"/>
              <w:rPr>
                <w:rFonts w:ascii="Calibri" w:hAnsi="Calibri"/>
                <w:b/>
              </w:rPr>
            </w:pPr>
          </w:p>
        </w:tc>
      </w:tr>
      <w:tr w:rsidR="00641CA4" w:rsidRPr="00413B03" w14:paraId="416A1BCF" w14:textId="77777777" w:rsidTr="00C830F7">
        <w:tc>
          <w:tcPr>
            <w:tcW w:w="704" w:type="dxa"/>
          </w:tcPr>
          <w:p w14:paraId="43843CD6"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431EA72C" w14:textId="77777777" w:rsidR="00641CA4" w:rsidRPr="00F36700" w:rsidRDefault="00641CA4" w:rsidP="00C830F7">
            <w:pPr>
              <w:autoSpaceDE w:val="0"/>
              <w:autoSpaceDN w:val="0"/>
              <w:adjustRightInd w:val="0"/>
              <w:rPr>
                <w:rFonts w:ascii="Calibri" w:hAnsi="Calibri"/>
                <w:b/>
              </w:rPr>
            </w:pPr>
            <w:r w:rsidRPr="00500893">
              <w:rPr>
                <w:rFonts w:ascii="Calibri" w:hAnsi="Calibri"/>
                <w:b/>
              </w:rPr>
              <w:t xml:space="preserve">Posredovanje pri večjem ali celotnem restavriranju sistemskih in aplikativnih podatkov strežnika ali aplikacije iz arhivskih zapisov (back-upa), </w:t>
            </w:r>
            <w:r w:rsidRPr="00F36700">
              <w:rPr>
                <w:rFonts w:ascii="Calibri" w:hAnsi="Calibri"/>
                <w:b/>
              </w:rPr>
              <w:t>vključno s testnimi restavriranji posameznih delov sistema.</w:t>
            </w:r>
          </w:p>
          <w:p w14:paraId="0A001D20" w14:textId="77777777" w:rsidR="00315978" w:rsidRPr="006A62CF" w:rsidRDefault="00315978" w:rsidP="00F36700">
            <w:pPr>
              <w:autoSpaceDE w:val="0"/>
              <w:autoSpaceDN w:val="0"/>
              <w:adjustRightInd w:val="0"/>
              <w:rPr>
                <w:rFonts w:ascii="Calibri" w:hAnsi="Calibri"/>
                <w:b/>
              </w:rPr>
            </w:pPr>
          </w:p>
        </w:tc>
      </w:tr>
      <w:tr w:rsidR="00641CA4" w:rsidRPr="00413B03" w14:paraId="00A4A3F9" w14:textId="77777777" w:rsidTr="00C830F7">
        <w:tc>
          <w:tcPr>
            <w:tcW w:w="704" w:type="dxa"/>
          </w:tcPr>
          <w:p w14:paraId="1EB99D1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51CCE488" w14:textId="77777777" w:rsidR="00555692" w:rsidRDefault="00641CA4" w:rsidP="00C830F7">
            <w:pPr>
              <w:autoSpaceDE w:val="0"/>
              <w:autoSpaceDN w:val="0"/>
              <w:adjustRightInd w:val="0"/>
              <w:rPr>
                <w:rFonts w:ascii="Calibri" w:hAnsi="Calibri"/>
                <w:b/>
              </w:rPr>
            </w:pPr>
            <w:r w:rsidRPr="0011789F">
              <w:rPr>
                <w:rFonts w:ascii="Calibri" w:hAnsi="Calibri"/>
                <w:b/>
              </w:rPr>
              <w:t xml:space="preserve">Posredovanje pri večjem lociranju in odstranjevanju virusov ali neželene programske opreme večjega obsega ter povrnitvi sistema v delujoče stanje po izgubi podatkov zaradi </w:t>
            </w:r>
            <w:r w:rsidRPr="00F36700">
              <w:rPr>
                <w:rFonts w:ascii="Calibri" w:hAnsi="Calibri"/>
                <w:b/>
              </w:rPr>
              <w:t>incidentov večjega obsega</w:t>
            </w:r>
            <w:r w:rsidRPr="0011789F">
              <w:rPr>
                <w:rFonts w:ascii="Calibri" w:hAnsi="Calibri"/>
                <w:b/>
              </w:rPr>
              <w:t>.</w:t>
            </w:r>
          </w:p>
          <w:p w14:paraId="3C681970" w14:textId="77777777" w:rsidR="00641CA4" w:rsidRPr="006A62CF" w:rsidRDefault="00641CA4" w:rsidP="00C830F7">
            <w:pPr>
              <w:autoSpaceDE w:val="0"/>
              <w:autoSpaceDN w:val="0"/>
              <w:adjustRightInd w:val="0"/>
              <w:rPr>
                <w:rFonts w:ascii="Calibri" w:hAnsi="Calibri"/>
                <w:b/>
              </w:rPr>
            </w:pPr>
          </w:p>
        </w:tc>
      </w:tr>
      <w:tr w:rsidR="00641CA4" w:rsidRPr="00413B03" w14:paraId="443D8FC7" w14:textId="77777777" w:rsidTr="00C830F7">
        <w:tc>
          <w:tcPr>
            <w:tcW w:w="704" w:type="dxa"/>
          </w:tcPr>
          <w:p w14:paraId="4733497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Pr>
          <w:p w14:paraId="15965B69" w14:textId="77777777" w:rsidR="00641CA4" w:rsidRPr="006A62CF" w:rsidRDefault="00641CA4" w:rsidP="00C830F7">
            <w:pPr>
              <w:autoSpaceDE w:val="0"/>
              <w:autoSpaceDN w:val="0"/>
              <w:adjustRightInd w:val="0"/>
              <w:rPr>
                <w:rFonts w:ascii="Calibri" w:hAnsi="Calibri"/>
                <w:b/>
              </w:rPr>
            </w:pPr>
            <w:r w:rsidRPr="00141C79">
              <w:rPr>
                <w:rFonts w:ascii="Calibri" w:hAnsi="Calibri"/>
                <w:b/>
              </w:rPr>
              <w:t>Povečanje funkcionalnosti sistema z dodatnim delom na operacijskem sistemu ali aplikacijskem strežniku (skripti, servisi ali agenti).</w:t>
            </w:r>
          </w:p>
        </w:tc>
      </w:tr>
    </w:tbl>
    <w:p w14:paraId="08C1ADD2" w14:textId="77777777" w:rsidR="00641CA4" w:rsidRPr="00C53703" w:rsidRDefault="00641CA4" w:rsidP="00641CA4">
      <w:pPr>
        <w:jc w:val="both"/>
        <w:rPr>
          <w:rFonts w:ascii="Calibri" w:hAnsi="Calibri"/>
          <w:sz w:val="22"/>
          <w:szCs w:val="22"/>
        </w:rPr>
      </w:pPr>
    </w:p>
    <w:p w14:paraId="093613AE" w14:textId="77777777" w:rsidR="00641CA4" w:rsidRDefault="00641CA4"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3F20FA" w:rsidRPr="003F20FA" w14:paraId="62E07924" w14:textId="77777777" w:rsidTr="00C830F7">
        <w:tc>
          <w:tcPr>
            <w:tcW w:w="704" w:type="dxa"/>
          </w:tcPr>
          <w:p w14:paraId="7A9DAB23" w14:textId="77777777" w:rsidR="00641CA4" w:rsidRPr="003F20FA" w:rsidRDefault="00641CA4" w:rsidP="00C830F7">
            <w:pPr>
              <w:jc w:val="both"/>
              <w:rPr>
                <w:rFonts w:ascii="Arial Narrow" w:hAnsi="Arial Narrow"/>
                <w:b/>
                <w:sz w:val="28"/>
                <w:szCs w:val="28"/>
              </w:rPr>
            </w:pPr>
            <w:r w:rsidRPr="003F20FA">
              <w:rPr>
                <w:rFonts w:ascii="Arial Narrow" w:hAnsi="Arial Narrow"/>
                <w:b/>
                <w:sz w:val="28"/>
                <w:szCs w:val="28"/>
              </w:rPr>
              <w:t>III.</w:t>
            </w:r>
          </w:p>
        </w:tc>
        <w:tc>
          <w:tcPr>
            <w:tcW w:w="9150" w:type="dxa"/>
          </w:tcPr>
          <w:p w14:paraId="0DBB4F03" w14:textId="77777777" w:rsidR="00641CA4" w:rsidRPr="003F20FA" w:rsidRDefault="00641CA4" w:rsidP="00C830F7">
            <w:pPr>
              <w:spacing w:beforeLines="20" w:before="48" w:afterLines="20" w:after="48"/>
              <w:jc w:val="both"/>
              <w:rPr>
                <w:rFonts w:ascii="Calibri" w:hAnsi="Calibri"/>
                <w:b/>
                <w:sz w:val="28"/>
                <w:szCs w:val="28"/>
              </w:rPr>
            </w:pPr>
            <w:r w:rsidRPr="003F20FA">
              <w:rPr>
                <w:rFonts w:ascii="Calibri" w:hAnsi="Calibri"/>
                <w:b/>
                <w:sz w:val="28"/>
                <w:szCs w:val="28"/>
              </w:rPr>
              <w:t>Storitve sistemske podpore za delovne postaje in drugo periferno opremo</w:t>
            </w:r>
          </w:p>
          <w:p w14:paraId="65D2CBC7" w14:textId="77777777" w:rsidR="00641CA4" w:rsidRPr="003F20FA" w:rsidRDefault="00641CA4" w:rsidP="00C830F7">
            <w:pPr>
              <w:jc w:val="both"/>
              <w:rPr>
                <w:rFonts w:ascii="Arial Narrow" w:hAnsi="Arial Narrow"/>
                <w:b/>
                <w:sz w:val="28"/>
                <w:szCs w:val="28"/>
              </w:rPr>
            </w:pPr>
          </w:p>
        </w:tc>
      </w:tr>
    </w:tbl>
    <w:p w14:paraId="589450D7" w14:textId="77777777" w:rsidR="00641CA4" w:rsidRDefault="00641CA4" w:rsidP="00641CA4">
      <w:pPr>
        <w:jc w:val="both"/>
        <w:rPr>
          <w:sz w:val="22"/>
          <w:szCs w:val="22"/>
        </w:rPr>
      </w:pPr>
    </w:p>
    <w:tbl>
      <w:tblPr>
        <w:tblStyle w:val="Tabelamrea"/>
        <w:tblW w:w="0" w:type="auto"/>
        <w:tblLook w:val="04A0" w:firstRow="1" w:lastRow="0" w:firstColumn="1" w:lastColumn="0" w:noHBand="0" w:noVBand="1"/>
      </w:tblPr>
      <w:tblGrid>
        <w:gridCol w:w="704"/>
        <w:gridCol w:w="9150"/>
      </w:tblGrid>
      <w:tr w:rsidR="00641CA4" w:rsidRPr="00413B03" w14:paraId="0B9AFAFD" w14:textId="77777777" w:rsidTr="00C830F7">
        <w:tc>
          <w:tcPr>
            <w:tcW w:w="704" w:type="dxa"/>
            <w:tcBorders>
              <w:top w:val="nil"/>
              <w:left w:val="nil"/>
              <w:bottom w:val="nil"/>
              <w:right w:val="nil"/>
            </w:tcBorders>
          </w:tcPr>
          <w:p w14:paraId="4CEE1E1F"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6606792E" w14:textId="6948A030" w:rsidR="00641CA4" w:rsidRDefault="00641CA4" w:rsidP="00C830F7">
            <w:pPr>
              <w:autoSpaceDE w:val="0"/>
              <w:autoSpaceDN w:val="0"/>
              <w:adjustRightInd w:val="0"/>
              <w:spacing w:beforeLines="20" w:before="48" w:afterLines="20" w:after="48"/>
              <w:rPr>
                <w:rFonts w:ascii="Calibri" w:hAnsi="Calibri"/>
                <w:b/>
              </w:rPr>
            </w:pPr>
            <w:r w:rsidRPr="0005762B">
              <w:rPr>
                <w:rFonts w:ascii="Calibri" w:hAnsi="Calibri"/>
                <w:b/>
              </w:rPr>
              <w:t xml:space="preserve">Reševanje in odprava napak oziroma incidentov na vseh področjih, razen, kjer so za to sklenjene posebne pogodbe </w:t>
            </w:r>
            <w:r w:rsidR="00D851AC">
              <w:rPr>
                <w:rFonts w:ascii="Calibri" w:hAnsi="Calibri"/>
                <w:b/>
              </w:rPr>
              <w:t>(seznam je naveden na 34</w:t>
            </w:r>
            <w:r w:rsidR="00A06252" w:rsidRPr="00605F79">
              <w:rPr>
                <w:rFonts w:ascii="Calibri" w:hAnsi="Calibri"/>
                <w:b/>
              </w:rPr>
              <w:t>. strani , 3. raven podpore)</w:t>
            </w:r>
            <w:r w:rsidRPr="0005762B">
              <w:rPr>
                <w:rFonts w:ascii="Calibri" w:hAnsi="Calibri"/>
                <w:b/>
              </w:rPr>
              <w:t>, oziroma eskalacija zahtevkov na odgovornega izvajalca.</w:t>
            </w:r>
          </w:p>
          <w:p w14:paraId="2163C576" w14:textId="77777777" w:rsidR="00C85956" w:rsidRPr="0005762B" w:rsidRDefault="00C85956" w:rsidP="00C830F7">
            <w:pPr>
              <w:autoSpaceDE w:val="0"/>
              <w:autoSpaceDN w:val="0"/>
              <w:adjustRightInd w:val="0"/>
              <w:spacing w:beforeLines="20" w:before="48" w:afterLines="20" w:after="48"/>
              <w:rPr>
                <w:rFonts w:ascii="Calibri" w:hAnsi="Calibri"/>
                <w:b/>
              </w:rPr>
            </w:pPr>
          </w:p>
        </w:tc>
      </w:tr>
      <w:tr w:rsidR="00641CA4" w:rsidRPr="00413B03" w14:paraId="6CD3312D" w14:textId="77777777" w:rsidTr="00C830F7">
        <w:tc>
          <w:tcPr>
            <w:tcW w:w="704" w:type="dxa"/>
            <w:tcBorders>
              <w:top w:val="nil"/>
              <w:left w:val="nil"/>
              <w:bottom w:val="nil"/>
              <w:right w:val="nil"/>
            </w:tcBorders>
          </w:tcPr>
          <w:p w14:paraId="539B7B73"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0EDBC5D2" w14:textId="77777777" w:rsidR="00641CA4" w:rsidRDefault="00641CA4" w:rsidP="00C830F7">
            <w:pPr>
              <w:autoSpaceDE w:val="0"/>
              <w:autoSpaceDN w:val="0"/>
              <w:adjustRightInd w:val="0"/>
              <w:spacing w:beforeLines="20" w:before="48" w:afterLines="20" w:after="48"/>
              <w:rPr>
                <w:rFonts w:ascii="Calibri" w:hAnsi="Calibri"/>
                <w:b/>
              </w:rPr>
            </w:pPr>
            <w:r w:rsidRPr="0005762B">
              <w:rPr>
                <w:rFonts w:ascii="Calibri" w:hAnsi="Calibri"/>
                <w:b/>
              </w:rPr>
              <w:t>Nameščanje novih delovnih postaj s standardnim programskim okoljem, tiskalnikov in druge opreme in zamenjava obstoječih.</w:t>
            </w:r>
          </w:p>
          <w:p w14:paraId="2040B101" w14:textId="77777777" w:rsidR="00C85956" w:rsidRPr="0005762B" w:rsidRDefault="00C85956" w:rsidP="00C830F7">
            <w:pPr>
              <w:autoSpaceDE w:val="0"/>
              <w:autoSpaceDN w:val="0"/>
              <w:adjustRightInd w:val="0"/>
              <w:spacing w:beforeLines="20" w:before="48" w:afterLines="20" w:after="48"/>
              <w:rPr>
                <w:rFonts w:ascii="Calibri" w:hAnsi="Calibri"/>
                <w:b/>
              </w:rPr>
            </w:pPr>
          </w:p>
        </w:tc>
      </w:tr>
      <w:tr w:rsidR="00641CA4" w:rsidRPr="00413B03" w14:paraId="6E6E7E04" w14:textId="77777777" w:rsidTr="00C830F7">
        <w:tc>
          <w:tcPr>
            <w:tcW w:w="704" w:type="dxa"/>
            <w:tcBorders>
              <w:top w:val="nil"/>
              <w:left w:val="nil"/>
              <w:bottom w:val="nil"/>
              <w:right w:val="nil"/>
            </w:tcBorders>
          </w:tcPr>
          <w:p w14:paraId="7D1285ED"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4AA8DB98" w14:textId="77777777" w:rsidR="00641CA4" w:rsidRDefault="00641CA4" w:rsidP="00C830F7">
            <w:pPr>
              <w:autoSpaceDE w:val="0"/>
              <w:autoSpaceDN w:val="0"/>
              <w:adjustRightInd w:val="0"/>
              <w:rPr>
                <w:rFonts w:ascii="Calibri" w:hAnsi="Calibri"/>
                <w:b/>
              </w:rPr>
            </w:pPr>
            <w:r w:rsidRPr="005B51F7">
              <w:rPr>
                <w:rFonts w:ascii="Calibri" w:hAnsi="Calibri"/>
                <w:b/>
              </w:rPr>
              <w:t>Nameščanje in dopolnjevanje standardnega programskega okolja pri obstoječih uporabnikih.</w:t>
            </w:r>
          </w:p>
          <w:p w14:paraId="4AFD31DB" w14:textId="77777777" w:rsidR="00C85956" w:rsidRPr="005B51F7" w:rsidRDefault="00C85956" w:rsidP="00C830F7">
            <w:pPr>
              <w:autoSpaceDE w:val="0"/>
              <w:autoSpaceDN w:val="0"/>
              <w:adjustRightInd w:val="0"/>
              <w:rPr>
                <w:rFonts w:ascii="Calibri" w:hAnsi="Calibri"/>
                <w:b/>
              </w:rPr>
            </w:pPr>
          </w:p>
        </w:tc>
      </w:tr>
      <w:tr w:rsidR="00641CA4" w:rsidRPr="00413B03" w14:paraId="6A1B2689" w14:textId="77777777" w:rsidTr="00C830F7">
        <w:tc>
          <w:tcPr>
            <w:tcW w:w="704" w:type="dxa"/>
            <w:tcBorders>
              <w:top w:val="nil"/>
              <w:left w:val="nil"/>
              <w:bottom w:val="nil"/>
              <w:right w:val="nil"/>
            </w:tcBorders>
          </w:tcPr>
          <w:p w14:paraId="1FE5490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3A2F68D6" w14:textId="77777777" w:rsidR="00641CA4" w:rsidRDefault="00641CA4" w:rsidP="00C830F7">
            <w:pPr>
              <w:autoSpaceDE w:val="0"/>
              <w:autoSpaceDN w:val="0"/>
              <w:adjustRightInd w:val="0"/>
              <w:rPr>
                <w:rFonts w:ascii="Calibri" w:hAnsi="Calibri"/>
                <w:b/>
              </w:rPr>
            </w:pPr>
            <w:r w:rsidRPr="005B51F7">
              <w:rPr>
                <w:rFonts w:ascii="Calibri" w:hAnsi="Calibri"/>
                <w:b/>
              </w:rPr>
              <w:t>Nameščanje nestandardne licenčne programske opreme ali brezplačne programske opreme.</w:t>
            </w:r>
          </w:p>
          <w:p w14:paraId="47D5A4AC" w14:textId="77777777" w:rsidR="00DA5FB9" w:rsidRPr="005B51F7" w:rsidRDefault="00DA5FB9" w:rsidP="00C830F7">
            <w:pPr>
              <w:autoSpaceDE w:val="0"/>
              <w:autoSpaceDN w:val="0"/>
              <w:adjustRightInd w:val="0"/>
              <w:rPr>
                <w:rFonts w:ascii="Calibri" w:hAnsi="Calibri"/>
                <w:b/>
              </w:rPr>
            </w:pPr>
          </w:p>
        </w:tc>
      </w:tr>
      <w:tr w:rsidR="00641CA4" w:rsidRPr="00413B03" w14:paraId="6ADC9F90" w14:textId="77777777" w:rsidTr="00C830F7">
        <w:tc>
          <w:tcPr>
            <w:tcW w:w="704" w:type="dxa"/>
            <w:tcBorders>
              <w:top w:val="nil"/>
              <w:left w:val="nil"/>
              <w:bottom w:val="nil"/>
              <w:right w:val="nil"/>
            </w:tcBorders>
          </w:tcPr>
          <w:p w14:paraId="2EA23D9F"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2122CD29" w14:textId="77777777" w:rsidR="00641CA4" w:rsidRDefault="00641CA4" w:rsidP="00C830F7">
            <w:pPr>
              <w:autoSpaceDE w:val="0"/>
              <w:autoSpaceDN w:val="0"/>
              <w:adjustRightInd w:val="0"/>
              <w:rPr>
                <w:rFonts w:ascii="Calibri" w:hAnsi="Calibri"/>
                <w:b/>
              </w:rPr>
            </w:pPr>
            <w:r w:rsidRPr="005B51F7">
              <w:rPr>
                <w:rFonts w:ascii="Calibri" w:hAnsi="Calibri"/>
                <w:b/>
              </w:rPr>
              <w:t>Obnova (reševanje) podatkov na delovnih postajah.</w:t>
            </w:r>
          </w:p>
          <w:p w14:paraId="4F2573E9" w14:textId="77777777" w:rsidR="00DA5FB9" w:rsidRPr="005B51F7" w:rsidRDefault="00DA5FB9" w:rsidP="00C830F7">
            <w:pPr>
              <w:autoSpaceDE w:val="0"/>
              <w:autoSpaceDN w:val="0"/>
              <w:adjustRightInd w:val="0"/>
              <w:rPr>
                <w:rFonts w:ascii="Calibri" w:hAnsi="Calibri"/>
                <w:b/>
              </w:rPr>
            </w:pPr>
          </w:p>
        </w:tc>
      </w:tr>
      <w:tr w:rsidR="00641CA4" w:rsidRPr="00413B03" w14:paraId="34EF5DC1" w14:textId="77777777" w:rsidTr="00C830F7">
        <w:tc>
          <w:tcPr>
            <w:tcW w:w="704" w:type="dxa"/>
            <w:tcBorders>
              <w:top w:val="nil"/>
              <w:left w:val="nil"/>
              <w:bottom w:val="nil"/>
              <w:right w:val="nil"/>
            </w:tcBorders>
          </w:tcPr>
          <w:p w14:paraId="2CE24310"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7F337814" w14:textId="77777777" w:rsidR="00641CA4" w:rsidRDefault="00641CA4" w:rsidP="00C830F7">
            <w:pPr>
              <w:autoSpaceDE w:val="0"/>
              <w:autoSpaceDN w:val="0"/>
              <w:adjustRightInd w:val="0"/>
              <w:rPr>
                <w:rFonts w:ascii="Calibri" w:hAnsi="Calibri"/>
                <w:b/>
              </w:rPr>
            </w:pPr>
            <w:r w:rsidRPr="005B51F7">
              <w:rPr>
                <w:rFonts w:ascii="Calibri" w:hAnsi="Calibri"/>
                <w:b/>
              </w:rPr>
              <w:t>Izdelava idejnih rešitev za uvedbo novih tehnologij za postavitev in upravljanje delovnih postaj.</w:t>
            </w:r>
          </w:p>
          <w:p w14:paraId="74928B1A" w14:textId="77777777" w:rsidR="00DA5FB9" w:rsidRPr="005B51F7" w:rsidRDefault="00DA5FB9" w:rsidP="00C830F7">
            <w:pPr>
              <w:autoSpaceDE w:val="0"/>
              <w:autoSpaceDN w:val="0"/>
              <w:adjustRightInd w:val="0"/>
              <w:rPr>
                <w:rFonts w:ascii="Calibri" w:hAnsi="Calibri"/>
                <w:b/>
              </w:rPr>
            </w:pPr>
          </w:p>
        </w:tc>
      </w:tr>
      <w:tr w:rsidR="00641CA4" w:rsidRPr="00413B03" w14:paraId="42832E7A" w14:textId="77777777" w:rsidTr="00C830F7">
        <w:tc>
          <w:tcPr>
            <w:tcW w:w="704" w:type="dxa"/>
            <w:tcBorders>
              <w:top w:val="nil"/>
              <w:left w:val="nil"/>
              <w:bottom w:val="nil"/>
              <w:right w:val="nil"/>
            </w:tcBorders>
          </w:tcPr>
          <w:p w14:paraId="5DEC91F3"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57A7F323" w14:textId="77777777" w:rsidR="00641CA4" w:rsidRDefault="00641CA4" w:rsidP="00C830F7">
            <w:pPr>
              <w:autoSpaceDE w:val="0"/>
              <w:autoSpaceDN w:val="0"/>
              <w:adjustRightInd w:val="0"/>
              <w:spacing w:beforeLines="20" w:before="48" w:afterLines="20" w:after="48"/>
              <w:rPr>
                <w:rFonts w:ascii="Calibri" w:hAnsi="Calibri"/>
                <w:b/>
              </w:rPr>
            </w:pPr>
            <w:r w:rsidRPr="005B51F7">
              <w:rPr>
                <w:rFonts w:ascii="Calibri" w:hAnsi="Calibri"/>
                <w:b/>
              </w:rPr>
              <w:t xml:space="preserve">Poenotenje programskega okolja v okviru standardne programske opreme in prevzem delovnih postaj v sistem podpore za delovne postaje. </w:t>
            </w:r>
          </w:p>
          <w:p w14:paraId="61277A14" w14:textId="77777777" w:rsidR="00DA5FB9" w:rsidRPr="005B51F7" w:rsidRDefault="00DA5FB9" w:rsidP="00C830F7">
            <w:pPr>
              <w:autoSpaceDE w:val="0"/>
              <w:autoSpaceDN w:val="0"/>
              <w:adjustRightInd w:val="0"/>
              <w:spacing w:beforeLines="20" w:before="48" w:afterLines="20" w:after="48"/>
              <w:rPr>
                <w:rFonts w:ascii="Calibri" w:hAnsi="Calibri"/>
                <w:b/>
              </w:rPr>
            </w:pPr>
          </w:p>
        </w:tc>
      </w:tr>
      <w:tr w:rsidR="00641CA4" w:rsidRPr="00413B03" w14:paraId="56E8386B" w14:textId="77777777" w:rsidTr="00C830F7">
        <w:tc>
          <w:tcPr>
            <w:tcW w:w="704" w:type="dxa"/>
            <w:tcBorders>
              <w:top w:val="nil"/>
              <w:left w:val="nil"/>
              <w:bottom w:val="nil"/>
              <w:right w:val="nil"/>
            </w:tcBorders>
          </w:tcPr>
          <w:p w14:paraId="3D9AD6A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7829F126" w14:textId="77777777" w:rsidR="00641CA4" w:rsidRDefault="00641CA4" w:rsidP="00C830F7">
            <w:pPr>
              <w:autoSpaceDE w:val="0"/>
              <w:autoSpaceDN w:val="0"/>
              <w:adjustRightInd w:val="0"/>
              <w:spacing w:beforeLines="20" w:before="48" w:afterLines="20" w:after="48"/>
              <w:rPr>
                <w:rFonts w:ascii="Calibri" w:hAnsi="Calibri"/>
                <w:b/>
              </w:rPr>
            </w:pPr>
            <w:r w:rsidRPr="005B51F7">
              <w:rPr>
                <w:rFonts w:ascii="Calibri" w:hAnsi="Calibri"/>
                <w:b/>
              </w:rPr>
              <w:t>Svetovanje pri izvajanju določil varnostne politike na delovnih postajah.</w:t>
            </w:r>
          </w:p>
          <w:p w14:paraId="7C154440" w14:textId="77777777" w:rsidR="00DA5FB9" w:rsidRPr="005B51F7" w:rsidRDefault="00DA5FB9" w:rsidP="00C830F7">
            <w:pPr>
              <w:autoSpaceDE w:val="0"/>
              <w:autoSpaceDN w:val="0"/>
              <w:adjustRightInd w:val="0"/>
              <w:spacing w:beforeLines="20" w:before="48" w:afterLines="20" w:after="48"/>
              <w:rPr>
                <w:rFonts w:ascii="Calibri" w:hAnsi="Calibri"/>
                <w:b/>
              </w:rPr>
            </w:pPr>
          </w:p>
        </w:tc>
      </w:tr>
      <w:tr w:rsidR="004F6EA3" w:rsidRPr="004F6EA3" w14:paraId="028C34E2" w14:textId="77777777" w:rsidTr="00C830F7">
        <w:tc>
          <w:tcPr>
            <w:tcW w:w="704" w:type="dxa"/>
            <w:tcBorders>
              <w:top w:val="nil"/>
              <w:left w:val="nil"/>
              <w:bottom w:val="nil"/>
              <w:right w:val="nil"/>
            </w:tcBorders>
          </w:tcPr>
          <w:p w14:paraId="25C953BD" w14:textId="77777777" w:rsidR="00641CA4" w:rsidRPr="004F6EA3"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379E3E98" w14:textId="77777777" w:rsidR="00641CA4" w:rsidRPr="004F6EA3" w:rsidRDefault="00641CA4" w:rsidP="00C830F7">
            <w:pPr>
              <w:autoSpaceDE w:val="0"/>
              <w:autoSpaceDN w:val="0"/>
              <w:adjustRightInd w:val="0"/>
              <w:spacing w:beforeLines="20" w:before="48" w:afterLines="20" w:after="48"/>
              <w:rPr>
                <w:rFonts w:ascii="Calibri" w:hAnsi="Calibri"/>
                <w:b/>
              </w:rPr>
            </w:pPr>
            <w:r w:rsidRPr="004F6EA3">
              <w:rPr>
                <w:rFonts w:ascii="Calibri" w:hAnsi="Calibri"/>
                <w:b/>
              </w:rPr>
              <w:t>Pomoč pri zagotavljanju centralnega hranjenja in deljenja uporabniških podatkov</w:t>
            </w:r>
            <w:r w:rsidR="005A2224" w:rsidRPr="004F6EA3">
              <w:rPr>
                <w:rFonts w:ascii="Calibri" w:hAnsi="Calibri"/>
                <w:b/>
              </w:rPr>
              <w:t>.</w:t>
            </w:r>
          </w:p>
          <w:p w14:paraId="4CD42B41" w14:textId="77777777" w:rsidR="001A3891" w:rsidRPr="004F6EA3" w:rsidRDefault="001A3891" w:rsidP="004F6EA3">
            <w:pPr>
              <w:autoSpaceDE w:val="0"/>
              <w:autoSpaceDN w:val="0"/>
              <w:adjustRightInd w:val="0"/>
              <w:spacing w:beforeLines="20" w:before="48" w:afterLines="20" w:after="48"/>
              <w:rPr>
                <w:rFonts w:ascii="Calibri" w:hAnsi="Calibri"/>
                <w:b/>
              </w:rPr>
            </w:pPr>
          </w:p>
        </w:tc>
      </w:tr>
      <w:tr w:rsidR="00641CA4" w:rsidRPr="00413B03" w14:paraId="7F763CF2" w14:textId="77777777" w:rsidTr="00C830F7">
        <w:tc>
          <w:tcPr>
            <w:tcW w:w="704" w:type="dxa"/>
            <w:tcBorders>
              <w:top w:val="nil"/>
              <w:left w:val="nil"/>
              <w:bottom w:val="nil"/>
              <w:right w:val="nil"/>
            </w:tcBorders>
          </w:tcPr>
          <w:p w14:paraId="57D57487"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32E44240" w14:textId="77777777" w:rsidR="00641CA4"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 xml:space="preserve">Prilagajanje okolja na lokaciji z namenom optimalne izrabe programske in periferne strojne opreme (namizne delovne postaje, razporeditev </w:t>
            </w:r>
            <w:r>
              <w:rPr>
                <w:rFonts w:ascii="Calibri" w:hAnsi="Calibri"/>
                <w:b/>
              </w:rPr>
              <w:t xml:space="preserve">in premeščanje </w:t>
            </w:r>
            <w:r w:rsidRPr="00B317E7">
              <w:rPr>
                <w:rFonts w:ascii="Calibri" w:hAnsi="Calibri"/>
                <w:b/>
              </w:rPr>
              <w:t>periferne strojne opreme, …).</w:t>
            </w:r>
          </w:p>
          <w:p w14:paraId="79CE6E9C" w14:textId="77777777" w:rsidR="00C46E4A" w:rsidRPr="00B317E7" w:rsidRDefault="00C46E4A" w:rsidP="00C830F7">
            <w:pPr>
              <w:autoSpaceDE w:val="0"/>
              <w:autoSpaceDN w:val="0"/>
              <w:adjustRightInd w:val="0"/>
              <w:spacing w:beforeLines="20" w:before="48" w:afterLines="20" w:after="48"/>
              <w:rPr>
                <w:rFonts w:ascii="Calibri" w:hAnsi="Calibri"/>
                <w:b/>
              </w:rPr>
            </w:pPr>
          </w:p>
        </w:tc>
      </w:tr>
      <w:tr w:rsidR="00641CA4" w:rsidRPr="00413B03" w14:paraId="1517DFF1" w14:textId="77777777" w:rsidTr="00C830F7">
        <w:tc>
          <w:tcPr>
            <w:tcW w:w="704" w:type="dxa"/>
            <w:tcBorders>
              <w:top w:val="nil"/>
              <w:left w:val="nil"/>
              <w:bottom w:val="nil"/>
              <w:right w:val="nil"/>
            </w:tcBorders>
          </w:tcPr>
          <w:p w14:paraId="760D0DDE"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6DD9E486" w14:textId="77777777" w:rsidR="006E2F8F"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 xml:space="preserve">Ponovna namestitev delovnih postaj s standardnim programskim okoljem naročnika, v primeru sesutja </w:t>
            </w:r>
            <w:r w:rsidRPr="004F6EA3">
              <w:rPr>
                <w:rFonts w:ascii="Calibri" w:hAnsi="Calibri"/>
                <w:b/>
              </w:rPr>
              <w:t xml:space="preserve">ali nezanesljivega delovanja </w:t>
            </w:r>
            <w:r w:rsidRPr="00B317E7">
              <w:rPr>
                <w:rFonts w:ascii="Calibri" w:hAnsi="Calibri"/>
                <w:b/>
              </w:rPr>
              <w:t xml:space="preserve">sistema. </w:t>
            </w:r>
          </w:p>
          <w:p w14:paraId="5B20D1A7" w14:textId="77777777" w:rsidR="00C46E4A" w:rsidRPr="00B317E7" w:rsidRDefault="00C46E4A" w:rsidP="004F6EA3">
            <w:pPr>
              <w:autoSpaceDE w:val="0"/>
              <w:autoSpaceDN w:val="0"/>
              <w:adjustRightInd w:val="0"/>
              <w:spacing w:beforeLines="20" w:before="48" w:afterLines="20" w:after="48"/>
              <w:rPr>
                <w:rFonts w:ascii="Calibri" w:hAnsi="Calibri"/>
                <w:b/>
              </w:rPr>
            </w:pPr>
          </w:p>
        </w:tc>
      </w:tr>
      <w:tr w:rsidR="00641CA4" w:rsidRPr="00413B03" w14:paraId="6C41589A" w14:textId="77777777" w:rsidTr="00C830F7">
        <w:tc>
          <w:tcPr>
            <w:tcW w:w="704" w:type="dxa"/>
            <w:tcBorders>
              <w:top w:val="nil"/>
              <w:left w:val="nil"/>
              <w:bottom w:val="nil"/>
              <w:right w:val="nil"/>
            </w:tcBorders>
          </w:tcPr>
          <w:p w14:paraId="4FF6E615"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4DE5A30C" w14:textId="77777777" w:rsidR="00641CA4"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Nameščanje funkcionalnih in kritičnih varnostnih popravkov za operacijski sistem, sistemsko programsko opremo in brskalnike na delovni postaji.</w:t>
            </w:r>
          </w:p>
          <w:p w14:paraId="7DACE104" w14:textId="77777777" w:rsidR="00C46E4A" w:rsidRPr="00B317E7" w:rsidRDefault="00C46E4A" w:rsidP="00C830F7">
            <w:pPr>
              <w:autoSpaceDE w:val="0"/>
              <w:autoSpaceDN w:val="0"/>
              <w:adjustRightInd w:val="0"/>
              <w:spacing w:beforeLines="20" w:before="48" w:afterLines="20" w:after="48"/>
              <w:rPr>
                <w:rFonts w:ascii="Calibri" w:hAnsi="Calibri"/>
                <w:b/>
              </w:rPr>
            </w:pPr>
          </w:p>
        </w:tc>
      </w:tr>
      <w:tr w:rsidR="00641CA4" w:rsidRPr="00413B03" w14:paraId="52723F8A" w14:textId="77777777" w:rsidTr="00C830F7">
        <w:tc>
          <w:tcPr>
            <w:tcW w:w="704" w:type="dxa"/>
            <w:tcBorders>
              <w:top w:val="nil"/>
              <w:left w:val="nil"/>
              <w:bottom w:val="nil"/>
              <w:right w:val="nil"/>
            </w:tcBorders>
          </w:tcPr>
          <w:p w14:paraId="21F0F96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349D3FE2" w14:textId="77777777" w:rsidR="00641CA4"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Nameščanje popravkov za standardno programsko opremo, ki jih izdajajo proizvajalci programske opreme.</w:t>
            </w:r>
          </w:p>
          <w:p w14:paraId="0FA89BEB" w14:textId="77777777" w:rsidR="00D66579" w:rsidRPr="00B317E7" w:rsidRDefault="00D66579" w:rsidP="00C830F7">
            <w:pPr>
              <w:autoSpaceDE w:val="0"/>
              <w:autoSpaceDN w:val="0"/>
              <w:adjustRightInd w:val="0"/>
              <w:spacing w:beforeLines="20" w:before="48" w:afterLines="20" w:after="48"/>
              <w:rPr>
                <w:rFonts w:ascii="Calibri" w:hAnsi="Calibri"/>
                <w:b/>
              </w:rPr>
            </w:pPr>
          </w:p>
        </w:tc>
      </w:tr>
      <w:tr w:rsidR="00641CA4" w:rsidRPr="00413B03" w14:paraId="5C3BC7E6" w14:textId="77777777" w:rsidTr="00C830F7">
        <w:tc>
          <w:tcPr>
            <w:tcW w:w="704" w:type="dxa"/>
            <w:tcBorders>
              <w:top w:val="nil"/>
              <w:left w:val="nil"/>
              <w:bottom w:val="nil"/>
              <w:right w:val="nil"/>
            </w:tcBorders>
          </w:tcPr>
          <w:p w14:paraId="03FC81AE"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09079CF2" w14:textId="77777777" w:rsidR="00641CA4" w:rsidRDefault="00641CA4" w:rsidP="00C830F7">
            <w:pPr>
              <w:autoSpaceDE w:val="0"/>
              <w:autoSpaceDN w:val="0"/>
              <w:adjustRightInd w:val="0"/>
              <w:rPr>
                <w:rFonts w:ascii="Calibri" w:hAnsi="Calibri"/>
                <w:b/>
              </w:rPr>
            </w:pPr>
            <w:r w:rsidRPr="00B317E7">
              <w:rPr>
                <w:rFonts w:ascii="Calibri" w:hAnsi="Calibri"/>
                <w:b/>
              </w:rPr>
              <w:t>Popis licenc, programske in strojne opreme na delovnih postajah in strežnikih s pomočjo orodij za nadzor.</w:t>
            </w:r>
          </w:p>
          <w:p w14:paraId="041CB441" w14:textId="77777777" w:rsidR="00D66579" w:rsidRPr="00B317E7" w:rsidRDefault="00D66579" w:rsidP="00C830F7">
            <w:pPr>
              <w:autoSpaceDE w:val="0"/>
              <w:autoSpaceDN w:val="0"/>
              <w:adjustRightInd w:val="0"/>
              <w:rPr>
                <w:rFonts w:ascii="Calibri" w:hAnsi="Calibri"/>
                <w:b/>
              </w:rPr>
            </w:pPr>
          </w:p>
        </w:tc>
      </w:tr>
      <w:tr w:rsidR="00641CA4" w:rsidRPr="00413B03" w14:paraId="47B85667" w14:textId="77777777" w:rsidTr="00C830F7">
        <w:tc>
          <w:tcPr>
            <w:tcW w:w="704" w:type="dxa"/>
            <w:tcBorders>
              <w:top w:val="nil"/>
              <w:left w:val="nil"/>
              <w:bottom w:val="nil"/>
              <w:right w:val="nil"/>
            </w:tcBorders>
          </w:tcPr>
          <w:p w14:paraId="7C70BBC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0BE10A2E" w14:textId="77777777" w:rsidR="00641CA4" w:rsidRDefault="00641CA4" w:rsidP="00C830F7">
            <w:pPr>
              <w:autoSpaceDE w:val="0"/>
              <w:autoSpaceDN w:val="0"/>
              <w:adjustRightInd w:val="0"/>
              <w:rPr>
                <w:rFonts w:ascii="Calibri" w:hAnsi="Calibri"/>
                <w:b/>
              </w:rPr>
            </w:pPr>
            <w:r w:rsidRPr="00B317E7">
              <w:rPr>
                <w:rFonts w:ascii="Calibri" w:hAnsi="Calibri"/>
                <w:b/>
              </w:rPr>
              <w:t>Sodelovanje pri reševanju problemov in odpravi pripetljajev na nestandardni programski opremi.</w:t>
            </w:r>
          </w:p>
          <w:p w14:paraId="53503970" w14:textId="77777777" w:rsidR="006E2F8F" w:rsidRPr="00B317E7" w:rsidRDefault="006E2F8F" w:rsidP="00C830F7">
            <w:pPr>
              <w:autoSpaceDE w:val="0"/>
              <w:autoSpaceDN w:val="0"/>
              <w:adjustRightInd w:val="0"/>
              <w:rPr>
                <w:rFonts w:ascii="Calibri" w:hAnsi="Calibri"/>
                <w:b/>
              </w:rPr>
            </w:pPr>
          </w:p>
        </w:tc>
      </w:tr>
      <w:tr w:rsidR="00641CA4" w:rsidRPr="00413B03" w14:paraId="51FE7661" w14:textId="77777777" w:rsidTr="00C830F7">
        <w:tc>
          <w:tcPr>
            <w:tcW w:w="704" w:type="dxa"/>
            <w:tcBorders>
              <w:top w:val="nil"/>
              <w:left w:val="nil"/>
              <w:bottom w:val="nil"/>
              <w:right w:val="nil"/>
            </w:tcBorders>
          </w:tcPr>
          <w:p w14:paraId="05D789A9"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38C8BC83" w14:textId="77777777" w:rsidR="00641CA4"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 xml:space="preserve">Odprava pripetljajev na delovnih postajah, ki nastanejo med delovanjem sistema (ponovna namestitev gonilnikov, ponovna namestitev programske opreme, prilagoditev konfiguracije, popravki v registru). </w:t>
            </w:r>
          </w:p>
          <w:p w14:paraId="07F4B633" w14:textId="77777777" w:rsidR="006E2F8F" w:rsidRPr="00B317E7" w:rsidRDefault="006E2F8F" w:rsidP="00C830F7">
            <w:pPr>
              <w:autoSpaceDE w:val="0"/>
              <w:autoSpaceDN w:val="0"/>
              <w:adjustRightInd w:val="0"/>
              <w:spacing w:beforeLines="20" w:before="48" w:afterLines="20" w:after="48"/>
              <w:rPr>
                <w:rFonts w:ascii="Calibri" w:hAnsi="Calibri"/>
                <w:b/>
              </w:rPr>
            </w:pPr>
          </w:p>
        </w:tc>
      </w:tr>
      <w:tr w:rsidR="00641CA4" w:rsidRPr="00413B03" w14:paraId="6F7A1F30" w14:textId="77777777" w:rsidTr="00C830F7">
        <w:tc>
          <w:tcPr>
            <w:tcW w:w="704" w:type="dxa"/>
            <w:tcBorders>
              <w:top w:val="nil"/>
              <w:left w:val="nil"/>
              <w:bottom w:val="nil"/>
              <w:right w:val="nil"/>
            </w:tcBorders>
          </w:tcPr>
          <w:p w14:paraId="2A103564"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4ADD021D" w14:textId="2B90FBDC" w:rsidR="00641CA4"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 xml:space="preserve">Zagotovitev licenc za AV (protivirusno) zaščito </w:t>
            </w:r>
            <w:r w:rsidRPr="00570E7A">
              <w:rPr>
                <w:rFonts w:ascii="Calibri" w:hAnsi="Calibri"/>
                <w:b/>
              </w:rPr>
              <w:t xml:space="preserve">priznanega proizvajalca »Enterprise  </w:t>
            </w:r>
            <w:r w:rsidRPr="00B317E7">
              <w:rPr>
                <w:rFonts w:ascii="Calibri" w:hAnsi="Calibri"/>
                <w:b/>
              </w:rPr>
              <w:t xml:space="preserve">nivoja« in redno posodabljanje protivirusne zaščite in drugih programov za zaščito pred zlonamerno programsko opremo v realnem času, ki so del standardnega programskega okolja na delovnih postajah ter nadzor nad njihovim delovanjem. </w:t>
            </w:r>
            <w:r w:rsidRPr="0012313D">
              <w:rPr>
                <w:rFonts w:ascii="Calibri" w:hAnsi="Calibri"/>
                <w:b/>
              </w:rPr>
              <w:t>Protivirusna zaščita</w:t>
            </w:r>
            <w:r w:rsidRPr="00B317E7">
              <w:rPr>
                <w:rFonts w:ascii="Calibri" w:hAnsi="Calibri"/>
                <w:b/>
              </w:rPr>
              <w:t xml:space="preserve"> mora omogočati detekcijo spremembe v mrežnem prometu (IPS/IDS) vključno standardne napade na IP nivoju</w:t>
            </w:r>
            <w:r w:rsidR="00981704">
              <w:rPr>
                <w:rFonts w:ascii="Calibri" w:hAnsi="Calibri"/>
                <w:b/>
              </w:rPr>
              <w:t xml:space="preserve"> </w:t>
            </w:r>
            <w:r w:rsidRPr="00B317E7">
              <w:rPr>
                <w:rFonts w:ascii="Calibri" w:hAnsi="Calibri"/>
                <w:b/>
              </w:rPr>
              <w:t xml:space="preserve">(Ping of Death, SYN flood, Teardrop...). Avtomatizirano integracijo z rešitvijo za odkrivanje naprednih groženj </w:t>
            </w:r>
            <w:r w:rsidR="000336C2" w:rsidRPr="001C2B9A">
              <w:rPr>
                <w:rFonts w:ascii="Calibri" w:hAnsi="Calibri"/>
                <w:b/>
              </w:rPr>
              <w:t>v</w:t>
            </w:r>
            <w:r w:rsidR="000336C2" w:rsidRPr="000336C2">
              <w:rPr>
                <w:rFonts w:ascii="Calibri" w:hAnsi="Calibri"/>
                <w:b/>
                <w:color w:val="FF0000"/>
              </w:rPr>
              <w:t xml:space="preserve"> </w:t>
            </w:r>
            <w:r w:rsidRPr="00B317E7">
              <w:rPr>
                <w:rFonts w:ascii="Calibri" w:hAnsi="Calibri"/>
                <w:b/>
              </w:rPr>
              <w:t>zaščitenem okolju (Sandbox): samodejno preprečevanje napadov na končni točki in na podlagi sumljivih informacij, pridobljenih s samodejn</w:t>
            </w:r>
            <w:r w:rsidR="001C2B9A" w:rsidRPr="001C2B9A">
              <w:rPr>
                <w:rFonts w:ascii="Calibri" w:hAnsi="Calibri"/>
                <w:b/>
              </w:rPr>
              <w:t>o</w:t>
            </w:r>
            <w:r w:rsidRPr="00B317E7">
              <w:rPr>
                <w:rFonts w:ascii="Calibri" w:hAnsi="Calibri"/>
                <w:b/>
              </w:rPr>
              <w:t xml:space="preserve"> analizo v peskovniku zagnanih aplikaciji (sumljiv promet, spremembe sistema itd.) Zaščita predpomnilnika: proaktivno blokiranje zlonamernih programov, ki prevzamejo nadzor nad računalnikom in / ali šifrirajo dokumente v računalniku. Antivirusna zaščita mora imeti podporo za aktivni imenik. Antivirusna zaščita mora omogočati posodabljanje definicij na računalnikih tudi v primeru, da računalnik ni v domačem omrežju. Programska oprema mora biti </w:t>
            </w:r>
            <w:r>
              <w:rPr>
                <w:rFonts w:ascii="Calibri" w:hAnsi="Calibri"/>
                <w:b/>
              </w:rPr>
              <w:t xml:space="preserve"> </w:t>
            </w:r>
            <w:r w:rsidRPr="001E6A15">
              <w:rPr>
                <w:rFonts w:ascii="Calibri" w:hAnsi="Calibri"/>
                <w:b/>
              </w:rPr>
              <w:t>prisotna</w:t>
            </w:r>
            <w:r w:rsidRPr="00B317E7">
              <w:rPr>
                <w:rFonts w:ascii="Calibri" w:hAnsi="Calibri"/>
                <w:b/>
              </w:rPr>
              <w:t xml:space="preserve"> v zgornjem desnem kvadrantu </w:t>
            </w:r>
            <w:r w:rsidRPr="00B0284A">
              <w:rPr>
                <w:rFonts w:ascii="Calibri" w:hAnsi="Calibri"/>
                <w:b/>
              </w:rPr>
              <w:t>analitične hiše Gartner</w:t>
            </w:r>
            <w:r>
              <w:rPr>
                <w:rFonts w:ascii="Calibri" w:hAnsi="Calibri"/>
                <w:b/>
              </w:rPr>
              <w:t>.</w:t>
            </w:r>
            <w:r w:rsidRPr="00B0284A">
              <w:rPr>
                <w:rFonts w:ascii="Calibri" w:hAnsi="Calibri"/>
                <w:b/>
              </w:rPr>
              <w:t xml:space="preserve"> </w:t>
            </w:r>
          </w:p>
          <w:p w14:paraId="04453E77" w14:textId="77777777" w:rsidR="00981704" w:rsidRPr="00B317E7" w:rsidRDefault="00981704" w:rsidP="002420F7">
            <w:pPr>
              <w:autoSpaceDE w:val="0"/>
              <w:autoSpaceDN w:val="0"/>
              <w:adjustRightInd w:val="0"/>
              <w:spacing w:beforeLines="20" w:before="48" w:afterLines="20" w:after="48"/>
              <w:rPr>
                <w:rFonts w:ascii="Calibri" w:hAnsi="Calibri"/>
                <w:b/>
              </w:rPr>
            </w:pPr>
          </w:p>
        </w:tc>
      </w:tr>
      <w:tr w:rsidR="00641CA4" w:rsidRPr="00413B03" w14:paraId="76CB0C6D" w14:textId="77777777" w:rsidTr="00C830F7">
        <w:tc>
          <w:tcPr>
            <w:tcW w:w="704" w:type="dxa"/>
            <w:tcBorders>
              <w:top w:val="nil"/>
              <w:left w:val="nil"/>
              <w:bottom w:val="nil"/>
              <w:right w:val="nil"/>
            </w:tcBorders>
          </w:tcPr>
          <w:p w14:paraId="3B0B6AFA"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4013BA15" w14:textId="058D8F72" w:rsidR="00641CA4"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 xml:space="preserve">Zagotovitev licenc za AV (protivirusno) zaščito (priznanega proizvajalca), katera ima možnost nadzora na virtualnimi strežniki brez namestitve agenta v sam virtualni strežnik z uporabo tehnologije »vShield«. Omogočati mora integracijo z virtualnim okoljem VMware, ter tehnologijami vRealize ter NSX. Programska oprema mora biti prisotna v zgornjem desnem kvadrantu </w:t>
            </w:r>
            <w:r w:rsidRPr="00B0284A">
              <w:rPr>
                <w:rFonts w:ascii="Calibri" w:hAnsi="Calibri"/>
                <w:b/>
              </w:rPr>
              <w:t>analitične hiše Gartner</w:t>
            </w:r>
            <w:r w:rsidRPr="00B317E7">
              <w:rPr>
                <w:rFonts w:ascii="Calibri" w:hAnsi="Calibri"/>
                <w:b/>
              </w:rPr>
              <w:t>.</w:t>
            </w:r>
          </w:p>
          <w:p w14:paraId="4FD6997C" w14:textId="77777777" w:rsidR="00DE3449" w:rsidRPr="00B317E7" w:rsidRDefault="00DE3449" w:rsidP="00C830F7">
            <w:pPr>
              <w:autoSpaceDE w:val="0"/>
              <w:autoSpaceDN w:val="0"/>
              <w:adjustRightInd w:val="0"/>
              <w:spacing w:beforeLines="20" w:before="48" w:afterLines="20" w:after="48"/>
              <w:rPr>
                <w:rFonts w:ascii="Calibri" w:hAnsi="Calibri"/>
                <w:b/>
              </w:rPr>
            </w:pPr>
          </w:p>
        </w:tc>
      </w:tr>
      <w:tr w:rsidR="00641CA4" w:rsidRPr="00413B03" w14:paraId="7422B83C" w14:textId="77777777" w:rsidTr="00C830F7">
        <w:tc>
          <w:tcPr>
            <w:tcW w:w="704" w:type="dxa"/>
            <w:tcBorders>
              <w:top w:val="nil"/>
              <w:left w:val="nil"/>
              <w:bottom w:val="nil"/>
              <w:right w:val="nil"/>
            </w:tcBorders>
          </w:tcPr>
          <w:p w14:paraId="66A89E64"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1628F840" w14:textId="77777777" w:rsidR="00CD3243" w:rsidRDefault="00641CA4" w:rsidP="00CD3243">
            <w:pPr>
              <w:autoSpaceDE w:val="0"/>
              <w:autoSpaceDN w:val="0"/>
              <w:adjustRightInd w:val="0"/>
              <w:spacing w:beforeLines="20" w:before="48" w:afterLines="20" w:after="48"/>
              <w:rPr>
                <w:rFonts w:ascii="Calibri" w:hAnsi="Calibri"/>
                <w:b/>
              </w:rPr>
            </w:pPr>
            <w:r w:rsidRPr="00CD3243">
              <w:rPr>
                <w:rFonts w:ascii="Calibri" w:hAnsi="Calibri"/>
                <w:b/>
              </w:rPr>
              <w:t>Zagotoviti podporo na sistemu SecureKey za dvofaktorsko avtentikacijo. Izvajalec mora podati izjavo ponudnika SecureKey, da ima usposobljen kader za administracijo programske opreme SecureKey.</w:t>
            </w:r>
            <w:r w:rsidR="0040143B" w:rsidRPr="00CD3243">
              <w:rPr>
                <w:rFonts w:ascii="Calibri" w:hAnsi="Calibri"/>
                <w:b/>
              </w:rPr>
              <w:t xml:space="preserve"> </w:t>
            </w:r>
          </w:p>
          <w:p w14:paraId="13425E27" w14:textId="184124AE" w:rsidR="00CD3243" w:rsidRPr="00B317E7" w:rsidRDefault="00CD3243" w:rsidP="00CD3243">
            <w:pPr>
              <w:autoSpaceDE w:val="0"/>
              <w:autoSpaceDN w:val="0"/>
              <w:adjustRightInd w:val="0"/>
              <w:spacing w:beforeLines="20" w:before="48" w:afterLines="20" w:after="48"/>
              <w:rPr>
                <w:rFonts w:ascii="Calibri" w:hAnsi="Calibri"/>
                <w:b/>
              </w:rPr>
            </w:pPr>
          </w:p>
        </w:tc>
      </w:tr>
      <w:tr w:rsidR="00641CA4" w:rsidRPr="00413B03" w14:paraId="091A7588" w14:textId="77777777" w:rsidTr="00C830F7">
        <w:tc>
          <w:tcPr>
            <w:tcW w:w="704" w:type="dxa"/>
            <w:tcBorders>
              <w:top w:val="nil"/>
              <w:left w:val="nil"/>
              <w:bottom w:val="nil"/>
              <w:right w:val="nil"/>
            </w:tcBorders>
          </w:tcPr>
          <w:p w14:paraId="7302CD3B"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4D883EF4" w14:textId="77777777" w:rsidR="00DF16A1" w:rsidRDefault="00641CA4" w:rsidP="00C830F7">
            <w:pPr>
              <w:autoSpaceDE w:val="0"/>
              <w:autoSpaceDN w:val="0"/>
              <w:adjustRightInd w:val="0"/>
              <w:spacing w:beforeLines="20" w:before="48" w:afterLines="20" w:after="48"/>
              <w:rPr>
                <w:rFonts w:ascii="Calibri" w:hAnsi="Calibri"/>
                <w:b/>
              </w:rPr>
            </w:pPr>
            <w:r w:rsidRPr="00B317E7">
              <w:rPr>
                <w:rFonts w:ascii="Calibri" w:hAnsi="Calibri"/>
                <w:b/>
              </w:rPr>
              <w:t xml:space="preserve">Odkrivanje zlonamerne programske opreme, razkuževanje delovnih postaj in odpravljanje stranskih učinkov zlonamerne programske opreme na delovnih postajah. Velja v primeru, ko je do pripetljaja prišlo zaradi napak </w:t>
            </w:r>
            <w:r w:rsidRPr="00D55842">
              <w:rPr>
                <w:rFonts w:ascii="Calibri" w:hAnsi="Calibri"/>
                <w:b/>
              </w:rPr>
              <w:t xml:space="preserve">v delovanju </w:t>
            </w:r>
            <w:r w:rsidRPr="00B317E7">
              <w:rPr>
                <w:rFonts w:ascii="Calibri" w:hAnsi="Calibri"/>
                <w:b/>
              </w:rPr>
              <w:t>ali zaradi nerednega posodabljanja protivirusne zaščite in drugih programov za zaščito pred zlonamerno programsko opremo.</w:t>
            </w:r>
          </w:p>
          <w:p w14:paraId="7EE3ED7B" w14:textId="77777777" w:rsidR="00DF16A1" w:rsidRPr="00B317E7" w:rsidRDefault="00DF16A1" w:rsidP="00C830F7">
            <w:pPr>
              <w:autoSpaceDE w:val="0"/>
              <w:autoSpaceDN w:val="0"/>
              <w:adjustRightInd w:val="0"/>
              <w:spacing w:beforeLines="20" w:before="48" w:afterLines="20" w:after="48"/>
              <w:rPr>
                <w:rFonts w:ascii="Calibri" w:hAnsi="Calibri"/>
                <w:b/>
              </w:rPr>
            </w:pPr>
          </w:p>
        </w:tc>
      </w:tr>
      <w:tr w:rsidR="00641CA4" w:rsidRPr="00413B03" w14:paraId="20341707" w14:textId="77777777" w:rsidTr="00C830F7">
        <w:tc>
          <w:tcPr>
            <w:tcW w:w="704" w:type="dxa"/>
            <w:tcBorders>
              <w:top w:val="nil"/>
              <w:left w:val="nil"/>
              <w:bottom w:val="nil"/>
              <w:right w:val="nil"/>
            </w:tcBorders>
          </w:tcPr>
          <w:p w14:paraId="571BA0F8"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59FB3DA2" w14:textId="77777777" w:rsidR="00641CA4" w:rsidRDefault="00641CA4" w:rsidP="00C830F7">
            <w:pPr>
              <w:autoSpaceDE w:val="0"/>
              <w:autoSpaceDN w:val="0"/>
              <w:adjustRightInd w:val="0"/>
              <w:spacing w:beforeLines="20" w:before="48" w:afterLines="20" w:after="48"/>
              <w:rPr>
                <w:rFonts w:ascii="Calibri" w:hAnsi="Calibri"/>
                <w:b/>
              </w:rPr>
            </w:pPr>
            <w:r w:rsidRPr="00CC2A3B">
              <w:rPr>
                <w:rFonts w:ascii="Calibri" w:hAnsi="Calibri"/>
                <w:b/>
              </w:rPr>
              <w:t>Namestitev in prilagoditev tiskalniških storitev na delovnih postajah glede za potrebe in zmožnosti lokalnega omrežja (priključevanje in konfiguracija namiznih tiskalnikov, namestitev gonilnikov, oddaljenih tiskalnikov, tiskalniških strežnikov</w:t>
            </w:r>
            <w:r w:rsidR="00A75A36">
              <w:rPr>
                <w:rFonts w:ascii="Calibri" w:hAnsi="Calibri"/>
                <w:b/>
              </w:rPr>
              <w:t xml:space="preserve">, </w:t>
            </w:r>
            <w:r w:rsidR="00A75A36" w:rsidRPr="007B7A5D">
              <w:rPr>
                <w:rFonts w:ascii="Calibri" w:hAnsi="Calibri"/>
                <w:b/>
              </w:rPr>
              <w:t>skrb za učinkovito uporabo tiskalnikov</w:t>
            </w:r>
            <w:r w:rsidRPr="00CC2A3B">
              <w:rPr>
                <w:rFonts w:ascii="Calibri" w:hAnsi="Calibri"/>
                <w:b/>
              </w:rPr>
              <w:t>).</w:t>
            </w:r>
          </w:p>
          <w:p w14:paraId="16784D24" w14:textId="77777777" w:rsidR="00DE3449" w:rsidRPr="00CC2A3B" w:rsidRDefault="00DE3449" w:rsidP="00C830F7">
            <w:pPr>
              <w:autoSpaceDE w:val="0"/>
              <w:autoSpaceDN w:val="0"/>
              <w:adjustRightInd w:val="0"/>
              <w:spacing w:beforeLines="20" w:before="48" w:afterLines="20" w:after="48"/>
              <w:rPr>
                <w:rFonts w:ascii="Calibri" w:hAnsi="Calibri"/>
                <w:b/>
              </w:rPr>
            </w:pPr>
          </w:p>
        </w:tc>
      </w:tr>
      <w:tr w:rsidR="00641CA4" w:rsidRPr="00413B03" w14:paraId="0A842F91" w14:textId="77777777" w:rsidTr="00C830F7">
        <w:tc>
          <w:tcPr>
            <w:tcW w:w="704" w:type="dxa"/>
            <w:tcBorders>
              <w:top w:val="nil"/>
              <w:left w:val="nil"/>
              <w:bottom w:val="nil"/>
              <w:right w:val="nil"/>
            </w:tcBorders>
          </w:tcPr>
          <w:p w14:paraId="09641CD2"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60B25D62" w14:textId="77777777" w:rsidR="00641CA4" w:rsidRDefault="00641CA4" w:rsidP="00C830F7">
            <w:pPr>
              <w:autoSpaceDE w:val="0"/>
              <w:autoSpaceDN w:val="0"/>
              <w:adjustRightInd w:val="0"/>
              <w:spacing w:beforeLines="20" w:before="48" w:afterLines="20" w:after="48"/>
              <w:rPr>
                <w:rFonts w:ascii="Calibri" w:hAnsi="Calibri"/>
                <w:b/>
              </w:rPr>
            </w:pPr>
            <w:r w:rsidRPr="00CC2A3B">
              <w:rPr>
                <w:rFonts w:ascii="Calibri" w:hAnsi="Calibri"/>
                <w:b/>
              </w:rPr>
              <w:t>Pomoč in svetovanje uporabnikom pri delu z računalniško tehnologijo in standardnimi programskimi produkti.</w:t>
            </w:r>
          </w:p>
          <w:p w14:paraId="35B5622D" w14:textId="77777777" w:rsidR="00DE3449" w:rsidRPr="00CC2A3B" w:rsidRDefault="00DE3449" w:rsidP="00C830F7">
            <w:pPr>
              <w:autoSpaceDE w:val="0"/>
              <w:autoSpaceDN w:val="0"/>
              <w:adjustRightInd w:val="0"/>
              <w:spacing w:beforeLines="20" w:before="48" w:afterLines="20" w:after="48"/>
              <w:rPr>
                <w:rFonts w:ascii="Calibri" w:hAnsi="Calibri"/>
                <w:b/>
              </w:rPr>
            </w:pPr>
          </w:p>
        </w:tc>
      </w:tr>
      <w:tr w:rsidR="00641CA4" w:rsidRPr="00413B03" w14:paraId="5C75260B" w14:textId="77777777" w:rsidTr="00C830F7">
        <w:tc>
          <w:tcPr>
            <w:tcW w:w="704" w:type="dxa"/>
            <w:tcBorders>
              <w:top w:val="nil"/>
              <w:left w:val="nil"/>
              <w:bottom w:val="nil"/>
              <w:right w:val="nil"/>
            </w:tcBorders>
          </w:tcPr>
          <w:p w14:paraId="0C2191A4"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7EDCEA62" w14:textId="77777777" w:rsidR="00641CA4" w:rsidRDefault="00641CA4" w:rsidP="00C830F7">
            <w:pPr>
              <w:autoSpaceDE w:val="0"/>
              <w:autoSpaceDN w:val="0"/>
              <w:adjustRightInd w:val="0"/>
              <w:spacing w:beforeLines="20" w:before="48" w:afterLines="20" w:after="48"/>
              <w:rPr>
                <w:rFonts w:ascii="Calibri" w:hAnsi="Calibri"/>
                <w:b/>
              </w:rPr>
            </w:pPr>
            <w:r w:rsidRPr="00CC2A3B">
              <w:rPr>
                <w:rFonts w:ascii="Calibri" w:hAnsi="Calibri"/>
                <w:b/>
              </w:rPr>
              <w:t>Priprava poročil in analiz o dogajanju v uporabniškem okolju na zahtevo naročnika (poročila o opravljenih posegih, težavah, delovanju sistema,…).</w:t>
            </w:r>
          </w:p>
          <w:p w14:paraId="7C18BF70" w14:textId="77777777" w:rsidR="00DE3449" w:rsidRPr="00CC2A3B" w:rsidRDefault="00DE3449" w:rsidP="00C830F7">
            <w:pPr>
              <w:autoSpaceDE w:val="0"/>
              <w:autoSpaceDN w:val="0"/>
              <w:adjustRightInd w:val="0"/>
              <w:spacing w:beforeLines="20" w:before="48" w:afterLines="20" w:after="48"/>
              <w:rPr>
                <w:rFonts w:ascii="Calibri" w:hAnsi="Calibri"/>
                <w:b/>
              </w:rPr>
            </w:pPr>
          </w:p>
        </w:tc>
      </w:tr>
      <w:tr w:rsidR="00641CA4" w:rsidRPr="00413B03" w14:paraId="0D709143" w14:textId="77777777" w:rsidTr="00C830F7">
        <w:tc>
          <w:tcPr>
            <w:tcW w:w="704" w:type="dxa"/>
            <w:tcBorders>
              <w:top w:val="nil"/>
              <w:left w:val="nil"/>
              <w:bottom w:val="nil"/>
              <w:right w:val="nil"/>
            </w:tcBorders>
          </w:tcPr>
          <w:p w14:paraId="154165AA"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08E5F34B" w14:textId="77777777" w:rsidR="00641CA4" w:rsidRPr="00D55842" w:rsidRDefault="00641CA4" w:rsidP="00C830F7">
            <w:pPr>
              <w:autoSpaceDE w:val="0"/>
              <w:autoSpaceDN w:val="0"/>
              <w:adjustRightInd w:val="0"/>
              <w:spacing w:beforeLines="20" w:before="48" w:afterLines="20" w:after="48"/>
              <w:jc w:val="both"/>
              <w:rPr>
                <w:rFonts w:ascii="Calibri" w:hAnsi="Calibri"/>
                <w:b/>
              </w:rPr>
            </w:pPr>
            <w:r w:rsidRPr="00CC2A3B">
              <w:rPr>
                <w:rFonts w:ascii="Calibri" w:hAnsi="Calibri"/>
                <w:b/>
              </w:rPr>
              <w:t>Periodični (mesečni) obiski lokacij/enot v okviru UKC z namenom preventivnih pregledov opreme, delovanja IT sistemov, opozarjanja na možne zastoje</w:t>
            </w:r>
            <w:r>
              <w:rPr>
                <w:rFonts w:ascii="Calibri" w:hAnsi="Calibri"/>
                <w:b/>
              </w:rPr>
              <w:t xml:space="preserve"> </w:t>
            </w:r>
            <w:r w:rsidRPr="00D55842">
              <w:rPr>
                <w:rFonts w:ascii="Calibri" w:hAnsi="Calibri"/>
                <w:b/>
              </w:rPr>
              <w:t>in učinkovito izrabo tiskalnikov.</w:t>
            </w:r>
          </w:p>
          <w:p w14:paraId="78B33120" w14:textId="77777777" w:rsidR="00F87CC5" w:rsidRPr="00CC2A3B" w:rsidRDefault="00F87CC5" w:rsidP="00D55842">
            <w:pPr>
              <w:autoSpaceDE w:val="0"/>
              <w:autoSpaceDN w:val="0"/>
              <w:adjustRightInd w:val="0"/>
              <w:spacing w:beforeLines="20" w:before="48" w:afterLines="20" w:after="48"/>
              <w:jc w:val="both"/>
              <w:rPr>
                <w:rFonts w:ascii="Calibri" w:hAnsi="Calibri"/>
                <w:b/>
              </w:rPr>
            </w:pPr>
          </w:p>
        </w:tc>
      </w:tr>
      <w:tr w:rsidR="00641CA4" w:rsidRPr="00413B03" w14:paraId="06F3070C" w14:textId="77777777" w:rsidTr="00C830F7">
        <w:tc>
          <w:tcPr>
            <w:tcW w:w="704" w:type="dxa"/>
            <w:tcBorders>
              <w:top w:val="nil"/>
              <w:left w:val="nil"/>
              <w:bottom w:val="nil"/>
              <w:right w:val="nil"/>
            </w:tcBorders>
          </w:tcPr>
          <w:p w14:paraId="32817BE6" w14:textId="77777777" w:rsidR="00641CA4" w:rsidRPr="0064504F" w:rsidRDefault="00641CA4" w:rsidP="00804AA9">
            <w:pPr>
              <w:pStyle w:val="Odstavekseznama"/>
              <w:numPr>
                <w:ilvl w:val="0"/>
                <w:numId w:val="27"/>
              </w:numPr>
              <w:jc w:val="both"/>
              <w:rPr>
                <w:rFonts w:ascii="Arial Narrow" w:hAnsi="Arial Narrow" w:cs="Arial"/>
                <w:b/>
                <w:sz w:val="28"/>
                <w:szCs w:val="28"/>
              </w:rPr>
            </w:pPr>
          </w:p>
        </w:tc>
        <w:tc>
          <w:tcPr>
            <w:tcW w:w="9150" w:type="dxa"/>
            <w:tcBorders>
              <w:top w:val="nil"/>
              <w:left w:val="nil"/>
              <w:bottom w:val="nil"/>
              <w:right w:val="nil"/>
            </w:tcBorders>
          </w:tcPr>
          <w:p w14:paraId="2C7B081D" w14:textId="77777777" w:rsidR="00641CA4" w:rsidRPr="00CC2A3B" w:rsidRDefault="00641CA4" w:rsidP="00C830F7">
            <w:pPr>
              <w:autoSpaceDE w:val="0"/>
              <w:autoSpaceDN w:val="0"/>
              <w:adjustRightInd w:val="0"/>
              <w:spacing w:beforeLines="20" w:before="48" w:afterLines="20" w:after="48"/>
              <w:rPr>
                <w:rFonts w:ascii="Calibri" w:hAnsi="Calibri"/>
                <w:b/>
              </w:rPr>
            </w:pPr>
            <w:r w:rsidRPr="00AA7AA4">
              <w:rPr>
                <w:rFonts w:ascii="Calibri" w:hAnsi="Calibri"/>
                <w:b/>
              </w:rPr>
              <w:t>Zagotavljanje pravilnega delovanja vseh na datotečnem strežniku in na delovni postaji nameščenih servisov ter programov, ki omogočajo upravljanje delovnih postaj (registracija delovnih postaj, DHCP, imeniški servisi, skupinske politike (group policy), preusmeritve imenikov (redirection), oddaljen dostop, transparentnost oziroma dinamično upravljanje lokalnih uporabniških računov, avtentikacijske metode, sistemi za enojno prijavo ali za obvladovanje gesel, zagon in namestitev aplikacij, dinamična namestitev tiskalnikov in gonilnikov, imaging delovnih postaj, terminalski servisi).</w:t>
            </w:r>
          </w:p>
        </w:tc>
      </w:tr>
    </w:tbl>
    <w:p w14:paraId="346207EA" w14:textId="77777777" w:rsidR="00641CA4" w:rsidRDefault="00641CA4" w:rsidP="00641CA4">
      <w:pPr>
        <w:jc w:val="both"/>
        <w:rPr>
          <w:sz w:val="22"/>
          <w:szCs w:val="22"/>
        </w:rPr>
      </w:pPr>
    </w:p>
    <w:tbl>
      <w:tblPr>
        <w:tblStyle w:val="Tabelamrea"/>
        <w:tblW w:w="0" w:type="auto"/>
        <w:tblLook w:val="04A0" w:firstRow="1" w:lastRow="0" w:firstColumn="1" w:lastColumn="0" w:noHBand="0" w:noVBand="1"/>
      </w:tblPr>
      <w:tblGrid>
        <w:gridCol w:w="704"/>
        <w:gridCol w:w="9077"/>
      </w:tblGrid>
      <w:tr w:rsidR="003F20FA" w:rsidRPr="003F20FA" w14:paraId="5B38B11E" w14:textId="77777777" w:rsidTr="00D838BF">
        <w:tc>
          <w:tcPr>
            <w:tcW w:w="704" w:type="dxa"/>
            <w:tcBorders>
              <w:top w:val="nil"/>
              <w:left w:val="nil"/>
              <w:bottom w:val="nil"/>
              <w:right w:val="nil"/>
            </w:tcBorders>
          </w:tcPr>
          <w:p w14:paraId="6A5069DF" w14:textId="77777777" w:rsidR="00641CA4" w:rsidRPr="003F20FA" w:rsidRDefault="00641CA4" w:rsidP="00C830F7">
            <w:pPr>
              <w:jc w:val="both"/>
              <w:rPr>
                <w:rFonts w:ascii="Arial Narrow" w:hAnsi="Arial Narrow"/>
                <w:b/>
                <w:sz w:val="28"/>
                <w:szCs w:val="28"/>
              </w:rPr>
            </w:pPr>
            <w:r w:rsidRPr="003F20FA">
              <w:rPr>
                <w:rFonts w:ascii="Arial Narrow" w:hAnsi="Arial Narrow"/>
                <w:b/>
                <w:sz w:val="28"/>
                <w:szCs w:val="28"/>
              </w:rPr>
              <w:t>IV.</w:t>
            </w:r>
          </w:p>
        </w:tc>
        <w:tc>
          <w:tcPr>
            <w:tcW w:w="9077" w:type="dxa"/>
            <w:tcBorders>
              <w:top w:val="nil"/>
              <w:left w:val="nil"/>
              <w:bottom w:val="nil"/>
              <w:right w:val="nil"/>
            </w:tcBorders>
          </w:tcPr>
          <w:p w14:paraId="29FA7205" w14:textId="77777777" w:rsidR="00641CA4" w:rsidRPr="003F20FA" w:rsidRDefault="00641CA4" w:rsidP="00C830F7">
            <w:pPr>
              <w:spacing w:beforeLines="20" w:before="48" w:afterLines="20" w:after="48"/>
              <w:jc w:val="both"/>
              <w:rPr>
                <w:rFonts w:ascii="Calibri" w:hAnsi="Calibri"/>
                <w:b/>
                <w:sz w:val="28"/>
                <w:szCs w:val="28"/>
              </w:rPr>
            </w:pPr>
            <w:r w:rsidRPr="003F20FA">
              <w:rPr>
                <w:rFonts w:ascii="Calibri" w:hAnsi="Calibri"/>
                <w:b/>
                <w:sz w:val="28"/>
                <w:szCs w:val="28"/>
              </w:rPr>
              <w:t>Storitve vzdrževanja strojne opreme</w:t>
            </w:r>
          </w:p>
          <w:p w14:paraId="07F4F3C6" w14:textId="77777777" w:rsidR="00641CA4" w:rsidRPr="003F20FA" w:rsidRDefault="00641CA4" w:rsidP="00C830F7">
            <w:pPr>
              <w:spacing w:beforeLines="20" w:before="48" w:afterLines="20" w:after="48"/>
              <w:jc w:val="both"/>
              <w:rPr>
                <w:rFonts w:ascii="Arial Narrow" w:hAnsi="Arial Narrow"/>
                <w:b/>
                <w:sz w:val="28"/>
                <w:szCs w:val="28"/>
              </w:rPr>
            </w:pPr>
          </w:p>
        </w:tc>
      </w:tr>
      <w:tr w:rsidR="00641CA4" w:rsidRPr="006F3B42" w14:paraId="3FA288A1" w14:textId="77777777" w:rsidTr="00D838BF">
        <w:tc>
          <w:tcPr>
            <w:tcW w:w="9781" w:type="dxa"/>
            <w:gridSpan w:val="2"/>
            <w:tcBorders>
              <w:top w:val="nil"/>
              <w:left w:val="nil"/>
              <w:bottom w:val="nil"/>
              <w:right w:val="nil"/>
            </w:tcBorders>
          </w:tcPr>
          <w:p w14:paraId="28EFC2F6" w14:textId="77777777" w:rsidR="00641CA4" w:rsidRDefault="00641CA4" w:rsidP="00C830F7">
            <w:pPr>
              <w:autoSpaceDE w:val="0"/>
              <w:autoSpaceDN w:val="0"/>
              <w:adjustRightInd w:val="0"/>
              <w:spacing w:beforeLines="20" w:before="48" w:afterLines="20" w:after="48"/>
              <w:rPr>
                <w:rFonts w:ascii="Calibri" w:hAnsi="Calibri"/>
                <w:b/>
              </w:rPr>
            </w:pPr>
            <w:r w:rsidRPr="00DB652B">
              <w:rPr>
                <w:rFonts w:ascii="Calibri" w:hAnsi="Calibri"/>
                <w:b/>
              </w:rPr>
              <w:t xml:space="preserve">Storitve vzdrževanja strojne opreme zajemajo vzdrževanje, konfiguriranje, dodelavo in nadgradnjo strojne opreme, ki je v lasti UKC. Storitve vzdrževanja strojne opreme se izvajajo na računalniški, strežniški, komunikacijski in mrežni opremi na lokacijah naročnika. Med omenjeno opremo se ne prišteva oprema namenjena za specialne (zdravstvene in druge) namene, kar pomeni, da v ta del vzdrževanja lokalne informacijske infrastrukture ne spada oprema, ki zahteva poseben režim vzdrževanja in jo lahko zaradi objektivnih razlogov ali razlogov, ki so povezani z varstvom izključnih pravic, opravlja le </w:t>
            </w:r>
            <w:r>
              <w:rPr>
                <w:rFonts w:ascii="Calibri" w:hAnsi="Calibri"/>
                <w:b/>
              </w:rPr>
              <w:t xml:space="preserve">specializiran </w:t>
            </w:r>
            <w:r w:rsidRPr="00DB652B">
              <w:rPr>
                <w:rFonts w:ascii="Calibri" w:hAnsi="Calibri"/>
                <w:b/>
              </w:rPr>
              <w:t>vzdrževalec.</w:t>
            </w:r>
          </w:p>
          <w:p w14:paraId="111722E6" w14:textId="77777777" w:rsidR="00641CA4" w:rsidRPr="00DB652B" w:rsidRDefault="00641CA4" w:rsidP="00C830F7">
            <w:pPr>
              <w:autoSpaceDE w:val="0"/>
              <w:autoSpaceDN w:val="0"/>
              <w:adjustRightInd w:val="0"/>
              <w:spacing w:beforeLines="20" w:before="48" w:afterLines="20" w:after="48"/>
              <w:rPr>
                <w:rFonts w:ascii="Calibri" w:hAnsi="Calibri"/>
                <w:b/>
              </w:rPr>
            </w:pPr>
          </w:p>
        </w:tc>
      </w:tr>
      <w:tr w:rsidR="00641CA4" w:rsidRPr="006F3B42" w14:paraId="302F1E7E" w14:textId="77777777" w:rsidTr="00D838BF">
        <w:tc>
          <w:tcPr>
            <w:tcW w:w="704" w:type="dxa"/>
            <w:tcBorders>
              <w:top w:val="nil"/>
              <w:left w:val="nil"/>
              <w:bottom w:val="nil"/>
              <w:right w:val="nil"/>
            </w:tcBorders>
          </w:tcPr>
          <w:p w14:paraId="59604F5F"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5ED1C2E8" w14:textId="77777777" w:rsidR="001F4832" w:rsidRPr="001F4832" w:rsidRDefault="00641CA4" w:rsidP="001F4832">
            <w:pPr>
              <w:autoSpaceDE w:val="0"/>
              <w:autoSpaceDN w:val="0"/>
              <w:adjustRightInd w:val="0"/>
              <w:spacing w:after="120"/>
              <w:rPr>
                <w:rFonts w:ascii="Calibri" w:hAnsi="Calibri"/>
                <w:b/>
              </w:rPr>
            </w:pPr>
            <w:r w:rsidRPr="00440414">
              <w:rPr>
                <w:rFonts w:ascii="Calibri" w:hAnsi="Calibri"/>
                <w:b/>
              </w:rPr>
              <w:t>Za vsak kos opreme, ki je odtujen iz lokacije</w:t>
            </w:r>
            <w:r>
              <w:rPr>
                <w:rFonts w:ascii="Calibri" w:hAnsi="Calibri"/>
                <w:b/>
              </w:rPr>
              <w:t xml:space="preserve"> </w:t>
            </w:r>
            <w:r w:rsidRPr="00440414">
              <w:rPr>
                <w:rFonts w:ascii="Calibri" w:hAnsi="Calibri"/>
                <w:b/>
              </w:rPr>
              <w:t>zaradi vzdrževanja, je potrebno imeti prevzemni dokument in datum predvidene vrnitve, kar mora biti zabeleženo tudi v Aplikaciji za spremljanje podpore uporabnikom.</w:t>
            </w:r>
          </w:p>
        </w:tc>
      </w:tr>
      <w:tr w:rsidR="001F4832" w:rsidRPr="001F4832" w14:paraId="7FD48D70" w14:textId="77777777" w:rsidTr="00D838BF">
        <w:tc>
          <w:tcPr>
            <w:tcW w:w="704" w:type="dxa"/>
            <w:tcBorders>
              <w:top w:val="nil"/>
              <w:left w:val="nil"/>
              <w:bottom w:val="nil"/>
              <w:right w:val="nil"/>
            </w:tcBorders>
          </w:tcPr>
          <w:p w14:paraId="1AB183F2" w14:textId="77777777" w:rsidR="00641CA4" w:rsidRPr="001F4832"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271F88EC" w14:textId="77777777" w:rsidR="00B3290F" w:rsidRPr="001F4832" w:rsidRDefault="00641CA4" w:rsidP="00A90195">
            <w:pPr>
              <w:autoSpaceDE w:val="0"/>
              <w:autoSpaceDN w:val="0"/>
              <w:adjustRightInd w:val="0"/>
              <w:spacing w:after="120"/>
              <w:rPr>
                <w:rFonts w:ascii="Calibri" w:hAnsi="Calibri"/>
                <w:b/>
              </w:rPr>
            </w:pPr>
            <w:r w:rsidRPr="001F4832">
              <w:rPr>
                <w:rFonts w:ascii="Calibri" w:hAnsi="Calibri"/>
                <w:b/>
              </w:rPr>
              <w:t>Vzdrževanje za požarnega zidu Checkpoint, ki ne vključuje programsk</w:t>
            </w:r>
            <w:r w:rsidR="00A90195">
              <w:rPr>
                <w:rFonts w:ascii="Calibri" w:hAnsi="Calibri"/>
                <w:b/>
              </w:rPr>
              <w:t>e</w:t>
            </w:r>
            <w:r w:rsidRPr="001F4832">
              <w:rPr>
                <w:rFonts w:ascii="Calibri" w:hAnsi="Calibri"/>
                <w:b/>
              </w:rPr>
              <w:t xml:space="preserve"> naročnin</w:t>
            </w:r>
            <w:r w:rsidR="00A90195">
              <w:rPr>
                <w:rFonts w:ascii="Calibri" w:hAnsi="Calibri"/>
                <w:b/>
              </w:rPr>
              <w:t>e</w:t>
            </w:r>
            <w:r w:rsidRPr="001F4832">
              <w:rPr>
                <w:rFonts w:ascii="Calibri" w:hAnsi="Calibri"/>
                <w:b/>
              </w:rPr>
              <w:t xml:space="preserve"> proizvajalca in brez podpore proizvajalca.</w:t>
            </w:r>
            <w:r w:rsidR="00E52D4C" w:rsidRPr="001F4832">
              <w:rPr>
                <w:rFonts w:ascii="Calibri" w:hAnsi="Calibri"/>
                <w:b/>
              </w:rPr>
              <w:t xml:space="preserve"> </w:t>
            </w:r>
          </w:p>
        </w:tc>
      </w:tr>
      <w:tr w:rsidR="00641CA4" w:rsidRPr="006F3B42" w14:paraId="3E046067" w14:textId="77777777" w:rsidTr="00D838BF">
        <w:tc>
          <w:tcPr>
            <w:tcW w:w="704" w:type="dxa"/>
            <w:tcBorders>
              <w:top w:val="nil"/>
              <w:left w:val="nil"/>
              <w:bottom w:val="nil"/>
              <w:right w:val="nil"/>
            </w:tcBorders>
          </w:tcPr>
          <w:p w14:paraId="1842FB60"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5CB244C0" w14:textId="77777777" w:rsidR="00950A34" w:rsidRPr="003A7839" w:rsidRDefault="00641CA4" w:rsidP="00C830F7">
            <w:pPr>
              <w:autoSpaceDE w:val="0"/>
              <w:autoSpaceDN w:val="0"/>
              <w:adjustRightInd w:val="0"/>
              <w:spacing w:after="120"/>
              <w:rPr>
                <w:rFonts w:ascii="Calibri" w:hAnsi="Calibri"/>
                <w:b/>
              </w:rPr>
            </w:pPr>
            <w:r w:rsidRPr="003A7839">
              <w:rPr>
                <w:rFonts w:ascii="Calibri" w:hAnsi="Calibri"/>
                <w:b/>
              </w:rPr>
              <w:t>Za vse posege mora izvajalec sam priskrbeti gonilnike, v kolikor so potrebni, in jih tudi izročiti uporabniku. Pri izvajanju popravil se od izvajalca vzdrževanja zahteva, da postopa kot skrben gospodar in tudi on sam skrbi za smotrnost svojega dela.</w:t>
            </w:r>
          </w:p>
        </w:tc>
      </w:tr>
      <w:tr w:rsidR="00641CA4" w:rsidRPr="006F3B42" w14:paraId="1AFF683A" w14:textId="77777777" w:rsidTr="00D838BF">
        <w:tc>
          <w:tcPr>
            <w:tcW w:w="704" w:type="dxa"/>
            <w:tcBorders>
              <w:top w:val="nil"/>
              <w:left w:val="nil"/>
              <w:bottom w:val="nil"/>
              <w:right w:val="nil"/>
            </w:tcBorders>
          </w:tcPr>
          <w:p w14:paraId="48F3236A"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32A264BD" w14:textId="77777777" w:rsidR="00950A34" w:rsidRPr="003A7839" w:rsidRDefault="00641CA4" w:rsidP="00C830F7">
            <w:pPr>
              <w:autoSpaceDE w:val="0"/>
              <w:autoSpaceDN w:val="0"/>
              <w:adjustRightInd w:val="0"/>
              <w:spacing w:after="120"/>
              <w:rPr>
                <w:rFonts w:ascii="Calibri" w:hAnsi="Calibri"/>
                <w:b/>
              </w:rPr>
            </w:pPr>
            <w:r w:rsidRPr="003A7839">
              <w:rPr>
                <w:rFonts w:ascii="Calibri" w:hAnsi="Calibri"/>
                <w:b/>
              </w:rPr>
              <w:t>Izvajalec je dolžan na zahtevo naročnika izdelati poročilo oz. ažurno dokumentacijo o izvedenih delih, nastavitvah opreme, popisu opreme, kontaktnih oseb posameznih lokacij in jo mora takoj po opravljenem delu oz. spremembi predati naročniku.</w:t>
            </w:r>
          </w:p>
        </w:tc>
      </w:tr>
      <w:tr w:rsidR="00641CA4" w:rsidRPr="006F3B42" w14:paraId="36793C68" w14:textId="77777777" w:rsidTr="00D838BF">
        <w:tc>
          <w:tcPr>
            <w:tcW w:w="704" w:type="dxa"/>
            <w:tcBorders>
              <w:top w:val="nil"/>
              <w:left w:val="nil"/>
              <w:bottom w:val="nil"/>
              <w:right w:val="nil"/>
            </w:tcBorders>
          </w:tcPr>
          <w:p w14:paraId="534E2A13"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78B0ECCC" w14:textId="77777777" w:rsidR="00FB7725" w:rsidRPr="004A713A" w:rsidRDefault="00641CA4" w:rsidP="00C830F7">
            <w:pPr>
              <w:autoSpaceDE w:val="0"/>
              <w:autoSpaceDN w:val="0"/>
              <w:adjustRightInd w:val="0"/>
              <w:spacing w:after="120"/>
              <w:rPr>
                <w:rFonts w:ascii="Calibri" w:hAnsi="Calibri"/>
                <w:b/>
                <w:i/>
                <w:color w:val="FF0000"/>
              </w:rPr>
            </w:pPr>
            <w:r w:rsidRPr="003A7839">
              <w:rPr>
                <w:rFonts w:ascii="Calibri" w:hAnsi="Calibri"/>
                <w:b/>
              </w:rPr>
              <w:t xml:space="preserve">Izvajalec je dolžan, v primeru nezmožnosti odprave napake do postavljenega roka, nadomestiti nedelujočo opremo s funkcionalno ustrezno nadomestno opremo za čas popravila oz. odprave napake v tem roku. Popravilo </w:t>
            </w:r>
            <w:r w:rsidRPr="003359F0">
              <w:rPr>
                <w:rFonts w:ascii="Calibri" w:hAnsi="Calibri"/>
                <w:b/>
              </w:rPr>
              <w:t xml:space="preserve">kritične opreme </w:t>
            </w:r>
            <w:r w:rsidRPr="003A7839">
              <w:rPr>
                <w:rFonts w:ascii="Calibri" w:hAnsi="Calibri"/>
                <w:b/>
              </w:rPr>
              <w:t xml:space="preserve">se mora zaključiti najkasneje v roku 10. delovnih dni. </w:t>
            </w:r>
            <w:r w:rsidRPr="00FB7725">
              <w:rPr>
                <w:rFonts w:ascii="Calibri" w:hAnsi="Calibri"/>
                <w:b/>
              </w:rPr>
              <w:t>Naročnik si pridržuje pravico, da po preteku tega roka zadrži nadomestno opremo na lokaciji.</w:t>
            </w:r>
          </w:p>
        </w:tc>
      </w:tr>
      <w:tr w:rsidR="00641CA4" w:rsidRPr="006F3B42" w14:paraId="636B62B3" w14:textId="77777777" w:rsidTr="00D838BF">
        <w:tc>
          <w:tcPr>
            <w:tcW w:w="704" w:type="dxa"/>
            <w:tcBorders>
              <w:top w:val="nil"/>
              <w:left w:val="nil"/>
              <w:bottom w:val="nil"/>
              <w:right w:val="nil"/>
            </w:tcBorders>
          </w:tcPr>
          <w:p w14:paraId="640F23A4"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33D73DD2" w14:textId="77777777" w:rsidR="00F84D63" w:rsidRPr="003A7839" w:rsidRDefault="00641CA4" w:rsidP="00C830F7">
            <w:pPr>
              <w:autoSpaceDE w:val="0"/>
              <w:autoSpaceDN w:val="0"/>
              <w:adjustRightInd w:val="0"/>
              <w:spacing w:after="120"/>
              <w:rPr>
                <w:rFonts w:ascii="Calibri" w:hAnsi="Calibri"/>
                <w:b/>
              </w:rPr>
            </w:pPr>
            <w:r w:rsidRPr="003A7839">
              <w:rPr>
                <w:rFonts w:ascii="Calibri" w:hAnsi="Calibri"/>
                <w:b/>
              </w:rPr>
              <w:t xml:space="preserve">Popravilo </w:t>
            </w:r>
            <w:r w:rsidRPr="003359F0">
              <w:rPr>
                <w:rFonts w:ascii="Calibri" w:hAnsi="Calibri"/>
                <w:b/>
              </w:rPr>
              <w:t xml:space="preserve">nekritične opreme </w:t>
            </w:r>
            <w:r w:rsidRPr="003A7839">
              <w:rPr>
                <w:rFonts w:ascii="Calibri" w:hAnsi="Calibri"/>
                <w:b/>
              </w:rPr>
              <w:t xml:space="preserve">se mora zaključiti najkasneje v roku 15 dni. </w:t>
            </w:r>
          </w:p>
        </w:tc>
      </w:tr>
      <w:tr w:rsidR="00641CA4" w:rsidRPr="006F3B42" w14:paraId="147D4925" w14:textId="77777777" w:rsidTr="00D838BF">
        <w:tc>
          <w:tcPr>
            <w:tcW w:w="704" w:type="dxa"/>
            <w:tcBorders>
              <w:top w:val="nil"/>
              <w:left w:val="nil"/>
              <w:bottom w:val="nil"/>
              <w:right w:val="nil"/>
            </w:tcBorders>
          </w:tcPr>
          <w:p w14:paraId="29B65CD2"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5413BE6D" w14:textId="77777777" w:rsidR="00FB7725" w:rsidRPr="00AA0243" w:rsidRDefault="00641CA4" w:rsidP="004A713A">
            <w:pPr>
              <w:autoSpaceDE w:val="0"/>
              <w:autoSpaceDN w:val="0"/>
              <w:adjustRightInd w:val="0"/>
              <w:spacing w:after="120"/>
              <w:rPr>
                <w:rFonts w:ascii="Arial Narrow" w:hAnsi="Arial Narrow"/>
                <w:b/>
                <w:color w:val="FF0000"/>
              </w:rPr>
            </w:pPr>
            <w:r w:rsidRPr="003A7839">
              <w:rPr>
                <w:rFonts w:ascii="Calibri" w:hAnsi="Calibri"/>
                <w:b/>
              </w:rPr>
              <w:t xml:space="preserve">Preventivno vzdrževanje strojne opreme obsega konfiguriranje, čiščenje in testiranje strojne opreme, morebitne nastavitve ter preverjanje pravilnosti delovanja opreme, z namenom zagotovitve </w:t>
            </w:r>
            <w:r>
              <w:rPr>
                <w:rFonts w:ascii="Calibri" w:hAnsi="Calibri"/>
                <w:b/>
              </w:rPr>
              <w:t xml:space="preserve">dolgotrajne </w:t>
            </w:r>
            <w:r w:rsidRPr="003A7839">
              <w:rPr>
                <w:rFonts w:ascii="Calibri" w:hAnsi="Calibri"/>
                <w:b/>
              </w:rPr>
              <w:t>normalne uporabe. Izvaja se na podlagi vnaprejšnjega dogovora med izvajalcem in naročnikom oz. vsa</w:t>
            </w:r>
            <w:r>
              <w:rPr>
                <w:rFonts w:ascii="Calibri" w:hAnsi="Calibri"/>
                <w:b/>
              </w:rPr>
              <w:t xml:space="preserve">j </w:t>
            </w:r>
            <w:r w:rsidRPr="004A713A">
              <w:rPr>
                <w:rFonts w:ascii="Calibri" w:hAnsi="Calibri"/>
                <w:b/>
              </w:rPr>
              <w:t>vsaka 3 leta ali pred potekom garancije</w:t>
            </w:r>
            <w:r w:rsidRPr="003A7839">
              <w:rPr>
                <w:rFonts w:ascii="Calibri" w:hAnsi="Calibri"/>
                <w:b/>
              </w:rPr>
              <w:t>.</w:t>
            </w:r>
            <w:r w:rsidR="009710B5">
              <w:rPr>
                <w:rFonts w:ascii="Calibri" w:hAnsi="Calibri"/>
                <w:b/>
              </w:rPr>
              <w:t xml:space="preserve"> </w:t>
            </w:r>
          </w:p>
        </w:tc>
      </w:tr>
      <w:tr w:rsidR="00641CA4" w:rsidRPr="006F3B42" w14:paraId="704A412E" w14:textId="77777777" w:rsidTr="00D838BF">
        <w:tc>
          <w:tcPr>
            <w:tcW w:w="704" w:type="dxa"/>
            <w:tcBorders>
              <w:top w:val="nil"/>
              <w:left w:val="nil"/>
              <w:bottom w:val="nil"/>
              <w:right w:val="nil"/>
            </w:tcBorders>
          </w:tcPr>
          <w:p w14:paraId="256BD959"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357DFB0F" w14:textId="77777777" w:rsidR="00641CA4" w:rsidRDefault="00641CA4" w:rsidP="00C830F7">
            <w:pPr>
              <w:autoSpaceDE w:val="0"/>
              <w:autoSpaceDN w:val="0"/>
              <w:adjustRightInd w:val="0"/>
              <w:spacing w:after="120"/>
              <w:rPr>
                <w:rFonts w:ascii="Calibri" w:hAnsi="Calibri"/>
                <w:b/>
              </w:rPr>
            </w:pPr>
            <w:r w:rsidRPr="003A7839">
              <w:rPr>
                <w:rFonts w:ascii="Calibri" w:hAnsi="Calibri"/>
                <w:b/>
              </w:rPr>
              <w:t>Konfiguriranje opreme obsega vse tiste nastavitve (programske in strojne) na opremi, ki so potrebne za ustrezno vzpostavitev delovanja opreme, uskladitve ali zagon sistemskih programov.</w:t>
            </w:r>
          </w:p>
          <w:p w14:paraId="3D152C1E" w14:textId="77777777" w:rsidR="00A05940" w:rsidRPr="003A7839" w:rsidRDefault="00A05940" w:rsidP="00C830F7">
            <w:pPr>
              <w:autoSpaceDE w:val="0"/>
              <w:autoSpaceDN w:val="0"/>
              <w:adjustRightInd w:val="0"/>
              <w:spacing w:after="120"/>
              <w:rPr>
                <w:rFonts w:ascii="Calibri" w:hAnsi="Calibri"/>
                <w:b/>
              </w:rPr>
            </w:pPr>
          </w:p>
        </w:tc>
      </w:tr>
      <w:tr w:rsidR="00641CA4" w:rsidRPr="006F3B42" w14:paraId="0F893E75" w14:textId="77777777" w:rsidTr="00D838BF">
        <w:tc>
          <w:tcPr>
            <w:tcW w:w="704" w:type="dxa"/>
            <w:tcBorders>
              <w:top w:val="nil"/>
              <w:left w:val="nil"/>
              <w:bottom w:val="nil"/>
              <w:right w:val="nil"/>
            </w:tcBorders>
          </w:tcPr>
          <w:p w14:paraId="6BB36A15"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5CF9A8E1" w14:textId="77777777" w:rsidR="00A05940" w:rsidRDefault="00641CA4" w:rsidP="00C830F7">
            <w:pPr>
              <w:autoSpaceDE w:val="0"/>
              <w:autoSpaceDN w:val="0"/>
              <w:adjustRightInd w:val="0"/>
              <w:spacing w:after="120"/>
              <w:rPr>
                <w:rFonts w:ascii="Calibri" w:hAnsi="Calibri"/>
                <w:b/>
              </w:rPr>
            </w:pPr>
            <w:r w:rsidRPr="003A7839">
              <w:rPr>
                <w:rFonts w:ascii="Calibri" w:hAnsi="Calibri"/>
                <w:b/>
              </w:rPr>
              <w:t xml:space="preserve">Dodelave in nadgradnje se izvajajo kot dodatne storitve oz. storitve po naročilu, pri čemer mora za vsako dodelavo ali nadgradnjo izvajalec pridobiti predhodno soglasje </w:t>
            </w:r>
            <w:r>
              <w:rPr>
                <w:rFonts w:ascii="Calibri" w:hAnsi="Calibri"/>
                <w:b/>
              </w:rPr>
              <w:t>pooblaščene</w:t>
            </w:r>
            <w:r w:rsidRPr="003A7839">
              <w:rPr>
                <w:rFonts w:ascii="Calibri" w:hAnsi="Calibri"/>
                <w:b/>
              </w:rPr>
              <w:t xml:space="preserve"> osebe naročnika preko Aplikacije za spremljanje podpore uporabnikom.</w:t>
            </w:r>
          </w:p>
          <w:p w14:paraId="70D0A650" w14:textId="77777777" w:rsidR="00D43373" w:rsidRPr="003A7839" w:rsidRDefault="00D43373" w:rsidP="00C830F7">
            <w:pPr>
              <w:autoSpaceDE w:val="0"/>
              <w:autoSpaceDN w:val="0"/>
              <w:adjustRightInd w:val="0"/>
              <w:spacing w:after="120"/>
              <w:rPr>
                <w:rFonts w:ascii="Calibri" w:hAnsi="Calibri"/>
                <w:b/>
              </w:rPr>
            </w:pPr>
          </w:p>
        </w:tc>
      </w:tr>
      <w:tr w:rsidR="00641CA4" w:rsidRPr="006F3B42" w14:paraId="09C3411E" w14:textId="77777777" w:rsidTr="00D838BF">
        <w:tc>
          <w:tcPr>
            <w:tcW w:w="704" w:type="dxa"/>
            <w:tcBorders>
              <w:top w:val="nil"/>
              <w:left w:val="nil"/>
              <w:bottom w:val="nil"/>
              <w:right w:val="nil"/>
            </w:tcBorders>
          </w:tcPr>
          <w:p w14:paraId="1F2DB77E"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37E51DF6" w14:textId="77777777" w:rsidR="00641CA4" w:rsidRDefault="00641CA4" w:rsidP="00C830F7">
            <w:pPr>
              <w:autoSpaceDE w:val="0"/>
              <w:autoSpaceDN w:val="0"/>
              <w:adjustRightInd w:val="0"/>
              <w:spacing w:after="120"/>
              <w:rPr>
                <w:rFonts w:ascii="Calibri" w:hAnsi="Calibri"/>
                <w:b/>
              </w:rPr>
            </w:pPr>
            <w:r w:rsidRPr="004A713A">
              <w:rPr>
                <w:rFonts w:ascii="Calibri" w:hAnsi="Calibri"/>
                <w:b/>
              </w:rPr>
              <w:t>Pooblaščena</w:t>
            </w:r>
            <w:r w:rsidRPr="00A05940">
              <w:rPr>
                <w:rFonts w:ascii="Calibri" w:hAnsi="Calibri"/>
                <w:b/>
                <w:color w:val="0000FF"/>
              </w:rPr>
              <w:t xml:space="preserve"> </w:t>
            </w:r>
            <w:r w:rsidRPr="003A7839">
              <w:rPr>
                <w:rFonts w:ascii="Calibri" w:hAnsi="Calibri"/>
                <w:b/>
              </w:rPr>
              <w:t xml:space="preserve">oseba naročnika v okviru možnosti in prioritet odobri oz. zavrne izvedbo dodelave računalniške, komunikacijske ali mrežne opreme. Ob soglasju </w:t>
            </w:r>
            <w:r>
              <w:rPr>
                <w:rFonts w:ascii="Calibri" w:hAnsi="Calibri"/>
                <w:b/>
              </w:rPr>
              <w:t>pooblaščene</w:t>
            </w:r>
            <w:r w:rsidRPr="003A7839">
              <w:rPr>
                <w:rFonts w:ascii="Calibri" w:hAnsi="Calibri"/>
                <w:b/>
              </w:rPr>
              <w:t xml:space="preserve"> osebe naročnika, izvajalec dodelavo oz. nadgradnjo tudi izvede.</w:t>
            </w:r>
          </w:p>
          <w:p w14:paraId="6BBB4141" w14:textId="77777777" w:rsidR="00A05940" w:rsidRPr="003A7839" w:rsidRDefault="00A05940" w:rsidP="004A713A">
            <w:pPr>
              <w:autoSpaceDE w:val="0"/>
              <w:autoSpaceDN w:val="0"/>
              <w:adjustRightInd w:val="0"/>
              <w:spacing w:after="120"/>
              <w:rPr>
                <w:rFonts w:ascii="Calibri" w:hAnsi="Calibri"/>
                <w:b/>
              </w:rPr>
            </w:pPr>
          </w:p>
        </w:tc>
      </w:tr>
      <w:tr w:rsidR="00641CA4" w:rsidRPr="006F3B42" w14:paraId="2B7AFAC3" w14:textId="77777777" w:rsidTr="00D838BF">
        <w:tc>
          <w:tcPr>
            <w:tcW w:w="704" w:type="dxa"/>
            <w:tcBorders>
              <w:top w:val="nil"/>
              <w:left w:val="nil"/>
              <w:bottom w:val="nil"/>
              <w:right w:val="nil"/>
            </w:tcBorders>
          </w:tcPr>
          <w:p w14:paraId="22A5E1F5"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50DA4779" w14:textId="77777777" w:rsidR="00641CA4" w:rsidRDefault="00641CA4" w:rsidP="00C830F7">
            <w:pPr>
              <w:autoSpaceDE w:val="0"/>
              <w:autoSpaceDN w:val="0"/>
              <w:adjustRightInd w:val="0"/>
              <w:spacing w:after="120"/>
              <w:rPr>
                <w:rFonts w:ascii="Calibri" w:hAnsi="Calibri"/>
                <w:b/>
              </w:rPr>
            </w:pPr>
            <w:r w:rsidRPr="003A7839">
              <w:rPr>
                <w:rFonts w:ascii="Calibri" w:hAnsi="Calibri"/>
                <w:b/>
              </w:rPr>
              <w:t>Vsaka nadgradnja računalniške opreme mora biti ažurno vpisana v Aplikaciji za spremljanje podpore uporabnikom.</w:t>
            </w:r>
          </w:p>
          <w:p w14:paraId="60F4D422" w14:textId="77777777" w:rsidR="007A6E21" w:rsidRPr="003A7839" w:rsidRDefault="007A6E21" w:rsidP="00C830F7">
            <w:pPr>
              <w:autoSpaceDE w:val="0"/>
              <w:autoSpaceDN w:val="0"/>
              <w:adjustRightInd w:val="0"/>
              <w:spacing w:after="120"/>
              <w:rPr>
                <w:rFonts w:ascii="Calibri" w:hAnsi="Calibri"/>
                <w:b/>
              </w:rPr>
            </w:pPr>
          </w:p>
        </w:tc>
      </w:tr>
      <w:tr w:rsidR="00641CA4" w:rsidRPr="006F3B42" w14:paraId="23B85536" w14:textId="77777777" w:rsidTr="00D838BF">
        <w:tc>
          <w:tcPr>
            <w:tcW w:w="704" w:type="dxa"/>
            <w:tcBorders>
              <w:top w:val="nil"/>
              <w:left w:val="nil"/>
              <w:bottom w:val="nil"/>
              <w:right w:val="nil"/>
            </w:tcBorders>
          </w:tcPr>
          <w:p w14:paraId="27F2DF96"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2B7841AE" w14:textId="77777777" w:rsidR="00641CA4" w:rsidRDefault="00641CA4" w:rsidP="00C830F7">
            <w:pPr>
              <w:autoSpaceDE w:val="0"/>
              <w:autoSpaceDN w:val="0"/>
              <w:adjustRightInd w:val="0"/>
              <w:spacing w:after="120"/>
              <w:rPr>
                <w:rFonts w:ascii="Calibri" w:hAnsi="Calibri"/>
                <w:b/>
              </w:rPr>
            </w:pPr>
            <w:r w:rsidRPr="003A7839">
              <w:rPr>
                <w:rFonts w:ascii="Calibri" w:hAnsi="Calibri"/>
                <w:b/>
              </w:rPr>
              <w:t>Za vsako dodelavo ali nadgradnjo opreme, mora biti delovnemu nalogu priložena tudi podpisana dobavnica in garancijski list oziroma nedvoumni zapis garancijskega roka na delovnem nalogu ter v Aplikaciji za spremljanje podpore uporabnikom.</w:t>
            </w:r>
          </w:p>
          <w:p w14:paraId="3F7C6EED" w14:textId="77777777" w:rsidR="00F9577E" w:rsidRPr="003A7839" w:rsidRDefault="00F9577E" w:rsidP="00C830F7">
            <w:pPr>
              <w:autoSpaceDE w:val="0"/>
              <w:autoSpaceDN w:val="0"/>
              <w:adjustRightInd w:val="0"/>
              <w:spacing w:after="120"/>
              <w:rPr>
                <w:rFonts w:ascii="Calibri" w:hAnsi="Calibri"/>
                <w:b/>
              </w:rPr>
            </w:pPr>
          </w:p>
        </w:tc>
      </w:tr>
      <w:tr w:rsidR="00641CA4" w:rsidRPr="006F3B42" w14:paraId="313BB2E3" w14:textId="77777777" w:rsidTr="00D838BF">
        <w:tc>
          <w:tcPr>
            <w:tcW w:w="704" w:type="dxa"/>
            <w:tcBorders>
              <w:top w:val="nil"/>
              <w:left w:val="nil"/>
              <w:bottom w:val="nil"/>
              <w:right w:val="nil"/>
            </w:tcBorders>
          </w:tcPr>
          <w:p w14:paraId="71A9CDA8" w14:textId="77777777" w:rsidR="00641CA4" w:rsidRPr="00A17AA5" w:rsidRDefault="00641CA4" w:rsidP="00804AA9">
            <w:pPr>
              <w:pStyle w:val="Odstavekseznama"/>
              <w:numPr>
                <w:ilvl w:val="0"/>
                <w:numId w:val="27"/>
              </w:numPr>
              <w:jc w:val="both"/>
              <w:rPr>
                <w:rFonts w:ascii="Arial Narrow" w:hAnsi="Arial Narrow"/>
                <w:b/>
                <w:sz w:val="28"/>
                <w:szCs w:val="28"/>
              </w:rPr>
            </w:pPr>
          </w:p>
        </w:tc>
        <w:tc>
          <w:tcPr>
            <w:tcW w:w="9077" w:type="dxa"/>
            <w:tcBorders>
              <w:top w:val="nil"/>
              <w:left w:val="nil"/>
              <w:bottom w:val="nil"/>
              <w:right w:val="nil"/>
            </w:tcBorders>
          </w:tcPr>
          <w:p w14:paraId="1A43AC75" w14:textId="77777777" w:rsidR="00641CA4" w:rsidRPr="003A7839" w:rsidRDefault="00641CA4" w:rsidP="00C830F7">
            <w:pPr>
              <w:autoSpaceDE w:val="0"/>
              <w:autoSpaceDN w:val="0"/>
              <w:adjustRightInd w:val="0"/>
              <w:spacing w:after="120"/>
              <w:rPr>
                <w:rFonts w:ascii="Calibri" w:hAnsi="Calibri"/>
                <w:b/>
              </w:rPr>
            </w:pPr>
            <w:r w:rsidRPr="003A7839">
              <w:rPr>
                <w:rFonts w:ascii="Calibri" w:hAnsi="Calibri"/>
                <w:b/>
              </w:rPr>
              <w:t>Izvajalec je dolžan vzdrževati podrobno evidenco licenc, programske in strojne opreme po lokaciji, po IP naslovu in po uporabniku. Na zahtevo naročnika mora izvajalec naročniku posredovati evidenco v elektronski obliki (*.xls, *.doc, *.pdf,…) v roku 2 delovnih dni.</w:t>
            </w:r>
          </w:p>
        </w:tc>
      </w:tr>
    </w:tbl>
    <w:p w14:paraId="5A4A72A6" w14:textId="77777777" w:rsidR="00641CA4" w:rsidRDefault="00641CA4" w:rsidP="00641CA4">
      <w:pPr>
        <w:tabs>
          <w:tab w:val="left" w:pos="7380"/>
        </w:tabs>
        <w:ind w:right="83"/>
      </w:pPr>
    </w:p>
    <w:p w14:paraId="751D2F61" w14:textId="77777777" w:rsidR="00641CA4" w:rsidRDefault="00641CA4" w:rsidP="00641CA4">
      <w:pPr>
        <w:tabs>
          <w:tab w:val="left" w:pos="7380"/>
        </w:tabs>
        <w:ind w:right="8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175FA2" w:rsidRPr="00175FA2" w14:paraId="5931D6D0" w14:textId="77777777" w:rsidTr="00C830F7">
        <w:tc>
          <w:tcPr>
            <w:tcW w:w="704" w:type="dxa"/>
          </w:tcPr>
          <w:p w14:paraId="7BAF9DB6" w14:textId="77777777" w:rsidR="00641CA4" w:rsidRPr="00175FA2" w:rsidRDefault="00641CA4" w:rsidP="00C830F7">
            <w:pPr>
              <w:jc w:val="both"/>
              <w:rPr>
                <w:rFonts w:ascii="Arial Narrow" w:hAnsi="Arial Narrow"/>
                <w:b/>
                <w:color w:val="0000FF"/>
                <w:sz w:val="28"/>
                <w:szCs w:val="28"/>
              </w:rPr>
            </w:pPr>
            <w:r w:rsidRPr="00175FA2">
              <w:rPr>
                <w:rFonts w:ascii="Arial Narrow" w:hAnsi="Arial Narrow"/>
                <w:b/>
                <w:color w:val="0000FF"/>
                <w:sz w:val="28"/>
                <w:szCs w:val="28"/>
              </w:rPr>
              <w:t>b)</w:t>
            </w:r>
          </w:p>
        </w:tc>
        <w:tc>
          <w:tcPr>
            <w:tcW w:w="9150" w:type="dxa"/>
          </w:tcPr>
          <w:p w14:paraId="1B424A87" w14:textId="77777777" w:rsidR="00641CA4" w:rsidRPr="00175FA2" w:rsidRDefault="00641CA4" w:rsidP="00C830F7">
            <w:pPr>
              <w:jc w:val="both"/>
              <w:outlineLvl w:val="0"/>
              <w:rPr>
                <w:rFonts w:ascii="Calibri" w:hAnsi="Calibri"/>
                <w:b/>
                <w:bCs/>
                <w:color w:val="0000FF"/>
                <w:sz w:val="28"/>
                <w:szCs w:val="28"/>
              </w:rPr>
            </w:pPr>
            <w:r w:rsidRPr="00175FA2">
              <w:rPr>
                <w:rFonts w:ascii="Calibri" w:hAnsi="Calibri"/>
                <w:b/>
                <w:bCs/>
                <w:color w:val="0000FF"/>
                <w:sz w:val="28"/>
                <w:szCs w:val="28"/>
              </w:rPr>
              <w:t>Določanje prioritet in odzivnih časov</w:t>
            </w:r>
          </w:p>
        </w:tc>
      </w:tr>
      <w:tr w:rsidR="00641CA4" w:rsidRPr="006F3B42" w14:paraId="0C1EFE48" w14:textId="77777777" w:rsidTr="00C830F7">
        <w:tc>
          <w:tcPr>
            <w:tcW w:w="704" w:type="dxa"/>
          </w:tcPr>
          <w:p w14:paraId="680AC51F" w14:textId="77777777" w:rsidR="00641CA4" w:rsidRDefault="00641CA4" w:rsidP="00C830F7">
            <w:pPr>
              <w:jc w:val="both"/>
              <w:rPr>
                <w:rFonts w:ascii="Arial Narrow" w:hAnsi="Arial Narrow"/>
                <w:b/>
                <w:sz w:val="28"/>
                <w:szCs w:val="28"/>
              </w:rPr>
            </w:pPr>
          </w:p>
        </w:tc>
        <w:tc>
          <w:tcPr>
            <w:tcW w:w="9150" w:type="dxa"/>
          </w:tcPr>
          <w:p w14:paraId="0039351F" w14:textId="77777777" w:rsidR="00641CA4" w:rsidRDefault="00641CA4" w:rsidP="00C830F7">
            <w:pPr>
              <w:jc w:val="both"/>
              <w:outlineLvl w:val="0"/>
              <w:rPr>
                <w:rFonts w:ascii="Calibri" w:hAnsi="Calibri"/>
                <w:b/>
                <w:bCs/>
                <w:sz w:val="28"/>
                <w:szCs w:val="28"/>
              </w:rPr>
            </w:pP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402"/>
              <w:gridCol w:w="1411"/>
              <w:gridCol w:w="2523"/>
            </w:tblGrid>
            <w:tr w:rsidR="00641CA4" w:rsidRPr="00C53703" w14:paraId="6FD93B9A" w14:textId="77777777" w:rsidTr="00C830F7">
              <w:tc>
                <w:tcPr>
                  <w:tcW w:w="1276" w:type="dxa"/>
                </w:tcPr>
                <w:p w14:paraId="2DB7873B" w14:textId="77777777" w:rsidR="00641CA4" w:rsidRPr="00874DE5" w:rsidRDefault="00641CA4" w:rsidP="00C830F7">
                  <w:pPr>
                    <w:jc w:val="both"/>
                    <w:rPr>
                      <w:rFonts w:ascii="Calibri" w:hAnsi="Calibri"/>
                      <w:b/>
                      <w:bCs/>
                    </w:rPr>
                  </w:pPr>
                  <w:r w:rsidRPr="00874DE5">
                    <w:rPr>
                      <w:rFonts w:ascii="Calibri" w:hAnsi="Calibri"/>
                      <w:b/>
                      <w:bCs/>
                    </w:rPr>
                    <w:t>Prioriteta</w:t>
                  </w:r>
                </w:p>
              </w:tc>
              <w:tc>
                <w:tcPr>
                  <w:tcW w:w="3402" w:type="dxa"/>
                </w:tcPr>
                <w:p w14:paraId="74CBB946" w14:textId="77777777" w:rsidR="00641CA4" w:rsidRPr="00874DE5" w:rsidRDefault="00641CA4" w:rsidP="00C830F7">
                  <w:pPr>
                    <w:jc w:val="both"/>
                    <w:rPr>
                      <w:rFonts w:ascii="Calibri" w:hAnsi="Calibri"/>
                      <w:b/>
                      <w:bCs/>
                    </w:rPr>
                  </w:pPr>
                  <w:r w:rsidRPr="00874DE5">
                    <w:rPr>
                      <w:rFonts w:ascii="Calibri" w:hAnsi="Calibri"/>
                      <w:b/>
                      <w:bCs/>
                    </w:rPr>
                    <w:t>Vpliv na proces</w:t>
                  </w:r>
                </w:p>
              </w:tc>
              <w:tc>
                <w:tcPr>
                  <w:tcW w:w="1411" w:type="dxa"/>
                </w:tcPr>
                <w:p w14:paraId="468FAEA9" w14:textId="77777777" w:rsidR="00641CA4" w:rsidRPr="00874DE5" w:rsidRDefault="00641CA4" w:rsidP="00C830F7">
                  <w:pPr>
                    <w:jc w:val="both"/>
                    <w:rPr>
                      <w:rFonts w:ascii="Calibri" w:hAnsi="Calibri"/>
                      <w:b/>
                      <w:bCs/>
                    </w:rPr>
                  </w:pPr>
                  <w:r w:rsidRPr="00874DE5">
                    <w:rPr>
                      <w:rFonts w:ascii="Calibri" w:hAnsi="Calibri"/>
                      <w:b/>
                      <w:bCs/>
                    </w:rPr>
                    <w:t>Odzivni čas</w:t>
                  </w:r>
                </w:p>
              </w:tc>
              <w:tc>
                <w:tcPr>
                  <w:tcW w:w="2523" w:type="dxa"/>
                </w:tcPr>
                <w:p w14:paraId="112C6988" w14:textId="77777777" w:rsidR="00641CA4" w:rsidRPr="00874DE5" w:rsidRDefault="00641CA4" w:rsidP="00C830F7">
                  <w:pPr>
                    <w:jc w:val="both"/>
                    <w:rPr>
                      <w:rFonts w:ascii="Calibri" w:hAnsi="Calibri"/>
                      <w:b/>
                      <w:bCs/>
                    </w:rPr>
                  </w:pPr>
                  <w:r w:rsidRPr="00874DE5">
                    <w:rPr>
                      <w:rFonts w:ascii="Calibri" w:hAnsi="Calibri"/>
                      <w:b/>
                      <w:bCs/>
                    </w:rPr>
                    <w:t>Čas za odpravo napake</w:t>
                  </w:r>
                </w:p>
              </w:tc>
            </w:tr>
            <w:tr w:rsidR="00641CA4" w:rsidRPr="00C53703" w14:paraId="1C57402D" w14:textId="77777777" w:rsidTr="00C830F7">
              <w:tc>
                <w:tcPr>
                  <w:tcW w:w="1276" w:type="dxa"/>
                </w:tcPr>
                <w:p w14:paraId="7BD081CC" w14:textId="77777777" w:rsidR="00641CA4" w:rsidRPr="00874DE5" w:rsidRDefault="00641CA4" w:rsidP="00C830F7">
                  <w:pPr>
                    <w:jc w:val="both"/>
                    <w:rPr>
                      <w:rFonts w:ascii="Calibri" w:hAnsi="Calibri"/>
                      <w:b/>
                    </w:rPr>
                  </w:pPr>
                  <w:r w:rsidRPr="00874DE5">
                    <w:rPr>
                      <w:rFonts w:ascii="Calibri" w:hAnsi="Calibri"/>
                      <w:b/>
                    </w:rPr>
                    <w:t>1.</w:t>
                  </w:r>
                </w:p>
              </w:tc>
              <w:tc>
                <w:tcPr>
                  <w:tcW w:w="3402" w:type="dxa"/>
                </w:tcPr>
                <w:p w14:paraId="09105CE2" w14:textId="77777777" w:rsidR="00641CA4" w:rsidRPr="00874DE5" w:rsidRDefault="00641CA4" w:rsidP="00C830F7">
                  <w:pPr>
                    <w:rPr>
                      <w:rFonts w:ascii="Calibri" w:hAnsi="Calibri"/>
                      <w:b/>
                    </w:rPr>
                  </w:pPr>
                  <w:r w:rsidRPr="00874DE5">
                    <w:rPr>
                      <w:rFonts w:ascii="Calibri" w:hAnsi="Calibri"/>
                      <w:b/>
                    </w:rPr>
                    <w:t>Zastoj poslovanja-kritična lokacija/uporabnik</w:t>
                  </w:r>
                </w:p>
              </w:tc>
              <w:tc>
                <w:tcPr>
                  <w:tcW w:w="1411" w:type="dxa"/>
                </w:tcPr>
                <w:p w14:paraId="53C8019F" w14:textId="77777777" w:rsidR="00641CA4" w:rsidRPr="00874DE5" w:rsidRDefault="00641CA4" w:rsidP="00C830F7">
                  <w:pPr>
                    <w:jc w:val="both"/>
                    <w:rPr>
                      <w:rFonts w:ascii="Calibri" w:hAnsi="Calibri"/>
                      <w:b/>
                    </w:rPr>
                  </w:pPr>
                  <w:r w:rsidRPr="00874DE5">
                    <w:rPr>
                      <w:rFonts w:ascii="Calibri" w:hAnsi="Calibri"/>
                      <w:b/>
                    </w:rPr>
                    <w:t>15 minut</w:t>
                  </w:r>
                </w:p>
              </w:tc>
              <w:tc>
                <w:tcPr>
                  <w:tcW w:w="2523" w:type="dxa"/>
                </w:tcPr>
                <w:p w14:paraId="3AF32174" w14:textId="77777777" w:rsidR="00641CA4" w:rsidRPr="00874DE5" w:rsidRDefault="00641CA4" w:rsidP="00C830F7">
                  <w:pPr>
                    <w:jc w:val="both"/>
                    <w:rPr>
                      <w:rFonts w:ascii="Calibri" w:hAnsi="Calibri"/>
                      <w:b/>
                    </w:rPr>
                  </w:pPr>
                  <w:r w:rsidRPr="00874DE5">
                    <w:rPr>
                      <w:rFonts w:ascii="Calibri" w:hAnsi="Calibri"/>
                      <w:b/>
                    </w:rPr>
                    <w:t>Nenehno poskušanje</w:t>
                  </w:r>
                </w:p>
              </w:tc>
            </w:tr>
            <w:tr w:rsidR="00641CA4" w:rsidRPr="00C53703" w14:paraId="43E72078" w14:textId="77777777" w:rsidTr="00C830F7">
              <w:tc>
                <w:tcPr>
                  <w:tcW w:w="1276" w:type="dxa"/>
                </w:tcPr>
                <w:p w14:paraId="5A45BA70" w14:textId="77777777" w:rsidR="00641CA4" w:rsidRPr="00874DE5" w:rsidRDefault="00641CA4" w:rsidP="00C830F7">
                  <w:pPr>
                    <w:jc w:val="both"/>
                    <w:rPr>
                      <w:rFonts w:ascii="Calibri" w:hAnsi="Calibri"/>
                      <w:b/>
                    </w:rPr>
                  </w:pPr>
                  <w:r w:rsidRPr="00874DE5">
                    <w:rPr>
                      <w:rFonts w:ascii="Calibri" w:hAnsi="Calibri"/>
                      <w:b/>
                    </w:rPr>
                    <w:t>2.</w:t>
                  </w:r>
                </w:p>
              </w:tc>
              <w:tc>
                <w:tcPr>
                  <w:tcW w:w="3402" w:type="dxa"/>
                </w:tcPr>
                <w:p w14:paraId="400E4E74" w14:textId="77777777" w:rsidR="00641CA4" w:rsidRPr="00874DE5" w:rsidRDefault="00641CA4" w:rsidP="00C830F7">
                  <w:pPr>
                    <w:rPr>
                      <w:rFonts w:ascii="Calibri" w:hAnsi="Calibri"/>
                      <w:b/>
                    </w:rPr>
                  </w:pPr>
                  <w:r w:rsidRPr="00874DE5">
                    <w:rPr>
                      <w:rFonts w:ascii="Calibri" w:hAnsi="Calibri"/>
                      <w:b/>
                    </w:rPr>
                    <w:t>Omejeno delovanje-kritična lokacija/uporabnik</w:t>
                  </w:r>
                </w:p>
              </w:tc>
              <w:tc>
                <w:tcPr>
                  <w:tcW w:w="1411" w:type="dxa"/>
                </w:tcPr>
                <w:p w14:paraId="7FE483F7" w14:textId="77777777" w:rsidR="00641CA4" w:rsidRPr="00874DE5" w:rsidRDefault="00641CA4" w:rsidP="00C830F7">
                  <w:pPr>
                    <w:jc w:val="both"/>
                    <w:rPr>
                      <w:rFonts w:ascii="Calibri" w:hAnsi="Calibri"/>
                      <w:b/>
                    </w:rPr>
                  </w:pPr>
                  <w:r w:rsidRPr="00874DE5">
                    <w:rPr>
                      <w:rFonts w:ascii="Calibri" w:hAnsi="Calibri"/>
                      <w:b/>
                    </w:rPr>
                    <w:t>30 minut</w:t>
                  </w:r>
                </w:p>
              </w:tc>
              <w:tc>
                <w:tcPr>
                  <w:tcW w:w="2523" w:type="dxa"/>
                </w:tcPr>
                <w:p w14:paraId="7CA79409" w14:textId="77777777" w:rsidR="00641CA4" w:rsidRPr="00874DE5" w:rsidRDefault="00641CA4" w:rsidP="00C830F7">
                  <w:pPr>
                    <w:jc w:val="both"/>
                    <w:rPr>
                      <w:rFonts w:ascii="Calibri" w:hAnsi="Calibri"/>
                      <w:b/>
                    </w:rPr>
                  </w:pPr>
                  <w:r w:rsidRPr="00874DE5">
                    <w:rPr>
                      <w:rFonts w:ascii="Calibri" w:hAnsi="Calibri"/>
                      <w:b/>
                    </w:rPr>
                    <w:t>Isti dan</w:t>
                  </w:r>
                </w:p>
              </w:tc>
            </w:tr>
            <w:tr w:rsidR="00641CA4" w:rsidRPr="00C53703" w14:paraId="0BD065A8" w14:textId="77777777" w:rsidTr="00C830F7">
              <w:tc>
                <w:tcPr>
                  <w:tcW w:w="1276" w:type="dxa"/>
                </w:tcPr>
                <w:p w14:paraId="14D57789" w14:textId="77777777" w:rsidR="00641CA4" w:rsidRPr="00874DE5" w:rsidRDefault="00641CA4" w:rsidP="00C830F7">
                  <w:pPr>
                    <w:jc w:val="both"/>
                    <w:rPr>
                      <w:rFonts w:ascii="Calibri" w:hAnsi="Calibri"/>
                      <w:b/>
                    </w:rPr>
                  </w:pPr>
                  <w:r w:rsidRPr="00874DE5">
                    <w:rPr>
                      <w:rFonts w:ascii="Calibri" w:hAnsi="Calibri"/>
                      <w:b/>
                    </w:rPr>
                    <w:t>3.</w:t>
                  </w:r>
                </w:p>
              </w:tc>
              <w:tc>
                <w:tcPr>
                  <w:tcW w:w="3402" w:type="dxa"/>
                </w:tcPr>
                <w:p w14:paraId="5C577160" w14:textId="77777777" w:rsidR="00641CA4" w:rsidRPr="00874DE5" w:rsidRDefault="00641CA4" w:rsidP="00C830F7">
                  <w:pPr>
                    <w:rPr>
                      <w:rFonts w:ascii="Calibri" w:hAnsi="Calibri"/>
                      <w:b/>
                    </w:rPr>
                  </w:pPr>
                  <w:r w:rsidRPr="00874DE5">
                    <w:rPr>
                      <w:rFonts w:ascii="Calibri" w:hAnsi="Calibri"/>
                      <w:b/>
                    </w:rPr>
                    <w:t>Zastoj ali omejeno delovanje- nekritična lokacija/uporabnik</w:t>
                  </w:r>
                </w:p>
              </w:tc>
              <w:tc>
                <w:tcPr>
                  <w:tcW w:w="1411" w:type="dxa"/>
                </w:tcPr>
                <w:p w14:paraId="21A548F8" w14:textId="77777777" w:rsidR="00641CA4" w:rsidRPr="00874DE5" w:rsidRDefault="00641CA4" w:rsidP="00C830F7">
                  <w:pPr>
                    <w:jc w:val="both"/>
                    <w:rPr>
                      <w:rFonts w:ascii="Calibri" w:hAnsi="Calibri"/>
                      <w:b/>
                    </w:rPr>
                  </w:pPr>
                  <w:r w:rsidRPr="00874DE5">
                    <w:rPr>
                      <w:rFonts w:ascii="Calibri" w:hAnsi="Calibri"/>
                      <w:b/>
                    </w:rPr>
                    <w:t>1 ura</w:t>
                  </w:r>
                </w:p>
              </w:tc>
              <w:tc>
                <w:tcPr>
                  <w:tcW w:w="2523" w:type="dxa"/>
                </w:tcPr>
                <w:p w14:paraId="5CED0472" w14:textId="77777777" w:rsidR="00641CA4" w:rsidRPr="00874DE5" w:rsidRDefault="00641CA4" w:rsidP="00C830F7">
                  <w:pPr>
                    <w:jc w:val="both"/>
                    <w:rPr>
                      <w:rFonts w:ascii="Calibri" w:hAnsi="Calibri"/>
                      <w:b/>
                    </w:rPr>
                  </w:pPr>
                  <w:r w:rsidRPr="00874DE5">
                    <w:rPr>
                      <w:rFonts w:ascii="Calibri" w:hAnsi="Calibri"/>
                      <w:b/>
                    </w:rPr>
                    <w:t>Naslednji dan</w:t>
                  </w:r>
                </w:p>
              </w:tc>
            </w:tr>
            <w:tr w:rsidR="00641CA4" w:rsidRPr="00C53703" w14:paraId="5A21F12F" w14:textId="77777777" w:rsidTr="00C830F7">
              <w:tc>
                <w:tcPr>
                  <w:tcW w:w="1276" w:type="dxa"/>
                </w:tcPr>
                <w:p w14:paraId="54D88225" w14:textId="77777777" w:rsidR="00641CA4" w:rsidRPr="00874DE5" w:rsidRDefault="00641CA4" w:rsidP="00C830F7">
                  <w:pPr>
                    <w:jc w:val="both"/>
                    <w:rPr>
                      <w:rFonts w:ascii="Calibri" w:hAnsi="Calibri"/>
                      <w:b/>
                    </w:rPr>
                  </w:pPr>
                  <w:r w:rsidRPr="00874DE5">
                    <w:rPr>
                      <w:rFonts w:ascii="Calibri" w:hAnsi="Calibri"/>
                      <w:b/>
                    </w:rPr>
                    <w:t>4.</w:t>
                  </w:r>
                </w:p>
              </w:tc>
              <w:tc>
                <w:tcPr>
                  <w:tcW w:w="3402" w:type="dxa"/>
                </w:tcPr>
                <w:p w14:paraId="1105B46A" w14:textId="77777777" w:rsidR="00641CA4" w:rsidRPr="00874DE5" w:rsidRDefault="00641CA4" w:rsidP="00C830F7">
                  <w:pPr>
                    <w:rPr>
                      <w:rFonts w:ascii="Calibri" w:hAnsi="Calibri"/>
                      <w:b/>
                    </w:rPr>
                  </w:pPr>
                  <w:r w:rsidRPr="00874DE5">
                    <w:rPr>
                      <w:rFonts w:ascii="Calibri" w:hAnsi="Calibri"/>
                      <w:b/>
                    </w:rPr>
                    <w:t>Druge ne nujne storitve</w:t>
                  </w:r>
                </w:p>
              </w:tc>
              <w:tc>
                <w:tcPr>
                  <w:tcW w:w="1411" w:type="dxa"/>
                </w:tcPr>
                <w:p w14:paraId="22E6FA5C" w14:textId="77777777" w:rsidR="00641CA4" w:rsidRPr="00874DE5" w:rsidRDefault="00641CA4" w:rsidP="00C830F7">
                  <w:pPr>
                    <w:jc w:val="both"/>
                    <w:rPr>
                      <w:rFonts w:ascii="Calibri" w:hAnsi="Calibri"/>
                      <w:b/>
                    </w:rPr>
                  </w:pPr>
                  <w:r w:rsidRPr="00874DE5">
                    <w:rPr>
                      <w:rFonts w:ascii="Calibri" w:hAnsi="Calibri"/>
                      <w:b/>
                    </w:rPr>
                    <w:t>Po dogovoru</w:t>
                  </w:r>
                </w:p>
              </w:tc>
              <w:tc>
                <w:tcPr>
                  <w:tcW w:w="2523" w:type="dxa"/>
                </w:tcPr>
                <w:p w14:paraId="121F6993" w14:textId="77777777" w:rsidR="00641CA4" w:rsidRPr="00874DE5" w:rsidRDefault="00641CA4" w:rsidP="00C830F7">
                  <w:pPr>
                    <w:jc w:val="both"/>
                    <w:rPr>
                      <w:rFonts w:ascii="Calibri" w:hAnsi="Calibri"/>
                      <w:b/>
                    </w:rPr>
                  </w:pPr>
                  <w:r w:rsidRPr="00874DE5">
                    <w:rPr>
                      <w:rFonts w:ascii="Calibri" w:hAnsi="Calibri"/>
                      <w:b/>
                    </w:rPr>
                    <w:t>Po dogovoru</w:t>
                  </w:r>
                </w:p>
              </w:tc>
            </w:tr>
          </w:tbl>
          <w:p w14:paraId="632E8E89" w14:textId="77777777" w:rsidR="00641CA4" w:rsidRPr="00C53703" w:rsidRDefault="00641CA4" w:rsidP="00C830F7">
            <w:pPr>
              <w:jc w:val="both"/>
              <w:outlineLvl w:val="0"/>
              <w:rPr>
                <w:rFonts w:ascii="Calibri" w:hAnsi="Calibri"/>
                <w:b/>
                <w:bCs/>
                <w:sz w:val="28"/>
                <w:szCs w:val="28"/>
              </w:rPr>
            </w:pPr>
          </w:p>
        </w:tc>
      </w:tr>
      <w:tr w:rsidR="00641CA4" w:rsidRPr="006F3B42" w14:paraId="4F55D3B1" w14:textId="77777777" w:rsidTr="00C830F7">
        <w:tc>
          <w:tcPr>
            <w:tcW w:w="9854" w:type="dxa"/>
            <w:gridSpan w:val="2"/>
          </w:tcPr>
          <w:p w14:paraId="1C0DC1D6" w14:textId="77777777" w:rsidR="00641CA4" w:rsidRDefault="00641CA4" w:rsidP="00C830F7">
            <w:pPr>
              <w:jc w:val="both"/>
              <w:rPr>
                <w:rFonts w:ascii="Calibri" w:hAnsi="Calibri"/>
                <w:b/>
              </w:rPr>
            </w:pPr>
          </w:p>
          <w:p w14:paraId="56D1F2A0" w14:textId="77777777" w:rsidR="00641CA4" w:rsidRPr="00874DE5" w:rsidRDefault="00641CA4" w:rsidP="00C830F7">
            <w:pPr>
              <w:jc w:val="both"/>
              <w:rPr>
                <w:rFonts w:ascii="Calibri" w:hAnsi="Calibri"/>
                <w:b/>
              </w:rPr>
            </w:pPr>
            <w:r w:rsidRPr="00874DE5">
              <w:rPr>
                <w:rFonts w:ascii="Calibri" w:hAnsi="Calibri"/>
                <w:b/>
              </w:rPr>
              <w:t>Odzivni čas je čas, ki preteče od prejema prijave napake, do trenutka, ko izvajalec začne z odpravljanjem napake. Čas za odpravo napake je tisti čas, ki preteče od prejema zahteve za odpravo napake, do takrat, ko je izvajalec odpravil napako.</w:t>
            </w:r>
          </w:p>
        </w:tc>
      </w:tr>
      <w:tr w:rsidR="00175FA2" w:rsidRPr="00175FA2" w14:paraId="1FF8018B" w14:textId="77777777" w:rsidTr="00C830F7">
        <w:tc>
          <w:tcPr>
            <w:tcW w:w="704" w:type="dxa"/>
          </w:tcPr>
          <w:p w14:paraId="424AC43A" w14:textId="77777777" w:rsidR="00641CA4" w:rsidRPr="00175FA2" w:rsidRDefault="00641CA4" w:rsidP="00C830F7">
            <w:pPr>
              <w:jc w:val="both"/>
              <w:rPr>
                <w:rFonts w:ascii="Arial Narrow" w:hAnsi="Arial Narrow"/>
                <w:b/>
                <w:color w:val="0000FF"/>
                <w:sz w:val="28"/>
                <w:szCs w:val="28"/>
              </w:rPr>
            </w:pPr>
            <w:r w:rsidRPr="00175FA2">
              <w:rPr>
                <w:rFonts w:ascii="Arial Narrow" w:hAnsi="Arial Narrow"/>
                <w:b/>
                <w:color w:val="0000FF"/>
                <w:sz w:val="28"/>
                <w:szCs w:val="28"/>
              </w:rPr>
              <w:t>c)</w:t>
            </w:r>
          </w:p>
        </w:tc>
        <w:tc>
          <w:tcPr>
            <w:tcW w:w="9150" w:type="dxa"/>
          </w:tcPr>
          <w:p w14:paraId="4956BF5C" w14:textId="77777777" w:rsidR="00641CA4" w:rsidRPr="00175FA2" w:rsidRDefault="00641CA4" w:rsidP="00C830F7">
            <w:pPr>
              <w:jc w:val="both"/>
              <w:outlineLvl w:val="0"/>
              <w:rPr>
                <w:rFonts w:ascii="Calibri" w:hAnsi="Calibri"/>
                <w:b/>
                <w:bCs/>
                <w:color w:val="0000FF"/>
                <w:sz w:val="28"/>
                <w:szCs w:val="28"/>
              </w:rPr>
            </w:pPr>
            <w:r w:rsidRPr="00175FA2">
              <w:rPr>
                <w:rFonts w:ascii="Calibri" w:hAnsi="Calibri"/>
                <w:b/>
                <w:bCs/>
                <w:color w:val="0000FF"/>
                <w:sz w:val="28"/>
                <w:szCs w:val="28"/>
              </w:rPr>
              <w:t>Delovni čas</w:t>
            </w:r>
          </w:p>
        </w:tc>
      </w:tr>
      <w:tr w:rsidR="00641CA4" w:rsidRPr="006F3B42" w14:paraId="5E3BB5DD" w14:textId="77777777" w:rsidTr="00C830F7">
        <w:tc>
          <w:tcPr>
            <w:tcW w:w="9854" w:type="dxa"/>
            <w:gridSpan w:val="2"/>
          </w:tcPr>
          <w:p w14:paraId="085FF22A" w14:textId="77777777" w:rsidR="00641CA4" w:rsidRDefault="00641CA4" w:rsidP="00C830F7">
            <w:pPr>
              <w:jc w:val="both"/>
              <w:outlineLvl w:val="0"/>
              <w:rPr>
                <w:rFonts w:ascii="Calibri" w:hAnsi="Calibri"/>
                <w:b/>
                <w:bCs/>
                <w:sz w:val="28"/>
                <w:szCs w:val="28"/>
              </w:rPr>
            </w:pPr>
          </w:p>
          <w:p w14:paraId="63D9DF5E" w14:textId="77777777" w:rsidR="00641CA4" w:rsidRPr="005E697E" w:rsidRDefault="00641CA4" w:rsidP="00C830F7">
            <w:pPr>
              <w:jc w:val="both"/>
              <w:rPr>
                <w:rFonts w:asciiTheme="minorHAnsi" w:hAnsiTheme="minorHAnsi"/>
                <w:b/>
              </w:rPr>
            </w:pPr>
            <w:r w:rsidRPr="005E697E">
              <w:rPr>
                <w:rFonts w:asciiTheme="minorHAnsi" w:hAnsiTheme="minorHAnsi"/>
                <w:b/>
              </w:rPr>
              <w:t>Zahtevan delovni čas izvajalca je:</w:t>
            </w:r>
          </w:p>
          <w:p w14:paraId="385AF623" w14:textId="77777777" w:rsidR="00641CA4" w:rsidRDefault="00641CA4" w:rsidP="00804AA9">
            <w:pPr>
              <w:numPr>
                <w:ilvl w:val="0"/>
                <w:numId w:val="28"/>
              </w:numPr>
              <w:ind w:left="714" w:hanging="357"/>
              <w:jc w:val="both"/>
              <w:rPr>
                <w:rFonts w:asciiTheme="minorHAnsi" w:hAnsiTheme="minorHAnsi"/>
                <w:b/>
              </w:rPr>
            </w:pPr>
            <w:r w:rsidRPr="005E697E">
              <w:rPr>
                <w:rFonts w:asciiTheme="minorHAnsi" w:hAnsiTheme="minorHAnsi"/>
                <w:b/>
              </w:rPr>
              <w:t>Service desk mora delovati nepretrgoma (24/7/365).</w:t>
            </w:r>
          </w:p>
          <w:p w14:paraId="14A16027" w14:textId="77777777" w:rsidR="00491C11" w:rsidRPr="005E697E" w:rsidRDefault="00491C11" w:rsidP="00491C11">
            <w:pPr>
              <w:ind w:left="714"/>
              <w:jc w:val="both"/>
              <w:rPr>
                <w:rFonts w:asciiTheme="minorHAnsi" w:hAnsiTheme="minorHAnsi"/>
                <w:b/>
              </w:rPr>
            </w:pPr>
          </w:p>
          <w:p w14:paraId="0DF27DEE" w14:textId="77777777" w:rsidR="00641CA4" w:rsidRPr="005E697E" w:rsidRDefault="00641CA4" w:rsidP="00C830F7">
            <w:pPr>
              <w:jc w:val="both"/>
              <w:rPr>
                <w:rFonts w:asciiTheme="minorHAnsi" w:hAnsiTheme="minorHAnsi"/>
                <w:b/>
              </w:rPr>
            </w:pPr>
            <w:r w:rsidRPr="005E697E">
              <w:rPr>
                <w:rFonts w:asciiTheme="minorHAnsi" w:hAnsiTheme="minorHAnsi"/>
                <w:b/>
              </w:rPr>
              <w:t>Ob delavnikih mora izvajalec zagotavljati odzivnost vsaj dveh operaterjev na vsaj dve prosti telefonski liniji v času od 7h do 15h. V primeru, ko je na podlagi statističnih podatkov ugotovljeno, da število klicev na zasedeno linijo v enem mesecu presega 5% vseh klicev v času od 7h do 15h, mora izvajalec zagotovit</w:t>
            </w:r>
            <w:r w:rsidRPr="00717887">
              <w:rPr>
                <w:rFonts w:asciiTheme="minorHAnsi" w:hAnsiTheme="minorHAnsi"/>
                <w:b/>
              </w:rPr>
              <w:t xml:space="preserve">i </w:t>
            </w:r>
            <w:r w:rsidRPr="005E697E">
              <w:rPr>
                <w:rFonts w:asciiTheme="minorHAnsi" w:hAnsiTheme="minorHAnsi"/>
                <w:b/>
              </w:rPr>
              <w:t>dodatnega operaterja z dodatno prosto telefonsko linijo.</w:t>
            </w:r>
          </w:p>
          <w:p w14:paraId="2AD5CB0F" w14:textId="77777777" w:rsidR="00641CA4" w:rsidRPr="005E697E" w:rsidRDefault="00641CA4" w:rsidP="00C830F7">
            <w:pPr>
              <w:jc w:val="both"/>
              <w:rPr>
                <w:rFonts w:asciiTheme="minorHAnsi" w:hAnsiTheme="minorHAnsi"/>
                <w:b/>
              </w:rPr>
            </w:pPr>
          </w:p>
          <w:p w14:paraId="66DBCFBF" w14:textId="77777777" w:rsidR="00641CA4" w:rsidRPr="005E697E" w:rsidRDefault="00641CA4" w:rsidP="00C830F7">
            <w:pPr>
              <w:spacing w:after="120"/>
              <w:jc w:val="both"/>
              <w:rPr>
                <w:rFonts w:asciiTheme="minorHAnsi" w:hAnsiTheme="minorHAnsi"/>
                <w:b/>
              </w:rPr>
            </w:pPr>
            <w:r w:rsidRPr="005E697E">
              <w:rPr>
                <w:rFonts w:asciiTheme="minorHAnsi" w:hAnsiTheme="minorHAnsi"/>
                <w:b/>
              </w:rPr>
              <w:t>Med 15 in 7 uro zjutraj, vikendi in prazniki mora izvajalec zagotavljati odzivnost vsaj enega operaterja na vsaj eno prosto telefonsko linijo. V primeru, ko je na podlagi statističnih podatkov ugotovljeno, da število klicev na zasedeno linijo v enem mesecu presega 5% vseh klicev med 15 in 7 uro zjutraj, vikendi in prazniki, mora izvajalec zagotovit</w:t>
            </w:r>
            <w:r w:rsidRPr="00DC25BD">
              <w:rPr>
                <w:rFonts w:asciiTheme="minorHAnsi" w:hAnsiTheme="minorHAnsi"/>
                <w:b/>
              </w:rPr>
              <w:t>i</w:t>
            </w:r>
            <w:r w:rsidRPr="005E697E">
              <w:rPr>
                <w:rFonts w:asciiTheme="minorHAnsi" w:hAnsiTheme="minorHAnsi"/>
                <w:b/>
                <w:color w:val="FF0000"/>
              </w:rPr>
              <w:t xml:space="preserve"> </w:t>
            </w:r>
            <w:r w:rsidRPr="005E697E">
              <w:rPr>
                <w:rFonts w:asciiTheme="minorHAnsi" w:hAnsiTheme="minorHAnsi"/>
                <w:b/>
              </w:rPr>
              <w:t xml:space="preserve">dodatnega operaterja z dodatno prosto telefonsko linijo. </w:t>
            </w:r>
          </w:p>
          <w:p w14:paraId="19BDAF4D" w14:textId="77777777" w:rsidR="00253B01" w:rsidRPr="00913197" w:rsidRDefault="00641CA4" w:rsidP="00913197">
            <w:pPr>
              <w:numPr>
                <w:ilvl w:val="0"/>
                <w:numId w:val="28"/>
              </w:numPr>
              <w:shd w:val="clear" w:color="auto" w:fill="FFFFFF" w:themeFill="background1"/>
              <w:spacing w:after="120"/>
              <w:jc w:val="both"/>
              <w:rPr>
                <w:rFonts w:asciiTheme="minorHAnsi" w:hAnsiTheme="minorHAnsi"/>
                <w:b/>
              </w:rPr>
            </w:pPr>
            <w:r w:rsidRPr="00FA3C53">
              <w:rPr>
                <w:rFonts w:asciiTheme="minorHAnsi" w:hAnsiTheme="minorHAnsi"/>
                <w:b/>
              </w:rPr>
              <w:t xml:space="preserve">stalno prisotnost </w:t>
            </w:r>
            <w:r w:rsidRPr="00913197">
              <w:rPr>
                <w:rFonts w:asciiTheme="minorHAnsi" w:hAnsiTheme="minorHAnsi"/>
                <w:b/>
              </w:rPr>
              <w:t>sistemskega tehnika</w:t>
            </w:r>
            <w:r w:rsidRPr="00FA3C53">
              <w:rPr>
                <w:rFonts w:asciiTheme="minorHAnsi" w:hAnsiTheme="minorHAnsi"/>
                <w:b/>
              </w:rPr>
              <w:t xml:space="preserve"> na lokaciji naročnika (24 ur dnevno, vse dni v letu- 24/7/365) za potrebe podpore uporabnikom RIS/PACS sistema;</w:t>
            </w:r>
          </w:p>
          <w:p w14:paraId="1CFAD971" w14:textId="77777777" w:rsidR="005E506D" w:rsidRPr="00913197" w:rsidRDefault="00641CA4" w:rsidP="00913197">
            <w:pPr>
              <w:numPr>
                <w:ilvl w:val="0"/>
                <w:numId w:val="29"/>
              </w:numPr>
              <w:shd w:val="clear" w:color="auto" w:fill="FFFFFF" w:themeFill="background1"/>
              <w:spacing w:after="120"/>
              <w:ind w:left="714" w:hanging="357"/>
              <w:jc w:val="both"/>
              <w:rPr>
                <w:rFonts w:asciiTheme="minorHAnsi" w:hAnsiTheme="minorHAnsi"/>
                <w:b/>
              </w:rPr>
            </w:pPr>
            <w:r w:rsidRPr="0056682E">
              <w:rPr>
                <w:rFonts w:asciiTheme="minorHAnsi" w:hAnsiTheme="minorHAnsi"/>
                <w:b/>
              </w:rPr>
              <w:t xml:space="preserve">Stalna prisotnost osebja </w:t>
            </w:r>
            <w:r w:rsidRPr="00913197">
              <w:rPr>
                <w:rFonts w:asciiTheme="minorHAnsi" w:hAnsiTheme="minorHAnsi"/>
                <w:b/>
              </w:rPr>
              <w:t>(7 sistemskih tehnikov)</w:t>
            </w:r>
            <w:r w:rsidRPr="0056682E">
              <w:rPr>
                <w:rFonts w:asciiTheme="minorHAnsi" w:hAnsiTheme="minorHAnsi"/>
                <w:b/>
              </w:rPr>
              <w:t xml:space="preserve"> izvajalca na lokaciji naročnika: ob delavnikih od </w:t>
            </w:r>
            <w:r w:rsidRPr="00913197">
              <w:rPr>
                <w:rFonts w:asciiTheme="minorHAnsi" w:hAnsiTheme="minorHAnsi"/>
                <w:b/>
              </w:rPr>
              <w:t>8h do 16h.</w:t>
            </w:r>
            <w:r w:rsidRPr="0056682E">
              <w:rPr>
                <w:rFonts w:asciiTheme="minorHAnsi" w:hAnsiTheme="minorHAnsi"/>
                <w:b/>
              </w:rPr>
              <w:t xml:space="preserve"> </w:t>
            </w:r>
          </w:p>
          <w:p w14:paraId="5E748DEE" w14:textId="77777777" w:rsidR="00641CA4" w:rsidRPr="0056682E" w:rsidRDefault="00641CA4" w:rsidP="00804AA9">
            <w:pPr>
              <w:numPr>
                <w:ilvl w:val="0"/>
                <w:numId w:val="29"/>
              </w:numPr>
              <w:shd w:val="clear" w:color="auto" w:fill="FFFFFF" w:themeFill="background1"/>
              <w:spacing w:after="120"/>
              <w:ind w:left="714" w:hanging="357"/>
              <w:jc w:val="both"/>
              <w:rPr>
                <w:rFonts w:asciiTheme="minorHAnsi" w:hAnsiTheme="minorHAnsi"/>
                <w:b/>
              </w:rPr>
            </w:pPr>
            <w:r w:rsidRPr="0056682E">
              <w:rPr>
                <w:rFonts w:asciiTheme="minorHAnsi" w:hAnsiTheme="minorHAnsi"/>
                <w:b/>
              </w:rPr>
              <w:t xml:space="preserve">Stalna razpoložljivost osebja </w:t>
            </w:r>
            <w:r w:rsidRPr="00476188">
              <w:rPr>
                <w:rFonts w:asciiTheme="minorHAnsi" w:hAnsiTheme="minorHAnsi"/>
                <w:b/>
              </w:rPr>
              <w:t>(4 sistemskih inženirjev)</w:t>
            </w:r>
            <w:r w:rsidRPr="0056682E">
              <w:rPr>
                <w:rFonts w:asciiTheme="minorHAnsi" w:hAnsiTheme="minorHAnsi"/>
                <w:b/>
              </w:rPr>
              <w:t xml:space="preserve"> izvajalca za prihod na lokacijo naročnika v eni uri: ob delavnikih </w:t>
            </w:r>
            <w:r w:rsidRPr="00476188">
              <w:rPr>
                <w:rFonts w:asciiTheme="minorHAnsi" w:hAnsiTheme="minorHAnsi"/>
                <w:b/>
              </w:rPr>
              <w:t>od 8h do 22h.</w:t>
            </w:r>
            <w:r w:rsidRPr="0056682E">
              <w:rPr>
                <w:rFonts w:asciiTheme="minorHAnsi" w:hAnsiTheme="minorHAnsi"/>
                <w:b/>
              </w:rPr>
              <w:t xml:space="preserve"> </w:t>
            </w:r>
          </w:p>
          <w:p w14:paraId="3875C10C" w14:textId="77777777" w:rsidR="00CE580F" w:rsidRPr="00476188" w:rsidRDefault="00641CA4" w:rsidP="005E506D">
            <w:pPr>
              <w:numPr>
                <w:ilvl w:val="0"/>
                <w:numId w:val="29"/>
              </w:numPr>
              <w:shd w:val="clear" w:color="auto" w:fill="FFFFFF" w:themeFill="background1"/>
              <w:spacing w:after="120"/>
              <w:ind w:left="714" w:hanging="357"/>
              <w:jc w:val="both"/>
              <w:rPr>
                <w:rFonts w:asciiTheme="minorHAnsi" w:hAnsiTheme="minorHAnsi"/>
                <w:b/>
              </w:rPr>
            </w:pPr>
            <w:r w:rsidRPr="00476188">
              <w:rPr>
                <w:rFonts w:asciiTheme="minorHAnsi" w:hAnsiTheme="minorHAnsi"/>
                <w:b/>
              </w:rPr>
              <w:t xml:space="preserve">Stalna prisotnost vsaj dveh sistemskih tehnikov izvajalca na lokaciji naročnika: ob delavnikih od 16h do 20h. </w:t>
            </w:r>
          </w:p>
          <w:p w14:paraId="187BBE2E" w14:textId="77777777" w:rsidR="00641CA4" w:rsidRPr="009658ED" w:rsidRDefault="00641CA4" w:rsidP="00804AA9">
            <w:pPr>
              <w:numPr>
                <w:ilvl w:val="0"/>
                <w:numId w:val="29"/>
              </w:numPr>
              <w:spacing w:after="120"/>
              <w:ind w:left="714" w:hanging="357"/>
              <w:jc w:val="both"/>
              <w:rPr>
                <w:rFonts w:asciiTheme="minorHAnsi" w:hAnsiTheme="minorHAnsi"/>
                <w:b/>
              </w:rPr>
            </w:pPr>
            <w:r w:rsidRPr="005E697E">
              <w:rPr>
                <w:rFonts w:asciiTheme="minorHAnsi" w:hAnsiTheme="minorHAnsi"/>
                <w:b/>
              </w:rPr>
              <w:t>V preostalem času morata biti v pripravljenosti vsaj en sistemski inženir in en sistemski tehnik. Odzivni čas v stanju pripravljenosti je odvisen od stopnje kritičnosti, ne sme pa presegati ene ure.</w:t>
            </w:r>
          </w:p>
        </w:tc>
      </w:tr>
    </w:tbl>
    <w:p w14:paraId="33BCC03E" w14:textId="77777777" w:rsidR="00641CA4" w:rsidRDefault="00641CA4" w:rsidP="00641CA4">
      <w:pPr>
        <w:tabs>
          <w:tab w:val="left" w:pos="7380"/>
        </w:tabs>
        <w:ind w:right="83"/>
      </w:pPr>
    </w:p>
    <w:p w14:paraId="6B27E602" w14:textId="77777777" w:rsidR="00700C33" w:rsidRDefault="00700C33" w:rsidP="00641CA4">
      <w:pPr>
        <w:tabs>
          <w:tab w:val="left" w:pos="7380"/>
        </w:tabs>
        <w:ind w:right="8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A56872" w:rsidRPr="00A56872" w14:paraId="2CBC8B9D" w14:textId="77777777" w:rsidTr="00C830F7">
        <w:tc>
          <w:tcPr>
            <w:tcW w:w="704" w:type="dxa"/>
          </w:tcPr>
          <w:p w14:paraId="74AFD29C" w14:textId="77777777" w:rsidR="00641CA4" w:rsidRPr="00A56872" w:rsidRDefault="00641CA4" w:rsidP="00C830F7">
            <w:pPr>
              <w:jc w:val="both"/>
              <w:rPr>
                <w:rFonts w:ascii="Arial Narrow" w:hAnsi="Arial Narrow"/>
                <w:b/>
                <w:color w:val="0000FF"/>
                <w:sz w:val="28"/>
                <w:szCs w:val="28"/>
              </w:rPr>
            </w:pPr>
            <w:r w:rsidRPr="00A56872">
              <w:rPr>
                <w:rFonts w:ascii="Arial Narrow" w:hAnsi="Arial Narrow"/>
                <w:b/>
                <w:color w:val="0000FF"/>
                <w:sz w:val="28"/>
                <w:szCs w:val="28"/>
              </w:rPr>
              <w:t>d)</w:t>
            </w:r>
          </w:p>
        </w:tc>
        <w:tc>
          <w:tcPr>
            <w:tcW w:w="9150" w:type="dxa"/>
          </w:tcPr>
          <w:p w14:paraId="182F9C7E" w14:textId="77777777" w:rsidR="00641CA4" w:rsidRPr="00A56872" w:rsidRDefault="00641CA4" w:rsidP="00C830F7">
            <w:pPr>
              <w:jc w:val="both"/>
              <w:outlineLvl w:val="0"/>
              <w:rPr>
                <w:rFonts w:ascii="Calibri" w:hAnsi="Calibri"/>
                <w:b/>
                <w:bCs/>
                <w:color w:val="0000FF"/>
                <w:sz w:val="28"/>
                <w:szCs w:val="28"/>
              </w:rPr>
            </w:pPr>
            <w:r w:rsidRPr="00A56872">
              <w:rPr>
                <w:rFonts w:ascii="Calibri" w:hAnsi="Calibri"/>
                <w:b/>
                <w:bCs/>
                <w:color w:val="0000FF"/>
                <w:sz w:val="28"/>
                <w:szCs w:val="28"/>
              </w:rPr>
              <w:t>Način zagotavljanja podpore IT storitvam</w:t>
            </w:r>
          </w:p>
          <w:p w14:paraId="75933DF3" w14:textId="77777777" w:rsidR="00641CA4" w:rsidRPr="00A56872" w:rsidRDefault="00641CA4" w:rsidP="00C830F7">
            <w:pPr>
              <w:jc w:val="both"/>
              <w:outlineLvl w:val="0"/>
              <w:rPr>
                <w:rFonts w:ascii="Calibri" w:hAnsi="Calibri"/>
                <w:b/>
                <w:bCs/>
                <w:color w:val="0000FF"/>
                <w:sz w:val="28"/>
                <w:szCs w:val="28"/>
              </w:rPr>
            </w:pPr>
          </w:p>
        </w:tc>
      </w:tr>
      <w:tr w:rsidR="00641CA4" w:rsidRPr="00D936ED" w14:paraId="5DB5237E" w14:textId="77777777" w:rsidTr="00C830F7">
        <w:tc>
          <w:tcPr>
            <w:tcW w:w="9854" w:type="dxa"/>
            <w:gridSpan w:val="2"/>
          </w:tcPr>
          <w:p w14:paraId="5844D515" w14:textId="77777777" w:rsidR="00641CA4" w:rsidRPr="00D936ED" w:rsidRDefault="00641CA4" w:rsidP="00C830F7">
            <w:pPr>
              <w:jc w:val="both"/>
              <w:rPr>
                <w:rFonts w:ascii="Calibri" w:hAnsi="Calibri"/>
                <w:b/>
              </w:rPr>
            </w:pPr>
            <w:r w:rsidRPr="00D936ED">
              <w:rPr>
                <w:rFonts w:ascii="Calibri" w:hAnsi="Calibri"/>
                <w:b/>
              </w:rPr>
              <w:t>Zagotavljanje podpore IT storitvam poteka na treh ravneh:</w:t>
            </w:r>
          </w:p>
          <w:p w14:paraId="63AF78AB" w14:textId="77777777" w:rsidR="00641CA4" w:rsidRPr="00D936ED" w:rsidRDefault="00641CA4" w:rsidP="00C830F7">
            <w:pPr>
              <w:jc w:val="both"/>
              <w:outlineLvl w:val="0"/>
              <w:rPr>
                <w:rFonts w:ascii="Calibri" w:hAnsi="Calibri"/>
                <w:b/>
                <w:bCs/>
              </w:rPr>
            </w:pPr>
          </w:p>
        </w:tc>
      </w:tr>
      <w:tr w:rsidR="00641CA4" w:rsidRPr="00D936ED" w14:paraId="5426CEE1" w14:textId="77777777" w:rsidTr="00C830F7">
        <w:tc>
          <w:tcPr>
            <w:tcW w:w="704" w:type="dxa"/>
          </w:tcPr>
          <w:p w14:paraId="091F7DC8" w14:textId="77777777" w:rsidR="00641CA4" w:rsidRPr="00D936ED" w:rsidRDefault="00641CA4" w:rsidP="00804AA9">
            <w:pPr>
              <w:pStyle w:val="Odstavekseznama"/>
              <w:numPr>
                <w:ilvl w:val="0"/>
                <w:numId w:val="32"/>
              </w:numPr>
              <w:jc w:val="both"/>
              <w:rPr>
                <w:rFonts w:ascii="Calibri" w:hAnsi="Calibri"/>
                <w:b/>
              </w:rPr>
            </w:pPr>
          </w:p>
        </w:tc>
        <w:tc>
          <w:tcPr>
            <w:tcW w:w="9150" w:type="dxa"/>
          </w:tcPr>
          <w:p w14:paraId="18290F71" w14:textId="77777777" w:rsidR="00641CA4" w:rsidRPr="00D936ED" w:rsidRDefault="00641CA4" w:rsidP="00C830F7">
            <w:pPr>
              <w:jc w:val="both"/>
              <w:rPr>
                <w:rFonts w:ascii="Calibri" w:hAnsi="Calibri"/>
                <w:b/>
              </w:rPr>
            </w:pPr>
            <w:r w:rsidRPr="00D936ED">
              <w:rPr>
                <w:rFonts w:ascii="Calibri" w:hAnsi="Calibri"/>
                <w:b/>
              </w:rPr>
              <w:t>na 1. ravni zagotavlja podporo izvajalec s svojim osebjem Service deska v obsegu kataloga storitev;</w:t>
            </w:r>
          </w:p>
          <w:p w14:paraId="7A4214D9" w14:textId="77777777" w:rsidR="00641CA4" w:rsidRPr="00D936ED" w:rsidRDefault="00641CA4" w:rsidP="00C830F7">
            <w:pPr>
              <w:jc w:val="both"/>
              <w:rPr>
                <w:rFonts w:ascii="Calibri" w:hAnsi="Calibri"/>
                <w:b/>
              </w:rPr>
            </w:pPr>
          </w:p>
        </w:tc>
      </w:tr>
      <w:tr w:rsidR="00641CA4" w:rsidRPr="00D936ED" w14:paraId="40305927" w14:textId="77777777" w:rsidTr="00C830F7">
        <w:tc>
          <w:tcPr>
            <w:tcW w:w="704" w:type="dxa"/>
          </w:tcPr>
          <w:p w14:paraId="6FDB65ED" w14:textId="77777777" w:rsidR="00641CA4" w:rsidRPr="00D936ED" w:rsidRDefault="00641CA4" w:rsidP="00804AA9">
            <w:pPr>
              <w:pStyle w:val="Odstavekseznama"/>
              <w:numPr>
                <w:ilvl w:val="0"/>
                <w:numId w:val="32"/>
              </w:numPr>
              <w:jc w:val="both"/>
              <w:rPr>
                <w:rFonts w:ascii="Calibri" w:hAnsi="Calibri"/>
                <w:b/>
              </w:rPr>
            </w:pPr>
          </w:p>
        </w:tc>
        <w:tc>
          <w:tcPr>
            <w:tcW w:w="9150" w:type="dxa"/>
          </w:tcPr>
          <w:p w14:paraId="4EE22D48" w14:textId="77777777" w:rsidR="00641CA4" w:rsidRPr="00D936ED" w:rsidRDefault="00641CA4" w:rsidP="00C830F7">
            <w:pPr>
              <w:jc w:val="both"/>
              <w:rPr>
                <w:rFonts w:ascii="Calibri" w:hAnsi="Calibri"/>
                <w:b/>
              </w:rPr>
            </w:pPr>
            <w:r w:rsidRPr="00D936ED">
              <w:rPr>
                <w:rFonts w:ascii="Calibri" w:hAnsi="Calibri"/>
                <w:b/>
              </w:rPr>
              <w:t>na 2. ravni zagotavlja podporo izvajalec s svojim tehničnim osebjem v obsegu kataloga storitev. Za posebna področja zagotavljanje podpore izvajalec obvešča in sodeluje z osebjem naročnika, in sicer:</w:t>
            </w:r>
          </w:p>
          <w:p w14:paraId="55F00A7B" w14:textId="77777777" w:rsidR="00641CA4" w:rsidRPr="00D936ED" w:rsidRDefault="00641CA4" w:rsidP="00C830F7">
            <w:pPr>
              <w:jc w:val="both"/>
              <w:rPr>
                <w:rFonts w:ascii="Calibri" w:hAnsi="Calibri"/>
                <w:b/>
              </w:rPr>
            </w:pPr>
          </w:p>
          <w:p w14:paraId="74CEFD07" w14:textId="77777777" w:rsidR="00641CA4" w:rsidRPr="00D936ED" w:rsidRDefault="00641CA4" w:rsidP="00804AA9">
            <w:pPr>
              <w:numPr>
                <w:ilvl w:val="1"/>
                <w:numId w:val="32"/>
              </w:numPr>
              <w:jc w:val="both"/>
              <w:rPr>
                <w:rFonts w:ascii="Calibri" w:hAnsi="Calibri"/>
                <w:b/>
              </w:rPr>
            </w:pPr>
            <w:r w:rsidRPr="00D936ED">
              <w:rPr>
                <w:rFonts w:ascii="Calibri" w:hAnsi="Calibri"/>
                <w:b/>
              </w:rPr>
              <w:t>zagotavljaje podpore izvajanja aplikativnih rešitev;</w:t>
            </w:r>
          </w:p>
          <w:p w14:paraId="43CDE868" w14:textId="77777777" w:rsidR="00641CA4" w:rsidRPr="00D936ED" w:rsidRDefault="00641CA4" w:rsidP="00804AA9">
            <w:pPr>
              <w:numPr>
                <w:ilvl w:val="1"/>
                <w:numId w:val="32"/>
              </w:numPr>
              <w:jc w:val="both"/>
              <w:rPr>
                <w:rFonts w:ascii="Calibri" w:hAnsi="Calibri"/>
                <w:b/>
              </w:rPr>
            </w:pPr>
            <w:r w:rsidRPr="00D936ED">
              <w:rPr>
                <w:rFonts w:ascii="Calibri" w:hAnsi="Calibri"/>
                <w:b/>
              </w:rPr>
              <w:t xml:space="preserve">sistemska programska oprema </w:t>
            </w:r>
            <w:r>
              <w:rPr>
                <w:rFonts w:ascii="Calibri" w:hAnsi="Calibri"/>
                <w:b/>
              </w:rPr>
              <w:t xml:space="preserve">na </w:t>
            </w:r>
            <w:r w:rsidRPr="00D936ED">
              <w:rPr>
                <w:rFonts w:ascii="Calibri" w:hAnsi="Calibri"/>
                <w:b/>
              </w:rPr>
              <w:t>strežnikih;</w:t>
            </w:r>
          </w:p>
          <w:p w14:paraId="4D59C927" w14:textId="77777777" w:rsidR="00641CA4" w:rsidRPr="00D936ED" w:rsidRDefault="00641CA4" w:rsidP="00804AA9">
            <w:pPr>
              <w:numPr>
                <w:ilvl w:val="1"/>
                <w:numId w:val="32"/>
              </w:numPr>
              <w:jc w:val="both"/>
              <w:rPr>
                <w:rFonts w:ascii="Calibri" w:hAnsi="Calibri"/>
                <w:b/>
              </w:rPr>
            </w:pPr>
            <w:r w:rsidRPr="00D936ED">
              <w:rPr>
                <w:rFonts w:ascii="Calibri" w:hAnsi="Calibri"/>
                <w:b/>
              </w:rPr>
              <w:t>zagotavljanje delovanja omrežja;</w:t>
            </w:r>
          </w:p>
          <w:p w14:paraId="0886C22D" w14:textId="77777777" w:rsidR="00641CA4" w:rsidRPr="00D936ED" w:rsidRDefault="00641CA4" w:rsidP="00804AA9">
            <w:pPr>
              <w:numPr>
                <w:ilvl w:val="1"/>
                <w:numId w:val="32"/>
              </w:numPr>
              <w:jc w:val="both"/>
              <w:rPr>
                <w:rFonts w:ascii="Calibri" w:hAnsi="Calibri"/>
                <w:b/>
              </w:rPr>
            </w:pPr>
            <w:r w:rsidRPr="00D936ED">
              <w:rPr>
                <w:rFonts w:ascii="Calibri" w:hAnsi="Calibri"/>
                <w:b/>
              </w:rPr>
              <w:t>intranet, internet in e-pošta.</w:t>
            </w:r>
          </w:p>
          <w:p w14:paraId="34D3E621" w14:textId="77777777" w:rsidR="00641CA4" w:rsidRPr="00D936ED" w:rsidRDefault="00641CA4" w:rsidP="00C830F7">
            <w:pPr>
              <w:jc w:val="both"/>
              <w:rPr>
                <w:rFonts w:ascii="Calibri" w:hAnsi="Calibri"/>
                <w:b/>
              </w:rPr>
            </w:pPr>
          </w:p>
        </w:tc>
      </w:tr>
      <w:tr w:rsidR="00641CA4" w:rsidRPr="00D936ED" w14:paraId="6771EC60" w14:textId="77777777" w:rsidTr="00C830F7">
        <w:tc>
          <w:tcPr>
            <w:tcW w:w="704" w:type="dxa"/>
          </w:tcPr>
          <w:p w14:paraId="19D90CDB" w14:textId="77777777" w:rsidR="00641CA4" w:rsidRPr="00D936ED" w:rsidRDefault="00641CA4" w:rsidP="00804AA9">
            <w:pPr>
              <w:pStyle w:val="Odstavekseznama"/>
              <w:numPr>
                <w:ilvl w:val="0"/>
                <w:numId w:val="32"/>
              </w:numPr>
              <w:jc w:val="both"/>
              <w:rPr>
                <w:rFonts w:ascii="Calibri" w:hAnsi="Calibri"/>
                <w:b/>
              </w:rPr>
            </w:pPr>
          </w:p>
        </w:tc>
        <w:tc>
          <w:tcPr>
            <w:tcW w:w="9150" w:type="dxa"/>
          </w:tcPr>
          <w:p w14:paraId="36CEDF50" w14:textId="77777777" w:rsidR="00641CA4" w:rsidRPr="00D936ED" w:rsidRDefault="00641CA4" w:rsidP="00C830F7">
            <w:pPr>
              <w:jc w:val="both"/>
              <w:rPr>
                <w:rFonts w:ascii="Calibri" w:hAnsi="Calibri"/>
                <w:b/>
              </w:rPr>
            </w:pPr>
            <w:r w:rsidRPr="00D936ED">
              <w:rPr>
                <w:rFonts w:ascii="Calibri" w:hAnsi="Calibri"/>
                <w:b/>
              </w:rPr>
              <w:t>na 3. ravni se v zagotavljanje podpore vključijo še pogodbeni partnerji za naslednja področja:</w:t>
            </w:r>
          </w:p>
          <w:p w14:paraId="3959CAEB" w14:textId="77777777" w:rsidR="00641CA4" w:rsidRDefault="00641CA4" w:rsidP="00804AA9">
            <w:pPr>
              <w:numPr>
                <w:ilvl w:val="1"/>
                <w:numId w:val="32"/>
              </w:numPr>
              <w:jc w:val="both"/>
              <w:rPr>
                <w:rFonts w:ascii="Calibri" w:hAnsi="Calibri"/>
                <w:b/>
              </w:rPr>
            </w:pPr>
            <w:r w:rsidRPr="00D936ED">
              <w:rPr>
                <w:rFonts w:ascii="Calibri" w:hAnsi="Calibri"/>
                <w:b/>
              </w:rPr>
              <w:t>sistemska programska oprema za izvajanje intranet in internet storitev;</w:t>
            </w:r>
          </w:p>
          <w:p w14:paraId="44CA5E74" w14:textId="77777777" w:rsidR="00C2314D" w:rsidRPr="00AF5BAC" w:rsidRDefault="00641CA4" w:rsidP="00AF5BAC">
            <w:pPr>
              <w:numPr>
                <w:ilvl w:val="1"/>
                <w:numId w:val="32"/>
              </w:numPr>
              <w:jc w:val="both"/>
              <w:rPr>
                <w:rFonts w:asciiTheme="minorHAnsi" w:hAnsiTheme="minorHAnsi"/>
                <w:b/>
              </w:rPr>
            </w:pPr>
            <w:r w:rsidRPr="008D7B00">
              <w:rPr>
                <w:rFonts w:asciiTheme="minorHAnsi" w:hAnsiTheme="minorHAnsi"/>
                <w:b/>
              </w:rPr>
              <w:t xml:space="preserve">sistemska programska oprema IBM in strojna oprema strežnikov p-Series </w:t>
            </w:r>
            <w:r w:rsidRPr="00AF5BAC">
              <w:rPr>
                <w:rFonts w:asciiTheme="minorHAnsi" w:hAnsiTheme="minorHAnsi"/>
                <w:b/>
              </w:rPr>
              <w:t>(2 kom.) in diskovno polje V9000 in San stikala IBM SAN24B-5 (2 kom.) do vključno junija 2020</w:t>
            </w:r>
          </w:p>
          <w:p w14:paraId="2296741D" w14:textId="77777777" w:rsidR="00641CA4" w:rsidRDefault="00641CA4" w:rsidP="00804AA9">
            <w:pPr>
              <w:numPr>
                <w:ilvl w:val="1"/>
                <w:numId w:val="32"/>
              </w:numPr>
              <w:jc w:val="both"/>
              <w:rPr>
                <w:rFonts w:ascii="Calibri" w:hAnsi="Calibri"/>
                <w:b/>
              </w:rPr>
            </w:pPr>
            <w:r w:rsidRPr="00D936ED">
              <w:rPr>
                <w:rFonts w:ascii="Calibri" w:hAnsi="Calibri"/>
                <w:b/>
              </w:rPr>
              <w:t>področje sistemske programske opreme Oracle;</w:t>
            </w:r>
          </w:p>
          <w:p w14:paraId="00F14C90" w14:textId="77777777" w:rsidR="00641CA4" w:rsidRPr="00D936ED" w:rsidRDefault="00641CA4" w:rsidP="00804AA9">
            <w:pPr>
              <w:numPr>
                <w:ilvl w:val="1"/>
                <w:numId w:val="32"/>
              </w:numPr>
              <w:jc w:val="both"/>
              <w:rPr>
                <w:rFonts w:ascii="Calibri" w:hAnsi="Calibri"/>
                <w:b/>
              </w:rPr>
            </w:pPr>
            <w:r w:rsidRPr="00D936ED">
              <w:rPr>
                <w:rFonts w:ascii="Calibri" w:hAnsi="Calibri"/>
                <w:b/>
              </w:rPr>
              <w:t>področje vzdrževanja aktivne mrežne opreme;</w:t>
            </w:r>
          </w:p>
          <w:p w14:paraId="4412E37D" w14:textId="77777777" w:rsidR="00641CA4" w:rsidRDefault="00641CA4" w:rsidP="00804AA9">
            <w:pPr>
              <w:numPr>
                <w:ilvl w:val="1"/>
                <w:numId w:val="32"/>
              </w:numPr>
              <w:jc w:val="both"/>
              <w:rPr>
                <w:rFonts w:ascii="Calibri" w:hAnsi="Calibri"/>
                <w:b/>
              </w:rPr>
            </w:pPr>
            <w:r w:rsidRPr="00D936ED">
              <w:rPr>
                <w:rFonts w:ascii="Calibri" w:hAnsi="Calibri"/>
                <w:b/>
              </w:rPr>
              <w:t>področje vzdrževanja aplikativnih rešitev.</w:t>
            </w:r>
          </w:p>
          <w:p w14:paraId="23AE0E93" w14:textId="77777777" w:rsidR="005046DD" w:rsidRPr="00D936ED" w:rsidRDefault="005046DD" w:rsidP="00AF5BAC">
            <w:pPr>
              <w:jc w:val="both"/>
              <w:rPr>
                <w:rFonts w:ascii="Calibri" w:hAnsi="Calibri"/>
                <w:b/>
              </w:rPr>
            </w:pPr>
          </w:p>
        </w:tc>
      </w:tr>
      <w:tr w:rsidR="00CB69F5" w:rsidRPr="006F3B42" w14:paraId="69387868" w14:textId="77777777" w:rsidTr="00C83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gridSpan w:val="2"/>
            <w:tcBorders>
              <w:top w:val="nil"/>
              <w:left w:val="nil"/>
              <w:bottom w:val="nil"/>
              <w:right w:val="nil"/>
            </w:tcBorders>
          </w:tcPr>
          <w:p w14:paraId="188609F3" w14:textId="77777777" w:rsidR="009E1EB1" w:rsidRPr="00FA3C53" w:rsidRDefault="009E1EB1" w:rsidP="00BD2C14">
            <w:pPr>
              <w:rPr>
                <w:rFonts w:ascii="Calibri" w:hAnsi="Calibri"/>
                <w:b/>
              </w:rPr>
            </w:pPr>
          </w:p>
        </w:tc>
      </w:tr>
      <w:tr w:rsidR="00A56872" w:rsidRPr="00A56872" w14:paraId="034BB6E8"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6701269" w14:textId="77777777" w:rsidR="009E1EB1" w:rsidRPr="00A56872" w:rsidRDefault="009E1EB1" w:rsidP="007C7A99">
            <w:pPr>
              <w:jc w:val="both"/>
              <w:rPr>
                <w:rFonts w:ascii="Arial Narrow" w:hAnsi="Arial Narrow"/>
                <w:b/>
                <w:color w:val="0000FF"/>
                <w:sz w:val="28"/>
                <w:szCs w:val="28"/>
              </w:rPr>
            </w:pPr>
            <w:r w:rsidRPr="00A56872">
              <w:rPr>
                <w:rFonts w:ascii="Arial Narrow" w:hAnsi="Arial Narrow"/>
                <w:b/>
                <w:color w:val="0000FF"/>
                <w:sz w:val="28"/>
                <w:szCs w:val="28"/>
              </w:rPr>
              <w:t>e)</w:t>
            </w:r>
          </w:p>
        </w:tc>
        <w:tc>
          <w:tcPr>
            <w:tcW w:w="9150" w:type="dxa"/>
            <w:tcBorders>
              <w:top w:val="nil"/>
              <w:left w:val="nil"/>
              <w:bottom w:val="nil"/>
              <w:right w:val="nil"/>
            </w:tcBorders>
          </w:tcPr>
          <w:p w14:paraId="047F1DD1" w14:textId="77777777" w:rsidR="009E1EB1" w:rsidRPr="00A56872" w:rsidRDefault="009E1EB1" w:rsidP="007C7A99">
            <w:pPr>
              <w:jc w:val="both"/>
              <w:outlineLvl w:val="0"/>
              <w:rPr>
                <w:rFonts w:ascii="Calibri" w:hAnsi="Calibri"/>
                <w:b/>
                <w:bCs/>
                <w:color w:val="0000FF"/>
                <w:sz w:val="28"/>
                <w:szCs w:val="28"/>
              </w:rPr>
            </w:pPr>
            <w:r w:rsidRPr="00A56872">
              <w:rPr>
                <w:rFonts w:ascii="Calibri" w:hAnsi="Calibri"/>
                <w:b/>
                <w:bCs/>
                <w:color w:val="0000FF"/>
                <w:sz w:val="28"/>
                <w:szCs w:val="28"/>
              </w:rPr>
              <w:t>Usposobljenost kadrov</w:t>
            </w:r>
            <w:r w:rsidR="00523DAE">
              <w:rPr>
                <w:rFonts w:ascii="Calibri" w:hAnsi="Calibri"/>
                <w:b/>
                <w:bCs/>
                <w:color w:val="0000FF"/>
                <w:sz w:val="28"/>
                <w:szCs w:val="28"/>
              </w:rPr>
              <w:t xml:space="preserve"> in število kadrov</w:t>
            </w:r>
          </w:p>
          <w:p w14:paraId="1BA77BF9" w14:textId="77777777" w:rsidR="009E1EB1" w:rsidRPr="00A56872" w:rsidRDefault="009E1EB1" w:rsidP="007C7A99">
            <w:pPr>
              <w:jc w:val="both"/>
              <w:outlineLvl w:val="0"/>
              <w:rPr>
                <w:rFonts w:ascii="Calibri" w:hAnsi="Calibri"/>
                <w:b/>
                <w:bCs/>
                <w:color w:val="0000FF"/>
                <w:sz w:val="28"/>
                <w:szCs w:val="28"/>
              </w:rPr>
            </w:pPr>
            <w:r w:rsidRPr="00A56872">
              <w:rPr>
                <w:rFonts w:ascii="Calibri" w:hAnsi="Calibri"/>
                <w:color w:val="0000FF"/>
                <w:sz w:val="22"/>
                <w:szCs w:val="22"/>
              </w:rPr>
              <w:t xml:space="preserve"> </w:t>
            </w:r>
          </w:p>
        </w:tc>
      </w:tr>
      <w:tr w:rsidR="009E1EB1" w:rsidRPr="006F3B42" w14:paraId="683C2402"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gridSpan w:val="2"/>
            <w:tcBorders>
              <w:top w:val="nil"/>
              <w:left w:val="nil"/>
              <w:bottom w:val="nil"/>
              <w:right w:val="nil"/>
            </w:tcBorders>
          </w:tcPr>
          <w:p w14:paraId="0AB4A5A5" w14:textId="77777777" w:rsidR="009E1EB1" w:rsidRPr="00E10C51" w:rsidRDefault="009E1EB1" w:rsidP="007C7A99">
            <w:pPr>
              <w:jc w:val="both"/>
              <w:rPr>
                <w:rFonts w:ascii="Calibri" w:hAnsi="Calibri"/>
                <w:b/>
              </w:rPr>
            </w:pPr>
            <w:r w:rsidRPr="00E10C51">
              <w:rPr>
                <w:rFonts w:ascii="Calibri" w:hAnsi="Calibri"/>
                <w:b/>
              </w:rPr>
              <w:t>Ustrezno usposobljeni kadri so tisti pri izvajalcu zaposleni, ki imajo vsaj dve leti delovnih izkušenj s področja predmeta javnega razpisa, so tekoče slovensko govoreči in imajo naslednja certificirana funkcionalna znanja:</w:t>
            </w:r>
          </w:p>
          <w:p w14:paraId="4F4369BC" w14:textId="77777777" w:rsidR="009E1EB1" w:rsidRPr="00826177" w:rsidRDefault="009E1EB1" w:rsidP="007C7A99">
            <w:pPr>
              <w:jc w:val="both"/>
              <w:outlineLvl w:val="0"/>
              <w:rPr>
                <w:rFonts w:ascii="Calibri" w:hAnsi="Calibri"/>
                <w:b/>
                <w:bCs/>
                <w:sz w:val="28"/>
                <w:szCs w:val="28"/>
              </w:rPr>
            </w:pPr>
          </w:p>
        </w:tc>
      </w:tr>
      <w:tr w:rsidR="009E1EB1" w:rsidRPr="006F3B42" w14:paraId="64EDF64B"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63E3FA9"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7D1D158D" w14:textId="77777777" w:rsidR="009E1EB1" w:rsidRDefault="009E1EB1" w:rsidP="007C7A99">
            <w:pPr>
              <w:pStyle w:val="Style2"/>
              <w:spacing w:line="240" w:lineRule="auto"/>
              <w:rPr>
                <w:rFonts w:ascii="Calibri" w:hAnsi="Calibri" w:cs="Times New Roman"/>
                <w:b/>
                <w:sz w:val="24"/>
                <w:szCs w:val="24"/>
                <w:lang w:val="sl-SI"/>
              </w:rPr>
            </w:pPr>
            <w:r w:rsidRPr="003F6CFA">
              <w:rPr>
                <w:rFonts w:ascii="Calibri" w:hAnsi="Calibri" w:cs="Times New Roman"/>
                <w:b/>
                <w:sz w:val="24"/>
                <w:szCs w:val="24"/>
                <w:lang w:val="sl-SI"/>
              </w:rPr>
              <w:t>minimalno 2 certificirana strokovnjaka za področje IBM Intel strežnišk</w:t>
            </w:r>
            <w:r>
              <w:rPr>
                <w:rFonts w:ascii="Calibri" w:hAnsi="Calibri" w:cs="Times New Roman"/>
                <w:b/>
                <w:sz w:val="24"/>
                <w:szCs w:val="24"/>
                <w:lang w:val="sl-SI"/>
              </w:rPr>
              <w:t>e</w:t>
            </w:r>
            <w:r w:rsidRPr="003F6CFA">
              <w:rPr>
                <w:rFonts w:ascii="Calibri" w:hAnsi="Calibri" w:cs="Times New Roman"/>
                <w:b/>
                <w:sz w:val="24"/>
                <w:szCs w:val="24"/>
                <w:lang w:val="sl-SI"/>
              </w:rPr>
              <w:t xml:space="preserve"> infrastruktur</w:t>
            </w:r>
            <w:r>
              <w:rPr>
                <w:rFonts w:ascii="Calibri" w:hAnsi="Calibri" w:cs="Times New Roman"/>
                <w:b/>
                <w:sz w:val="24"/>
                <w:szCs w:val="24"/>
                <w:lang w:val="sl-SI"/>
              </w:rPr>
              <w:t>e</w:t>
            </w:r>
          </w:p>
          <w:p w14:paraId="5FD0B649" w14:textId="77777777" w:rsidR="009E1EB1" w:rsidRPr="003F6CFA" w:rsidRDefault="009E1EB1" w:rsidP="007C7A99">
            <w:pPr>
              <w:pStyle w:val="Style2"/>
              <w:spacing w:line="240" w:lineRule="auto"/>
              <w:rPr>
                <w:rFonts w:ascii="Calibri" w:hAnsi="Calibri" w:cs="Times New Roman"/>
                <w:b/>
                <w:sz w:val="24"/>
                <w:szCs w:val="24"/>
                <w:lang w:val="sl-SI"/>
              </w:rPr>
            </w:pPr>
          </w:p>
        </w:tc>
      </w:tr>
      <w:tr w:rsidR="009E1EB1" w:rsidRPr="00FA3C53" w14:paraId="69688070"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180E8B0B"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00F8D8C7" w14:textId="77777777" w:rsidR="009E1EB1" w:rsidRDefault="009E1EB1" w:rsidP="007C7A99">
            <w:pPr>
              <w:pStyle w:val="Style2"/>
              <w:spacing w:line="240" w:lineRule="auto"/>
              <w:rPr>
                <w:rFonts w:ascii="Calibri" w:hAnsi="Calibri" w:cs="Times New Roman"/>
                <w:b/>
                <w:sz w:val="24"/>
                <w:szCs w:val="24"/>
                <w:lang w:val="sl-SI"/>
              </w:rPr>
            </w:pPr>
            <w:r w:rsidRPr="00FA3C53">
              <w:rPr>
                <w:rFonts w:ascii="Calibri" w:hAnsi="Calibri" w:cs="Times New Roman"/>
                <w:b/>
                <w:sz w:val="24"/>
                <w:szCs w:val="24"/>
                <w:lang w:val="sl-SI"/>
              </w:rPr>
              <w:t xml:space="preserve">minimalno 2 certificirana strokovnjaka za </w:t>
            </w:r>
            <w:r>
              <w:rPr>
                <w:rFonts w:ascii="Calibri" w:hAnsi="Calibri" w:cs="Times New Roman"/>
                <w:b/>
                <w:sz w:val="24"/>
                <w:szCs w:val="24"/>
                <w:lang w:val="sl-SI"/>
              </w:rPr>
              <w:t xml:space="preserve">področje </w:t>
            </w:r>
            <w:r w:rsidRPr="00FA3C53">
              <w:rPr>
                <w:rFonts w:ascii="Calibri" w:hAnsi="Calibri" w:cs="Times New Roman"/>
                <w:b/>
                <w:sz w:val="24"/>
                <w:szCs w:val="24"/>
                <w:lang w:val="sl-SI"/>
              </w:rPr>
              <w:t>IBM AIX strežnišk</w:t>
            </w:r>
            <w:r>
              <w:rPr>
                <w:rFonts w:ascii="Calibri" w:hAnsi="Calibri" w:cs="Times New Roman"/>
                <w:b/>
                <w:sz w:val="24"/>
                <w:szCs w:val="24"/>
                <w:lang w:val="sl-SI"/>
              </w:rPr>
              <w:t>e</w:t>
            </w:r>
            <w:r w:rsidRPr="00FA3C53">
              <w:rPr>
                <w:rFonts w:ascii="Calibri" w:hAnsi="Calibri" w:cs="Times New Roman"/>
                <w:b/>
                <w:sz w:val="24"/>
                <w:szCs w:val="24"/>
                <w:lang w:val="sl-SI"/>
              </w:rPr>
              <w:t xml:space="preserve"> infrastruktur</w:t>
            </w:r>
            <w:r>
              <w:rPr>
                <w:rFonts w:ascii="Calibri" w:hAnsi="Calibri" w:cs="Times New Roman"/>
                <w:b/>
                <w:sz w:val="24"/>
                <w:szCs w:val="24"/>
                <w:lang w:val="sl-SI"/>
              </w:rPr>
              <w:t>e</w:t>
            </w:r>
          </w:p>
          <w:p w14:paraId="65A0EB1C" w14:textId="77777777" w:rsidR="009E1EB1" w:rsidRPr="00FA3C53" w:rsidRDefault="009E1EB1" w:rsidP="007C7A99">
            <w:pPr>
              <w:pStyle w:val="Style2"/>
              <w:spacing w:line="240" w:lineRule="auto"/>
              <w:rPr>
                <w:rFonts w:ascii="Calibri" w:hAnsi="Calibri" w:cs="Times New Roman"/>
                <w:b/>
                <w:sz w:val="24"/>
                <w:szCs w:val="24"/>
              </w:rPr>
            </w:pPr>
          </w:p>
        </w:tc>
      </w:tr>
      <w:tr w:rsidR="009E1EB1" w:rsidRPr="00FA3C53" w14:paraId="3BCE6BB4"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9144A3D" w14:textId="77777777" w:rsidR="009E1EB1" w:rsidRPr="00FA3C53"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4A70E22C" w14:textId="77777777" w:rsidR="009E1EB1" w:rsidRDefault="009E1EB1" w:rsidP="007C7A99">
            <w:pPr>
              <w:pStyle w:val="Style2"/>
              <w:spacing w:line="240" w:lineRule="auto"/>
              <w:rPr>
                <w:rFonts w:ascii="Calibri" w:hAnsi="Calibri" w:cs="Times New Roman"/>
                <w:b/>
                <w:sz w:val="24"/>
                <w:szCs w:val="24"/>
                <w:lang w:val="sl-SI"/>
              </w:rPr>
            </w:pPr>
            <w:r w:rsidRPr="00FA3C53">
              <w:rPr>
                <w:rFonts w:ascii="Calibri" w:hAnsi="Calibri" w:cs="Times New Roman"/>
                <w:b/>
                <w:sz w:val="24"/>
                <w:szCs w:val="24"/>
                <w:lang w:val="sl-SI"/>
              </w:rPr>
              <w:t xml:space="preserve">minimalno 2 certificirana strokovnjaka za IBM High End diskovne sisteme </w:t>
            </w:r>
          </w:p>
          <w:p w14:paraId="67A18DEB" w14:textId="77777777" w:rsidR="009E1EB1" w:rsidRPr="00FA3C53" w:rsidRDefault="009E1EB1" w:rsidP="007C7A99">
            <w:pPr>
              <w:pStyle w:val="Style2"/>
              <w:spacing w:line="240" w:lineRule="auto"/>
              <w:rPr>
                <w:rFonts w:ascii="Calibri" w:hAnsi="Calibri" w:cs="Times New Roman"/>
                <w:b/>
                <w:sz w:val="24"/>
                <w:szCs w:val="24"/>
              </w:rPr>
            </w:pPr>
          </w:p>
        </w:tc>
      </w:tr>
      <w:tr w:rsidR="009E1EB1" w:rsidRPr="00FA3C53" w14:paraId="7832ACB9"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7906B17A" w14:textId="77777777" w:rsidR="009E1EB1" w:rsidRPr="00FA3C53"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10D39467" w14:textId="77777777" w:rsidR="00A775F1" w:rsidRDefault="009E1EB1" w:rsidP="00781D7F">
            <w:pPr>
              <w:pStyle w:val="Style2"/>
              <w:spacing w:line="240" w:lineRule="auto"/>
              <w:rPr>
                <w:rFonts w:ascii="Calibri" w:hAnsi="Calibri" w:cs="Times New Roman"/>
                <w:b/>
                <w:sz w:val="24"/>
                <w:szCs w:val="24"/>
                <w:lang w:val="sl-SI"/>
              </w:rPr>
            </w:pPr>
            <w:r w:rsidRPr="00FA3C53">
              <w:rPr>
                <w:rFonts w:ascii="Calibri" w:hAnsi="Calibri" w:cs="Times New Roman"/>
                <w:b/>
                <w:sz w:val="24"/>
                <w:szCs w:val="24"/>
                <w:lang w:val="sl-SI"/>
              </w:rPr>
              <w:t xml:space="preserve">minimalno </w:t>
            </w:r>
            <w:r w:rsidRPr="00AF5BAC">
              <w:rPr>
                <w:rFonts w:ascii="Calibri" w:hAnsi="Calibri" w:cs="Times New Roman"/>
                <w:b/>
                <w:sz w:val="24"/>
                <w:szCs w:val="24"/>
                <w:lang w:val="sl-SI"/>
              </w:rPr>
              <w:t>2</w:t>
            </w:r>
            <w:r w:rsidRPr="00FA3C53">
              <w:rPr>
                <w:rFonts w:ascii="Calibri" w:hAnsi="Calibri" w:cs="Times New Roman"/>
                <w:b/>
                <w:sz w:val="24"/>
                <w:szCs w:val="24"/>
                <w:lang w:val="sl-SI"/>
              </w:rPr>
              <w:t xml:space="preserve"> certificirana strokovnjaka za IBM Tivoli Storage Manager – Deployment professional ali novejši</w:t>
            </w:r>
          </w:p>
          <w:p w14:paraId="1FF0E94B" w14:textId="77777777" w:rsidR="00F53C99" w:rsidRPr="00781D7F" w:rsidRDefault="00F53C99" w:rsidP="00AF5BAC">
            <w:pPr>
              <w:pStyle w:val="Style2"/>
              <w:spacing w:line="240" w:lineRule="auto"/>
              <w:rPr>
                <w:rFonts w:ascii="Calibri" w:hAnsi="Calibri" w:cs="Times New Roman"/>
                <w:b/>
                <w:sz w:val="24"/>
                <w:szCs w:val="24"/>
                <w:lang w:val="sl-SI"/>
              </w:rPr>
            </w:pPr>
          </w:p>
        </w:tc>
      </w:tr>
      <w:tr w:rsidR="009E1EB1" w:rsidRPr="00FA3C53" w14:paraId="68A6A9E7"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4B19242D" w14:textId="77777777" w:rsidR="009E1EB1" w:rsidRPr="00FA3C53"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1E8DACA3" w14:textId="77777777" w:rsidR="009E1EB1" w:rsidRPr="00AF5BAC" w:rsidRDefault="009E1EB1" w:rsidP="007C7A99">
            <w:pPr>
              <w:pStyle w:val="Style2"/>
              <w:spacing w:line="240" w:lineRule="auto"/>
              <w:rPr>
                <w:rFonts w:ascii="Calibri" w:hAnsi="Calibri" w:cs="Times New Roman"/>
                <w:b/>
                <w:sz w:val="24"/>
                <w:szCs w:val="24"/>
                <w:lang w:val="sl-SI"/>
              </w:rPr>
            </w:pPr>
            <w:r w:rsidRPr="00FA3C53">
              <w:rPr>
                <w:rFonts w:ascii="Calibri" w:hAnsi="Calibri" w:cs="Times New Roman"/>
                <w:b/>
                <w:sz w:val="24"/>
                <w:szCs w:val="24"/>
                <w:lang w:val="sl-SI"/>
              </w:rPr>
              <w:t xml:space="preserve">minimalno </w:t>
            </w:r>
            <w:r w:rsidRPr="00AF5BAC">
              <w:rPr>
                <w:rFonts w:ascii="Calibri" w:hAnsi="Calibri" w:cs="Times New Roman"/>
                <w:b/>
                <w:sz w:val="24"/>
                <w:szCs w:val="24"/>
                <w:lang w:val="sl-SI"/>
              </w:rPr>
              <w:t>2</w:t>
            </w:r>
            <w:r w:rsidRPr="00FA3C53">
              <w:rPr>
                <w:rFonts w:ascii="Calibri" w:hAnsi="Calibri" w:cs="Times New Roman"/>
                <w:b/>
                <w:sz w:val="24"/>
                <w:szCs w:val="24"/>
                <w:lang w:val="sl-SI"/>
              </w:rPr>
              <w:t xml:space="preserve"> certificirana strokovnjaka za </w:t>
            </w:r>
            <w:r w:rsidRPr="00AF5BAC">
              <w:rPr>
                <w:rFonts w:ascii="Calibri" w:hAnsi="Calibri" w:cs="Times New Roman"/>
                <w:b/>
                <w:sz w:val="24"/>
                <w:szCs w:val="24"/>
                <w:lang w:val="sl-SI"/>
              </w:rPr>
              <w:t>IBM Certified Administrator – Tivoli Storage Manager</w:t>
            </w:r>
          </w:p>
          <w:p w14:paraId="3C24BE55" w14:textId="77777777" w:rsidR="00F53C99" w:rsidRPr="00FA3C53" w:rsidRDefault="00F53C99" w:rsidP="00AF5BAC">
            <w:pPr>
              <w:pStyle w:val="Style2"/>
              <w:spacing w:line="240" w:lineRule="auto"/>
              <w:rPr>
                <w:rFonts w:ascii="Calibri" w:hAnsi="Calibri" w:cs="Times New Roman"/>
                <w:b/>
                <w:sz w:val="24"/>
                <w:szCs w:val="24"/>
              </w:rPr>
            </w:pPr>
          </w:p>
        </w:tc>
      </w:tr>
      <w:tr w:rsidR="009E1EB1" w:rsidRPr="00FA3C53" w14:paraId="5AFC59DC"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5CD0F9C1" w14:textId="77777777" w:rsidR="009E1EB1" w:rsidRPr="00FA3C53"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580A3E19" w14:textId="77777777" w:rsidR="009E1EB1" w:rsidRDefault="009E1EB1" w:rsidP="007C7A99">
            <w:pPr>
              <w:jc w:val="both"/>
              <w:rPr>
                <w:rFonts w:ascii="Calibri" w:hAnsi="Calibri"/>
                <w:b/>
              </w:rPr>
            </w:pPr>
            <w:r w:rsidRPr="00FA3C53">
              <w:rPr>
                <w:rFonts w:ascii="Calibri" w:hAnsi="Calibri"/>
                <w:b/>
              </w:rPr>
              <w:t>minimalno 2 certificirana strokovnjaka s certifikatom Cisco CCNA (Cisco Certified Network Associate)</w:t>
            </w:r>
          </w:p>
          <w:p w14:paraId="1BFD2EE2" w14:textId="77777777" w:rsidR="009E1EB1" w:rsidRPr="00FA3C53" w:rsidRDefault="009E1EB1" w:rsidP="007C7A99">
            <w:pPr>
              <w:jc w:val="both"/>
              <w:rPr>
                <w:rFonts w:ascii="Calibri" w:hAnsi="Calibri"/>
                <w:b/>
              </w:rPr>
            </w:pPr>
          </w:p>
        </w:tc>
      </w:tr>
      <w:tr w:rsidR="009E1EB1" w:rsidRPr="00FA3C53" w14:paraId="48BEB2F7"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1E102AE2" w14:textId="77777777" w:rsidR="009E1EB1" w:rsidRPr="00FA3C53"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6D49F165" w14:textId="77777777" w:rsidR="009E1EB1" w:rsidRPr="00FA3C53" w:rsidRDefault="009E1EB1" w:rsidP="00AF5BAC">
            <w:pPr>
              <w:jc w:val="both"/>
              <w:rPr>
                <w:b/>
              </w:rPr>
            </w:pPr>
            <w:r w:rsidRPr="00FA3C53">
              <w:rPr>
                <w:rFonts w:asciiTheme="minorHAnsi" w:hAnsiTheme="minorHAnsi"/>
                <w:b/>
              </w:rPr>
              <w:t>Minimalno 2 certificirana strokovnjaka s certifikatom Checkpoint Certified Security Expert</w:t>
            </w:r>
          </w:p>
        </w:tc>
      </w:tr>
      <w:tr w:rsidR="009E1EB1" w:rsidRPr="00FA3C53" w14:paraId="78496B62"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56E4908F" w14:textId="77777777" w:rsidR="009E1EB1" w:rsidRPr="00FA3C53" w:rsidRDefault="009E1EB1" w:rsidP="009E1EB1">
            <w:pPr>
              <w:pStyle w:val="Odstavekseznama"/>
              <w:jc w:val="both"/>
              <w:rPr>
                <w:rFonts w:ascii="Calibri" w:hAnsi="Calibri"/>
                <w:sz w:val="22"/>
                <w:szCs w:val="22"/>
              </w:rPr>
            </w:pPr>
          </w:p>
        </w:tc>
        <w:tc>
          <w:tcPr>
            <w:tcW w:w="9150" w:type="dxa"/>
            <w:tcBorders>
              <w:top w:val="nil"/>
              <w:left w:val="nil"/>
              <w:bottom w:val="nil"/>
              <w:right w:val="nil"/>
            </w:tcBorders>
          </w:tcPr>
          <w:p w14:paraId="198AAE32" w14:textId="77777777" w:rsidR="006B327D" w:rsidRPr="00FA3C53" w:rsidRDefault="006B327D" w:rsidP="00AF5BAC">
            <w:pPr>
              <w:jc w:val="both"/>
              <w:rPr>
                <w:rFonts w:asciiTheme="minorHAnsi" w:hAnsiTheme="minorHAnsi"/>
                <w:b/>
              </w:rPr>
            </w:pPr>
          </w:p>
        </w:tc>
      </w:tr>
      <w:tr w:rsidR="009E1EB1" w:rsidRPr="006F3B42" w14:paraId="4EDEF80A"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3A989C9" w14:textId="77777777" w:rsidR="009E1EB1" w:rsidRPr="00FA3C53"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0A17AF2D" w14:textId="77777777" w:rsidR="009E1EB1" w:rsidRDefault="009E1EB1" w:rsidP="007C7A99">
            <w:pPr>
              <w:jc w:val="both"/>
              <w:rPr>
                <w:rFonts w:ascii="Calibri" w:hAnsi="Calibri"/>
                <w:b/>
              </w:rPr>
            </w:pPr>
            <w:r w:rsidRPr="00FA3C53">
              <w:rPr>
                <w:rFonts w:ascii="Calibri" w:hAnsi="Calibri"/>
                <w:b/>
              </w:rPr>
              <w:t xml:space="preserve">minimalno </w:t>
            </w:r>
            <w:r w:rsidRPr="00AF5BAC">
              <w:rPr>
                <w:rFonts w:ascii="Calibri" w:hAnsi="Calibri"/>
                <w:b/>
              </w:rPr>
              <w:t>2</w:t>
            </w:r>
            <w:r w:rsidRPr="00FA3C53">
              <w:rPr>
                <w:rFonts w:ascii="Calibri" w:hAnsi="Calibri"/>
                <w:b/>
              </w:rPr>
              <w:t xml:space="preserve"> certificiran</w:t>
            </w:r>
            <w:r w:rsidRPr="00F63246">
              <w:rPr>
                <w:rFonts w:ascii="Calibri" w:hAnsi="Calibri"/>
                <w:b/>
              </w:rPr>
              <w:t>a</w:t>
            </w:r>
            <w:r w:rsidRPr="00FA3C53">
              <w:rPr>
                <w:rFonts w:ascii="Calibri" w:hAnsi="Calibri"/>
                <w:b/>
              </w:rPr>
              <w:t xml:space="preserve"> strokovnjak</w:t>
            </w:r>
            <w:r w:rsidRPr="00F63246">
              <w:rPr>
                <w:rFonts w:ascii="Calibri" w:hAnsi="Calibri"/>
                <w:b/>
              </w:rPr>
              <w:t>a</w:t>
            </w:r>
            <w:r w:rsidRPr="00FA3C53">
              <w:rPr>
                <w:rFonts w:ascii="Calibri" w:hAnsi="Calibri"/>
                <w:b/>
              </w:rPr>
              <w:t xml:space="preserve"> s certifikatom SCA (HDI Support Center Analyst) ali SDA (SDI Service desk Analyst)</w:t>
            </w:r>
            <w:r w:rsidR="00E53C9C">
              <w:rPr>
                <w:rFonts w:ascii="Calibri" w:hAnsi="Calibri"/>
                <w:b/>
              </w:rPr>
              <w:t xml:space="preserve"> </w:t>
            </w:r>
          </w:p>
          <w:p w14:paraId="49A80BF1" w14:textId="77777777" w:rsidR="009E1EB1" w:rsidRPr="003F6CFA" w:rsidRDefault="009E1EB1" w:rsidP="00AF5BAC">
            <w:pPr>
              <w:jc w:val="both"/>
              <w:rPr>
                <w:rFonts w:ascii="Calibri" w:hAnsi="Calibri"/>
                <w:b/>
              </w:rPr>
            </w:pPr>
          </w:p>
        </w:tc>
      </w:tr>
      <w:tr w:rsidR="009E1EB1" w:rsidRPr="006F3B42" w14:paraId="29D03475"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5ADE6927"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2174EEFC" w14:textId="77777777" w:rsidR="009E1EB1" w:rsidRDefault="009E1EB1" w:rsidP="007C7A99">
            <w:pPr>
              <w:jc w:val="both"/>
              <w:rPr>
                <w:rFonts w:ascii="Calibri" w:hAnsi="Calibri"/>
                <w:b/>
              </w:rPr>
            </w:pPr>
            <w:r w:rsidRPr="003F6CFA">
              <w:rPr>
                <w:rFonts w:ascii="Calibri" w:hAnsi="Calibri"/>
                <w:b/>
              </w:rPr>
              <w:t>minimalno 2 certificirana strokovnjaka s certifikatom SCM (HDI Support Center Manager)</w:t>
            </w:r>
          </w:p>
          <w:p w14:paraId="1E011004" w14:textId="77777777" w:rsidR="00E53C9C" w:rsidRPr="003F6CFA" w:rsidRDefault="00E53C9C" w:rsidP="007C7A99">
            <w:pPr>
              <w:jc w:val="both"/>
              <w:rPr>
                <w:rFonts w:ascii="Calibri" w:hAnsi="Calibri"/>
                <w:b/>
              </w:rPr>
            </w:pPr>
          </w:p>
        </w:tc>
      </w:tr>
      <w:tr w:rsidR="009E1EB1" w:rsidRPr="006F3B42" w14:paraId="04E7D8DF"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3793F87"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4D86DB69" w14:textId="77777777" w:rsidR="009E1EB1" w:rsidRDefault="009E1EB1" w:rsidP="007C7A99">
            <w:pPr>
              <w:jc w:val="both"/>
              <w:rPr>
                <w:rFonts w:ascii="Calibri" w:hAnsi="Calibri"/>
                <w:b/>
              </w:rPr>
            </w:pPr>
            <w:r w:rsidRPr="003F6CFA">
              <w:rPr>
                <w:rFonts w:ascii="Calibri" w:hAnsi="Calibri"/>
                <w:b/>
              </w:rPr>
              <w:t>minimalno 5 usposobljenih strokovnjakov za uporabo in upravljanje z orodjem za oddaljeno pomoč ISL Online.</w:t>
            </w:r>
          </w:p>
          <w:p w14:paraId="499C1BEB" w14:textId="77777777" w:rsidR="009E1EB1" w:rsidRPr="003F6CFA" w:rsidRDefault="009E1EB1" w:rsidP="007C7A99">
            <w:pPr>
              <w:jc w:val="both"/>
              <w:rPr>
                <w:rFonts w:ascii="Calibri" w:hAnsi="Calibri"/>
                <w:b/>
              </w:rPr>
            </w:pPr>
          </w:p>
        </w:tc>
      </w:tr>
      <w:tr w:rsidR="009E1EB1" w:rsidRPr="006F3B42" w14:paraId="1505A2C6"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4D7795F6"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7FC0EBFC" w14:textId="77777777" w:rsidR="009E1EB1" w:rsidRDefault="009E1EB1" w:rsidP="007C7A99">
            <w:pPr>
              <w:jc w:val="both"/>
              <w:rPr>
                <w:rFonts w:ascii="Calibri" w:hAnsi="Calibri"/>
                <w:b/>
              </w:rPr>
            </w:pPr>
            <w:r w:rsidRPr="00A81142">
              <w:rPr>
                <w:rFonts w:ascii="Calibri" w:hAnsi="Calibri"/>
                <w:b/>
              </w:rPr>
              <w:t xml:space="preserve">minimalno </w:t>
            </w:r>
            <w:r>
              <w:rPr>
                <w:rFonts w:ascii="Calibri" w:hAnsi="Calibri"/>
                <w:b/>
              </w:rPr>
              <w:t>1 certificiran strokovnjak</w:t>
            </w:r>
            <w:r w:rsidRPr="00A81142">
              <w:rPr>
                <w:rFonts w:ascii="Calibri" w:hAnsi="Calibri"/>
                <w:b/>
              </w:rPr>
              <w:t xml:space="preserve"> s certifikatom ITIL V3 Expert</w:t>
            </w:r>
          </w:p>
          <w:p w14:paraId="272A18C9" w14:textId="77777777" w:rsidR="009E1EB1" w:rsidRPr="00A81142" w:rsidRDefault="009E1EB1" w:rsidP="007C7A99">
            <w:pPr>
              <w:jc w:val="both"/>
              <w:rPr>
                <w:rFonts w:ascii="Calibri" w:hAnsi="Calibri"/>
                <w:b/>
              </w:rPr>
            </w:pPr>
          </w:p>
        </w:tc>
      </w:tr>
      <w:tr w:rsidR="009E1EB1" w:rsidRPr="006F3B42" w14:paraId="5F840CEF"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144251E9"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4F4D122A" w14:textId="77777777" w:rsidR="009E1EB1" w:rsidRDefault="009E1EB1" w:rsidP="007C7A99">
            <w:pPr>
              <w:jc w:val="both"/>
              <w:rPr>
                <w:rFonts w:ascii="Calibri" w:hAnsi="Calibri"/>
                <w:b/>
              </w:rPr>
            </w:pPr>
            <w:r w:rsidRPr="00A81142">
              <w:rPr>
                <w:rFonts w:ascii="Calibri" w:hAnsi="Calibri"/>
                <w:b/>
              </w:rPr>
              <w:t>minimalno 4 certificirane strokovnjake s certifikatom MCP (Microsoft Certified Professional)</w:t>
            </w:r>
          </w:p>
          <w:p w14:paraId="5ABEA9C7" w14:textId="77777777" w:rsidR="009E1EB1" w:rsidRPr="00A81142" w:rsidRDefault="009E1EB1" w:rsidP="007C7A99">
            <w:pPr>
              <w:jc w:val="both"/>
              <w:rPr>
                <w:rFonts w:ascii="Calibri" w:hAnsi="Calibri"/>
                <w:b/>
              </w:rPr>
            </w:pPr>
          </w:p>
        </w:tc>
      </w:tr>
      <w:tr w:rsidR="009E1EB1" w:rsidRPr="006F3B42" w14:paraId="301BDCCB"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7F11E43"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2822F0B2" w14:textId="77777777" w:rsidR="009E1EB1" w:rsidRDefault="009E1EB1" w:rsidP="007C7A99">
            <w:pPr>
              <w:jc w:val="both"/>
              <w:rPr>
                <w:rFonts w:ascii="Calibri" w:hAnsi="Calibri"/>
                <w:b/>
              </w:rPr>
            </w:pPr>
            <w:r w:rsidRPr="00A81142">
              <w:rPr>
                <w:rFonts w:ascii="Calibri" w:hAnsi="Calibri"/>
                <w:b/>
              </w:rPr>
              <w:t>minimalno 5 certificiranih strokovnjakov s certifikatom MCSE: Server Infrastructure (Microsoft Certified System Eng</w:t>
            </w:r>
            <w:r>
              <w:rPr>
                <w:rFonts w:ascii="Calibri" w:hAnsi="Calibri"/>
                <w:b/>
              </w:rPr>
              <w:t>i</w:t>
            </w:r>
            <w:r w:rsidRPr="00A81142">
              <w:rPr>
                <w:rFonts w:ascii="Calibri" w:hAnsi="Calibri"/>
                <w:b/>
              </w:rPr>
              <w:t>n</w:t>
            </w:r>
            <w:r>
              <w:rPr>
                <w:rFonts w:ascii="Calibri" w:hAnsi="Calibri"/>
                <w:b/>
              </w:rPr>
              <w:t>e</w:t>
            </w:r>
            <w:r w:rsidRPr="00A81142">
              <w:rPr>
                <w:rFonts w:ascii="Calibri" w:hAnsi="Calibri"/>
                <w:b/>
              </w:rPr>
              <w:t>er)</w:t>
            </w:r>
          </w:p>
          <w:p w14:paraId="5F7895E8" w14:textId="77777777" w:rsidR="009E1EB1" w:rsidRPr="00A81142" w:rsidRDefault="009E1EB1" w:rsidP="007C7A99">
            <w:pPr>
              <w:jc w:val="both"/>
              <w:rPr>
                <w:rFonts w:ascii="Calibri" w:hAnsi="Calibri"/>
                <w:b/>
              </w:rPr>
            </w:pPr>
          </w:p>
        </w:tc>
      </w:tr>
      <w:tr w:rsidR="009E1EB1" w:rsidRPr="006F3B42" w14:paraId="2D0DF621"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7F226B9"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5FC44BEA" w14:textId="77777777" w:rsidR="009E1EB1" w:rsidRDefault="009E1EB1" w:rsidP="007C7A99">
            <w:pPr>
              <w:jc w:val="both"/>
              <w:rPr>
                <w:rFonts w:ascii="Calibri" w:hAnsi="Calibri"/>
                <w:b/>
              </w:rPr>
            </w:pPr>
            <w:r w:rsidRPr="00D161EB">
              <w:rPr>
                <w:rFonts w:ascii="Calibri" w:hAnsi="Calibri"/>
                <w:b/>
              </w:rPr>
              <w:t>minimalno 2  certificirana  strokovnjaka s certifikatom M</w:t>
            </w:r>
            <w:r>
              <w:rPr>
                <w:rFonts w:ascii="Calibri" w:hAnsi="Calibri"/>
                <w:b/>
              </w:rPr>
              <w:t>C</w:t>
            </w:r>
            <w:r w:rsidRPr="00D161EB">
              <w:rPr>
                <w:rFonts w:ascii="Calibri" w:hAnsi="Calibri"/>
                <w:b/>
              </w:rPr>
              <w:t>SE:</w:t>
            </w:r>
            <w:r>
              <w:rPr>
                <w:rFonts w:ascii="Calibri" w:hAnsi="Calibri"/>
                <w:b/>
              </w:rPr>
              <w:t xml:space="preserve"> Productivity Solutions Expert</w:t>
            </w:r>
          </w:p>
          <w:p w14:paraId="08A13F81" w14:textId="77777777" w:rsidR="009E1EB1" w:rsidRPr="00D161EB" w:rsidRDefault="009E1EB1" w:rsidP="007C7A99">
            <w:pPr>
              <w:jc w:val="both"/>
              <w:rPr>
                <w:rFonts w:ascii="Calibri" w:hAnsi="Calibri"/>
                <w:b/>
              </w:rPr>
            </w:pPr>
          </w:p>
        </w:tc>
      </w:tr>
      <w:tr w:rsidR="009E1EB1" w:rsidRPr="006F3B42" w14:paraId="7B3A96DB"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0BA827A8"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4D061F70" w14:textId="77777777" w:rsidR="009E1EB1" w:rsidRDefault="009E1EB1" w:rsidP="007C7A99">
            <w:pPr>
              <w:jc w:val="both"/>
              <w:rPr>
                <w:rFonts w:ascii="Calibri" w:hAnsi="Calibri"/>
                <w:b/>
              </w:rPr>
            </w:pPr>
            <w:r w:rsidRPr="00E22D43">
              <w:rPr>
                <w:rFonts w:ascii="Calibri" w:hAnsi="Calibri"/>
                <w:b/>
              </w:rPr>
              <w:t xml:space="preserve">minimalno 2 certificirana strokovnjaka s certifikatom MCSE: </w:t>
            </w:r>
            <w:r w:rsidRPr="00F63246">
              <w:rPr>
                <w:rFonts w:ascii="Calibri" w:hAnsi="Calibri"/>
                <w:b/>
              </w:rPr>
              <w:t>Core Infrastructure</w:t>
            </w:r>
          </w:p>
          <w:p w14:paraId="7EF0E97F" w14:textId="77777777" w:rsidR="009E1EB1" w:rsidRPr="00F63246" w:rsidRDefault="009E1EB1" w:rsidP="007C7A99">
            <w:pPr>
              <w:jc w:val="both"/>
              <w:rPr>
                <w:rFonts w:ascii="Calibri" w:hAnsi="Calibri"/>
                <w:b/>
                <w:highlight w:val="yellow"/>
              </w:rPr>
            </w:pPr>
          </w:p>
        </w:tc>
      </w:tr>
      <w:tr w:rsidR="009E1EB1" w:rsidRPr="006F3B42" w14:paraId="02702B20"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11BA5B27" w14:textId="77777777" w:rsidR="009E1EB1" w:rsidRPr="00D161EB"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3547A9EE" w14:textId="77777777" w:rsidR="009E1EB1" w:rsidRDefault="009E1EB1" w:rsidP="007C7A99">
            <w:pPr>
              <w:jc w:val="both"/>
              <w:rPr>
                <w:rFonts w:ascii="Calibri" w:hAnsi="Calibri"/>
                <w:b/>
              </w:rPr>
            </w:pPr>
            <w:r w:rsidRPr="003D3F6C">
              <w:rPr>
                <w:rFonts w:ascii="Calibri" w:hAnsi="Calibri"/>
                <w:b/>
              </w:rPr>
              <w:t>minimalno 2 certificirana strokovnjaka s certifikatom MCSE: Data Management and Analytics</w:t>
            </w:r>
          </w:p>
          <w:p w14:paraId="194EE33C" w14:textId="77777777" w:rsidR="009E1EB1" w:rsidRPr="00D161EB" w:rsidRDefault="009E1EB1" w:rsidP="007C7A99">
            <w:pPr>
              <w:jc w:val="both"/>
              <w:rPr>
                <w:rFonts w:ascii="Calibri" w:hAnsi="Calibri"/>
                <w:b/>
              </w:rPr>
            </w:pPr>
          </w:p>
        </w:tc>
      </w:tr>
      <w:tr w:rsidR="009E1EB1" w:rsidRPr="006F3B42" w14:paraId="792BCA29"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24331230"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564D91AE" w14:textId="77777777" w:rsidR="009E1EB1" w:rsidRDefault="009E1EB1" w:rsidP="007C7A99">
            <w:pPr>
              <w:jc w:val="both"/>
              <w:rPr>
                <w:rFonts w:ascii="Calibri" w:hAnsi="Calibri"/>
                <w:b/>
                <w:color w:val="FF0000"/>
              </w:rPr>
            </w:pPr>
            <w:r w:rsidRPr="00E22D43">
              <w:rPr>
                <w:rFonts w:ascii="Calibri" w:hAnsi="Calibri"/>
                <w:b/>
              </w:rPr>
              <w:t xml:space="preserve">minimalno </w:t>
            </w:r>
            <w:r w:rsidRPr="00AF5BAC">
              <w:rPr>
                <w:rFonts w:ascii="Calibri" w:hAnsi="Calibri"/>
                <w:b/>
              </w:rPr>
              <w:t>1</w:t>
            </w:r>
            <w:r w:rsidRPr="00331B24">
              <w:rPr>
                <w:rFonts w:ascii="Calibri" w:hAnsi="Calibri"/>
                <w:b/>
                <w:color w:val="00B050"/>
              </w:rPr>
              <w:t xml:space="preserve"> </w:t>
            </w:r>
            <w:r w:rsidRPr="00E22D43">
              <w:rPr>
                <w:rFonts w:ascii="Calibri" w:hAnsi="Calibri"/>
                <w:b/>
              </w:rPr>
              <w:t xml:space="preserve">certificiran strokovnjak s certifikatom </w:t>
            </w:r>
            <w:r w:rsidRPr="00AF5BAC">
              <w:rPr>
                <w:rFonts w:ascii="Calibri" w:hAnsi="Calibri"/>
                <w:b/>
              </w:rPr>
              <w:t>MCSA: Office 365</w:t>
            </w:r>
          </w:p>
          <w:p w14:paraId="78DAB3AC" w14:textId="77777777" w:rsidR="009E1EB1" w:rsidRPr="00F63246" w:rsidRDefault="009E1EB1" w:rsidP="00AF5BAC">
            <w:pPr>
              <w:jc w:val="both"/>
              <w:rPr>
                <w:rFonts w:ascii="Calibri" w:hAnsi="Calibri"/>
                <w:b/>
                <w:highlight w:val="yellow"/>
              </w:rPr>
            </w:pPr>
          </w:p>
        </w:tc>
      </w:tr>
      <w:tr w:rsidR="009E1EB1" w:rsidRPr="006F3B42" w14:paraId="7197EB15"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1FF790B1"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77768B46" w14:textId="77777777" w:rsidR="009E1EB1" w:rsidRDefault="009E1EB1" w:rsidP="007C7A99">
            <w:pPr>
              <w:jc w:val="both"/>
              <w:rPr>
                <w:rFonts w:ascii="Calibri" w:hAnsi="Calibri"/>
                <w:b/>
              </w:rPr>
            </w:pPr>
            <w:r w:rsidRPr="00A81142">
              <w:rPr>
                <w:rFonts w:ascii="Calibri" w:hAnsi="Calibri"/>
                <w:b/>
              </w:rPr>
              <w:t>minimalno 5 certificiranih strokovnjakov s certifikatom MCSA: Windows 10</w:t>
            </w:r>
          </w:p>
          <w:p w14:paraId="19C9E662" w14:textId="77777777" w:rsidR="009E1EB1" w:rsidRPr="00A81142" w:rsidRDefault="009E1EB1" w:rsidP="007C7A99">
            <w:pPr>
              <w:jc w:val="both"/>
              <w:rPr>
                <w:rFonts w:ascii="Calibri" w:hAnsi="Calibri"/>
                <w:b/>
              </w:rPr>
            </w:pPr>
          </w:p>
        </w:tc>
      </w:tr>
      <w:tr w:rsidR="009E1EB1" w:rsidRPr="006F3B42" w14:paraId="562B923B"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C226848"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7F078278" w14:textId="77777777" w:rsidR="009E1EB1" w:rsidRDefault="009E1EB1" w:rsidP="007C7A99">
            <w:pPr>
              <w:jc w:val="both"/>
              <w:rPr>
                <w:rFonts w:ascii="Calibri" w:hAnsi="Calibri"/>
                <w:b/>
              </w:rPr>
            </w:pPr>
            <w:r w:rsidRPr="00A81142">
              <w:rPr>
                <w:rFonts w:ascii="Calibri" w:hAnsi="Calibri"/>
                <w:b/>
              </w:rPr>
              <w:t xml:space="preserve">minimalno </w:t>
            </w:r>
            <w:r w:rsidRPr="00AF5BAC">
              <w:rPr>
                <w:rFonts w:ascii="Calibri" w:hAnsi="Calibri"/>
                <w:b/>
              </w:rPr>
              <w:t>2</w:t>
            </w:r>
            <w:r w:rsidRPr="00A81142">
              <w:rPr>
                <w:rFonts w:ascii="Calibri" w:hAnsi="Calibri"/>
                <w:b/>
              </w:rPr>
              <w:t xml:space="preserve"> certificiran</w:t>
            </w:r>
            <w:r>
              <w:rPr>
                <w:rFonts w:ascii="Calibri" w:hAnsi="Calibri"/>
                <w:b/>
              </w:rPr>
              <w:t>a</w:t>
            </w:r>
            <w:r w:rsidRPr="00A81142">
              <w:rPr>
                <w:rFonts w:ascii="Calibri" w:hAnsi="Calibri"/>
                <w:b/>
              </w:rPr>
              <w:t xml:space="preserve"> strokovnjak</w:t>
            </w:r>
            <w:r>
              <w:rPr>
                <w:rFonts w:ascii="Calibri" w:hAnsi="Calibri"/>
                <w:b/>
              </w:rPr>
              <w:t>a</w:t>
            </w:r>
            <w:r w:rsidRPr="00A81142">
              <w:rPr>
                <w:rFonts w:ascii="Calibri" w:hAnsi="Calibri"/>
                <w:b/>
              </w:rPr>
              <w:t xml:space="preserve"> s certifikatom MCSA: Windows </w:t>
            </w:r>
            <w:r w:rsidRPr="00AF5BAC">
              <w:rPr>
                <w:rFonts w:ascii="Calibri" w:hAnsi="Calibri"/>
                <w:b/>
              </w:rPr>
              <w:t xml:space="preserve">Server </w:t>
            </w:r>
            <w:r w:rsidRPr="00A81142">
              <w:rPr>
                <w:rFonts w:ascii="Calibri" w:hAnsi="Calibri"/>
                <w:b/>
              </w:rPr>
              <w:t>2012</w:t>
            </w:r>
          </w:p>
          <w:p w14:paraId="5E254096" w14:textId="77777777" w:rsidR="00075771" w:rsidRPr="00A81142" w:rsidRDefault="00075771" w:rsidP="00AF5BAC">
            <w:pPr>
              <w:jc w:val="both"/>
              <w:rPr>
                <w:rFonts w:ascii="Calibri" w:hAnsi="Calibri"/>
                <w:b/>
              </w:rPr>
            </w:pPr>
          </w:p>
        </w:tc>
      </w:tr>
      <w:tr w:rsidR="009E1EB1" w:rsidRPr="006F3B42" w14:paraId="761F0CC2"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095D62C"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6F462FAC" w14:textId="77777777" w:rsidR="009E1EB1" w:rsidRDefault="009E1EB1" w:rsidP="007C7A99">
            <w:pPr>
              <w:jc w:val="both"/>
              <w:rPr>
                <w:rFonts w:ascii="Calibri" w:hAnsi="Calibri"/>
                <w:b/>
              </w:rPr>
            </w:pPr>
            <w:r w:rsidRPr="00A81142">
              <w:rPr>
                <w:rFonts w:ascii="Calibri" w:hAnsi="Calibri"/>
                <w:b/>
              </w:rPr>
              <w:t xml:space="preserve">minimalno 4 certificirane strokovnjake s certifikatom MCSA : Windows </w:t>
            </w:r>
            <w:r w:rsidRPr="00AF5BAC">
              <w:rPr>
                <w:rFonts w:ascii="Calibri" w:hAnsi="Calibri"/>
                <w:b/>
              </w:rPr>
              <w:t>Server 2016</w:t>
            </w:r>
          </w:p>
          <w:p w14:paraId="729FC394" w14:textId="77777777" w:rsidR="009E1EB1" w:rsidRPr="00F63246" w:rsidRDefault="009E1EB1" w:rsidP="00AF5BAC">
            <w:pPr>
              <w:jc w:val="both"/>
              <w:rPr>
                <w:rFonts w:ascii="Calibri" w:hAnsi="Calibri"/>
                <w:b/>
              </w:rPr>
            </w:pPr>
          </w:p>
        </w:tc>
      </w:tr>
      <w:tr w:rsidR="009E1EB1" w:rsidRPr="006F3B42" w14:paraId="08915DA4"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20396265"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5480702B" w14:textId="77777777" w:rsidR="009E1EB1" w:rsidRDefault="009E1EB1" w:rsidP="007C7A99">
            <w:pPr>
              <w:jc w:val="both"/>
              <w:rPr>
                <w:rFonts w:ascii="Calibri" w:hAnsi="Calibri"/>
                <w:b/>
              </w:rPr>
            </w:pPr>
            <w:r w:rsidRPr="00F63246">
              <w:rPr>
                <w:rFonts w:ascii="Calibri" w:hAnsi="Calibri"/>
                <w:b/>
              </w:rPr>
              <w:t>minimalno 1 certificiran strokovnjak s certifikatom R</w:t>
            </w:r>
            <w:r>
              <w:rPr>
                <w:rFonts w:ascii="Calibri" w:hAnsi="Calibri"/>
                <w:b/>
              </w:rPr>
              <w:t>HCE (Red Hat Certfited Engineer</w:t>
            </w:r>
            <w:r w:rsidRPr="00F63246">
              <w:rPr>
                <w:rFonts w:ascii="Calibri" w:hAnsi="Calibri"/>
                <w:b/>
              </w:rPr>
              <w:t>)</w:t>
            </w:r>
          </w:p>
          <w:p w14:paraId="5E5BF34B" w14:textId="77777777" w:rsidR="009E1EB1" w:rsidRPr="00FA3C53" w:rsidRDefault="009E1EB1" w:rsidP="007C7A99">
            <w:pPr>
              <w:jc w:val="both"/>
              <w:rPr>
                <w:rFonts w:ascii="Calibri" w:hAnsi="Calibri"/>
                <w:b/>
              </w:rPr>
            </w:pPr>
          </w:p>
        </w:tc>
      </w:tr>
      <w:tr w:rsidR="009E1EB1" w:rsidRPr="006F3B42" w14:paraId="51D7EC98"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4BC20471"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6D312ECD" w14:textId="77777777" w:rsidR="009E1EB1" w:rsidRDefault="009E1EB1" w:rsidP="007C7A99">
            <w:pPr>
              <w:jc w:val="both"/>
              <w:rPr>
                <w:rFonts w:ascii="Calibri" w:hAnsi="Calibri"/>
                <w:b/>
              </w:rPr>
            </w:pPr>
            <w:r w:rsidRPr="00FA3C53">
              <w:rPr>
                <w:rFonts w:ascii="Calibri" w:hAnsi="Calibri"/>
                <w:b/>
              </w:rPr>
              <w:t>minimalno 4 certificirane strokovnjake s certifikatom  Vmware Certified Professional</w:t>
            </w:r>
          </w:p>
          <w:p w14:paraId="12DD60D1" w14:textId="77777777" w:rsidR="009E1EB1" w:rsidRPr="00FA3C53" w:rsidRDefault="009E1EB1" w:rsidP="007C7A99">
            <w:pPr>
              <w:jc w:val="both"/>
              <w:rPr>
                <w:rFonts w:ascii="Calibri" w:hAnsi="Calibri"/>
                <w:b/>
              </w:rPr>
            </w:pPr>
          </w:p>
        </w:tc>
      </w:tr>
      <w:tr w:rsidR="009E1EB1" w:rsidRPr="006F3B42" w14:paraId="5393CC36"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39C65AC"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3F204214" w14:textId="64B4B999" w:rsidR="009E1EB1" w:rsidRPr="00FA3C53" w:rsidRDefault="009E1EB1" w:rsidP="007C7A99">
            <w:pPr>
              <w:jc w:val="both"/>
              <w:rPr>
                <w:rFonts w:ascii="Calibri" w:hAnsi="Calibri"/>
                <w:b/>
              </w:rPr>
            </w:pPr>
            <w:r w:rsidRPr="00FA3C53">
              <w:rPr>
                <w:rFonts w:ascii="Calibri" w:hAnsi="Calibri"/>
                <w:b/>
              </w:rPr>
              <w:t>minimalno 2 certificirana strokovnjaka s certifikatom Citrix Virtual Apps and Desktops Administration</w:t>
            </w:r>
          </w:p>
        </w:tc>
      </w:tr>
      <w:tr w:rsidR="009E1EB1" w:rsidRPr="006F3B42" w14:paraId="618A4D0B"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680E2761"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0209A66F" w14:textId="77777777" w:rsidR="009E1EB1" w:rsidRDefault="009E1EB1" w:rsidP="007C7A99">
            <w:pPr>
              <w:jc w:val="both"/>
              <w:rPr>
                <w:rFonts w:ascii="Calibri" w:hAnsi="Calibri"/>
                <w:b/>
              </w:rPr>
            </w:pPr>
            <w:r w:rsidRPr="00FA3C53">
              <w:rPr>
                <w:rFonts w:ascii="Calibri" w:hAnsi="Calibri"/>
                <w:b/>
              </w:rPr>
              <w:t xml:space="preserve">minimalno 2 certificirana strokovnjaka s certifikatom Citrix Certified Professional </w:t>
            </w:r>
            <w:r>
              <w:rPr>
                <w:rFonts w:ascii="Calibri" w:hAnsi="Calibri"/>
                <w:b/>
              </w:rPr>
              <w:t>–</w:t>
            </w:r>
            <w:r w:rsidRPr="00FA3C53">
              <w:rPr>
                <w:rFonts w:ascii="Calibri" w:hAnsi="Calibri"/>
                <w:b/>
              </w:rPr>
              <w:t xml:space="preserve"> Virtualization</w:t>
            </w:r>
          </w:p>
          <w:p w14:paraId="47429CE8" w14:textId="77777777" w:rsidR="009E1EB1" w:rsidRPr="00FA3C53" w:rsidRDefault="009E1EB1" w:rsidP="007C7A99">
            <w:pPr>
              <w:jc w:val="both"/>
              <w:rPr>
                <w:rFonts w:ascii="Calibri" w:hAnsi="Calibri"/>
                <w:b/>
              </w:rPr>
            </w:pPr>
          </w:p>
        </w:tc>
      </w:tr>
      <w:tr w:rsidR="009E1EB1" w:rsidRPr="006F3B42" w14:paraId="187248A6"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11BA8AE5"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3C6F3C3F" w14:textId="77777777" w:rsidR="009E1EB1" w:rsidRDefault="009E1EB1" w:rsidP="007C7A99">
            <w:pPr>
              <w:jc w:val="both"/>
              <w:rPr>
                <w:rFonts w:ascii="Calibri" w:hAnsi="Calibri"/>
                <w:b/>
              </w:rPr>
            </w:pPr>
            <w:r w:rsidRPr="00FA3C53">
              <w:rPr>
                <w:rFonts w:ascii="Calibri" w:hAnsi="Calibri"/>
                <w:b/>
              </w:rPr>
              <w:t xml:space="preserve">minimalno </w:t>
            </w:r>
            <w:r w:rsidRPr="00AF5BAC">
              <w:rPr>
                <w:rFonts w:ascii="Calibri" w:hAnsi="Calibri"/>
                <w:b/>
              </w:rPr>
              <w:t>3</w:t>
            </w:r>
            <w:r w:rsidRPr="00FA3C53">
              <w:rPr>
                <w:rFonts w:ascii="Calibri" w:hAnsi="Calibri"/>
                <w:b/>
              </w:rPr>
              <w:t xml:space="preserve"> certificirane tehnike s splošno usposobljenostjo za serviserja Comp TIA</w:t>
            </w:r>
          </w:p>
          <w:p w14:paraId="12671A8D" w14:textId="77777777" w:rsidR="009E1EB1" w:rsidRPr="00FA3C53" w:rsidRDefault="009E1EB1" w:rsidP="00612486">
            <w:pPr>
              <w:jc w:val="both"/>
              <w:rPr>
                <w:rFonts w:ascii="Calibri" w:hAnsi="Calibri"/>
                <w:b/>
              </w:rPr>
            </w:pPr>
          </w:p>
        </w:tc>
      </w:tr>
      <w:tr w:rsidR="009E1EB1" w:rsidRPr="006F3B42" w14:paraId="344ACB4D"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7359CF55"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5773F793" w14:textId="77777777" w:rsidR="009E1EB1" w:rsidRDefault="009E1EB1" w:rsidP="007C7A99">
            <w:pPr>
              <w:jc w:val="both"/>
              <w:rPr>
                <w:rFonts w:ascii="Calibri" w:hAnsi="Calibri"/>
                <w:b/>
              </w:rPr>
            </w:pPr>
            <w:r w:rsidRPr="00FA3C53">
              <w:rPr>
                <w:rFonts w:ascii="Calibri" w:hAnsi="Calibri"/>
                <w:b/>
              </w:rPr>
              <w:t>minimalno 2 certificirana strokovnjaka s certifikatom NetApp Certified SAN Implementation</w:t>
            </w:r>
          </w:p>
          <w:p w14:paraId="16ED9A72" w14:textId="77777777" w:rsidR="00E53C9C" w:rsidRPr="00FA3C53" w:rsidRDefault="00E53C9C" w:rsidP="007C7A99">
            <w:pPr>
              <w:jc w:val="both"/>
              <w:rPr>
                <w:rFonts w:ascii="Calibri" w:hAnsi="Calibri"/>
                <w:b/>
              </w:rPr>
            </w:pPr>
          </w:p>
        </w:tc>
      </w:tr>
      <w:tr w:rsidR="009E1EB1" w:rsidRPr="006F3B42" w14:paraId="3CA0DCA6" w14:textId="77777777" w:rsidTr="00096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466122E"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4AD433F2" w14:textId="77777777" w:rsidR="009E1EB1" w:rsidRDefault="009E1EB1" w:rsidP="007C7A99">
            <w:pPr>
              <w:jc w:val="both"/>
              <w:rPr>
                <w:rFonts w:ascii="Calibri" w:hAnsi="Calibri"/>
                <w:b/>
              </w:rPr>
            </w:pPr>
            <w:r w:rsidRPr="00FA3C53">
              <w:rPr>
                <w:rFonts w:ascii="Calibri" w:hAnsi="Calibri"/>
                <w:b/>
              </w:rPr>
              <w:t>minimalno 2 certificirana strokovnjaka s certifikatom Netapp Certified Data Administrator</w:t>
            </w:r>
          </w:p>
          <w:p w14:paraId="49D99E75" w14:textId="77777777" w:rsidR="009E1EB1" w:rsidRPr="00FA3C53" w:rsidRDefault="009E1EB1" w:rsidP="007C7A99">
            <w:pPr>
              <w:jc w:val="both"/>
              <w:rPr>
                <w:rFonts w:ascii="Calibri" w:hAnsi="Calibri"/>
                <w:b/>
              </w:rPr>
            </w:pPr>
          </w:p>
        </w:tc>
      </w:tr>
      <w:tr w:rsidR="009E1EB1" w:rsidRPr="006F3B42" w14:paraId="4B775A8B" w14:textId="77777777" w:rsidTr="00096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023DA699"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122CEA57" w14:textId="77777777" w:rsidR="009E1EB1" w:rsidRPr="00F63246" w:rsidRDefault="009E1EB1" w:rsidP="007C7A99">
            <w:pPr>
              <w:jc w:val="both"/>
              <w:rPr>
                <w:rFonts w:ascii="Calibri" w:hAnsi="Calibri"/>
                <w:b/>
              </w:rPr>
            </w:pPr>
            <w:r w:rsidRPr="00F63246">
              <w:rPr>
                <w:rFonts w:ascii="Calibri" w:hAnsi="Calibri"/>
                <w:b/>
              </w:rPr>
              <w:t xml:space="preserve">minimalno </w:t>
            </w:r>
            <w:r w:rsidRPr="000B22BB">
              <w:rPr>
                <w:rFonts w:ascii="Calibri" w:hAnsi="Calibri"/>
                <w:b/>
              </w:rPr>
              <w:t>1</w:t>
            </w:r>
            <w:r w:rsidRPr="00F63246">
              <w:rPr>
                <w:rFonts w:ascii="Calibri" w:hAnsi="Calibri"/>
                <w:b/>
              </w:rPr>
              <w:t xml:space="preserve"> certificiran strokovnjak</w:t>
            </w:r>
            <w:r w:rsidRPr="00FA3C53">
              <w:rPr>
                <w:rFonts w:ascii="Calibri" w:hAnsi="Calibri"/>
                <w:b/>
              </w:rPr>
              <w:t xml:space="preserve"> s certifikatom</w:t>
            </w:r>
            <w:r w:rsidRPr="00F63246">
              <w:rPr>
                <w:rFonts w:ascii="Calibri" w:hAnsi="Calibri"/>
                <w:b/>
              </w:rPr>
              <w:t xml:space="preserve"> iz sledečega nabora:</w:t>
            </w:r>
          </w:p>
          <w:p w14:paraId="6026CC45" w14:textId="77777777" w:rsidR="009E1EB1" w:rsidRPr="00FA3C53" w:rsidRDefault="009E1EB1" w:rsidP="009E1EB1">
            <w:pPr>
              <w:pStyle w:val="Odstavekseznama"/>
              <w:numPr>
                <w:ilvl w:val="0"/>
                <w:numId w:val="33"/>
              </w:numPr>
              <w:jc w:val="both"/>
              <w:rPr>
                <w:rFonts w:ascii="Calibri" w:hAnsi="Calibri"/>
                <w:b/>
              </w:rPr>
            </w:pPr>
            <w:r w:rsidRPr="00FA3C53">
              <w:rPr>
                <w:rFonts w:ascii="Calibri" w:hAnsi="Calibri"/>
                <w:b/>
              </w:rPr>
              <w:t>Certified Ethical Hacker</w:t>
            </w:r>
          </w:p>
        </w:tc>
      </w:tr>
      <w:tr w:rsidR="009E1EB1" w:rsidRPr="006F3B42" w14:paraId="44048D69" w14:textId="77777777" w:rsidTr="00096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CD95A6B" w14:textId="77777777" w:rsidR="009E1EB1" w:rsidRPr="000D65F7" w:rsidRDefault="009E1EB1" w:rsidP="000D65F7">
            <w:pPr>
              <w:ind w:left="360"/>
              <w:jc w:val="both"/>
              <w:rPr>
                <w:rFonts w:ascii="Calibri" w:hAnsi="Calibri"/>
                <w:sz w:val="22"/>
                <w:szCs w:val="22"/>
              </w:rPr>
            </w:pPr>
          </w:p>
        </w:tc>
        <w:tc>
          <w:tcPr>
            <w:tcW w:w="9150" w:type="dxa"/>
            <w:tcBorders>
              <w:top w:val="nil"/>
              <w:left w:val="nil"/>
              <w:bottom w:val="nil"/>
              <w:right w:val="nil"/>
            </w:tcBorders>
          </w:tcPr>
          <w:p w14:paraId="796E7F21" w14:textId="77777777" w:rsidR="009E1EB1" w:rsidRPr="00087512" w:rsidRDefault="009E1EB1" w:rsidP="00087512">
            <w:pPr>
              <w:pStyle w:val="Odstavekseznama"/>
              <w:numPr>
                <w:ilvl w:val="0"/>
                <w:numId w:val="33"/>
              </w:numPr>
              <w:jc w:val="both"/>
              <w:rPr>
                <w:rFonts w:ascii="Calibri" w:hAnsi="Calibri"/>
                <w:b/>
              </w:rPr>
            </w:pPr>
            <w:r w:rsidRPr="00F63246">
              <w:rPr>
                <w:rFonts w:ascii="Calibri" w:hAnsi="Calibri"/>
                <w:b/>
              </w:rPr>
              <w:t>GIAC Penetration Tester - GPEN</w:t>
            </w:r>
            <w:r w:rsidRPr="00FA3C53">
              <w:rPr>
                <w:rFonts w:ascii="Calibri" w:hAnsi="Calibri"/>
                <w:b/>
              </w:rPr>
              <w:t xml:space="preserve"> </w:t>
            </w:r>
          </w:p>
          <w:p w14:paraId="1F10010A" w14:textId="77777777" w:rsidR="000D65F7" w:rsidRPr="00081AEC" w:rsidRDefault="000D65F7" w:rsidP="000B22BB">
            <w:pPr>
              <w:jc w:val="both"/>
              <w:rPr>
                <w:rFonts w:ascii="Calibri" w:hAnsi="Calibri"/>
                <w:b/>
              </w:rPr>
            </w:pPr>
          </w:p>
        </w:tc>
      </w:tr>
      <w:tr w:rsidR="009E1EB1" w:rsidRPr="006F3B42" w14:paraId="40EDD025" w14:textId="77777777" w:rsidTr="000967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7DB1D87F" w14:textId="77777777" w:rsidR="009E1EB1" w:rsidRPr="003F6CFA" w:rsidRDefault="009E1EB1" w:rsidP="009E1EB1">
            <w:pPr>
              <w:pStyle w:val="Odstavekseznama"/>
              <w:numPr>
                <w:ilvl w:val="0"/>
                <w:numId w:val="33"/>
              </w:numPr>
              <w:jc w:val="both"/>
              <w:rPr>
                <w:rFonts w:ascii="Calibri" w:hAnsi="Calibri"/>
                <w:sz w:val="22"/>
                <w:szCs w:val="22"/>
              </w:rPr>
            </w:pPr>
          </w:p>
        </w:tc>
        <w:tc>
          <w:tcPr>
            <w:tcW w:w="9150" w:type="dxa"/>
            <w:tcBorders>
              <w:top w:val="nil"/>
              <w:left w:val="nil"/>
              <w:bottom w:val="nil"/>
              <w:right w:val="nil"/>
            </w:tcBorders>
          </w:tcPr>
          <w:p w14:paraId="2ACB7ACC" w14:textId="77777777" w:rsidR="009E1EB1" w:rsidRPr="00FA3C53" w:rsidRDefault="009E1EB1" w:rsidP="007C7A99">
            <w:pPr>
              <w:jc w:val="both"/>
              <w:rPr>
                <w:rFonts w:ascii="Calibri" w:hAnsi="Calibri"/>
                <w:b/>
              </w:rPr>
            </w:pPr>
            <w:r w:rsidRPr="00F63246">
              <w:rPr>
                <w:rFonts w:ascii="Calibri" w:hAnsi="Calibri"/>
                <w:b/>
              </w:rPr>
              <w:t xml:space="preserve">Minimalno </w:t>
            </w:r>
            <w:r w:rsidR="00D14BC0">
              <w:rPr>
                <w:rFonts w:ascii="Calibri" w:hAnsi="Calibri"/>
                <w:b/>
              </w:rPr>
              <w:t>2</w:t>
            </w:r>
            <w:r w:rsidRPr="00F63246">
              <w:rPr>
                <w:rFonts w:ascii="Calibri" w:hAnsi="Calibri"/>
                <w:b/>
              </w:rPr>
              <w:t xml:space="preserve"> certificirana strokovnjaka za upravljanje in administracijo ponujene protivirusne zaščite</w:t>
            </w:r>
          </w:p>
          <w:p w14:paraId="5B32A4EC" w14:textId="77777777" w:rsidR="009E1EB1" w:rsidRPr="00FA3C53" w:rsidRDefault="009E1EB1" w:rsidP="007C7A99">
            <w:pPr>
              <w:jc w:val="both"/>
              <w:rPr>
                <w:rFonts w:ascii="Calibri" w:hAnsi="Calibri"/>
                <w:b/>
              </w:rPr>
            </w:pPr>
          </w:p>
        </w:tc>
      </w:tr>
      <w:tr w:rsidR="009E1EB1" w:rsidRPr="006F3B42" w14:paraId="2679F581" w14:textId="77777777" w:rsidTr="007C7A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gridSpan w:val="2"/>
            <w:tcBorders>
              <w:top w:val="nil"/>
              <w:left w:val="nil"/>
              <w:bottom w:val="nil"/>
              <w:right w:val="nil"/>
            </w:tcBorders>
          </w:tcPr>
          <w:p w14:paraId="7E56F02F" w14:textId="65D197B8" w:rsidR="009E1EB1" w:rsidRPr="00FA3C53" w:rsidRDefault="009E1EB1" w:rsidP="007C7A99">
            <w:pPr>
              <w:jc w:val="both"/>
              <w:rPr>
                <w:rFonts w:ascii="Calibri" w:hAnsi="Calibri"/>
                <w:b/>
              </w:rPr>
            </w:pPr>
            <w:r w:rsidRPr="00FA3C53">
              <w:rPr>
                <w:rFonts w:ascii="Calibri" w:hAnsi="Calibri"/>
                <w:b/>
              </w:rPr>
              <w:t xml:space="preserve">Izvajalec mora podati </w:t>
            </w:r>
            <w:r w:rsidR="00DD76E4" w:rsidRPr="007D415D">
              <w:rPr>
                <w:rFonts w:ascii="Calibri" w:hAnsi="Calibri"/>
                <w:b/>
              </w:rPr>
              <w:t>poimenski</w:t>
            </w:r>
            <w:r w:rsidR="00DD76E4">
              <w:rPr>
                <w:rFonts w:ascii="Calibri" w:hAnsi="Calibri"/>
                <w:b/>
              </w:rPr>
              <w:t xml:space="preserve"> </w:t>
            </w:r>
            <w:r w:rsidRPr="00FA3C53">
              <w:rPr>
                <w:rFonts w:ascii="Calibri" w:hAnsi="Calibri"/>
                <w:b/>
              </w:rPr>
              <w:t>seznam osebja, ki bo izvajalo storitve v skladu s strokovnimi zahtevami, in sicer:</w:t>
            </w:r>
          </w:p>
          <w:p w14:paraId="6849259F" w14:textId="77777777" w:rsidR="009E1EB1" w:rsidRPr="00FA3C53" w:rsidRDefault="00EC0F6C" w:rsidP="009E1EB1">
            <w:pPr>
              <w:numPr>
                <w:ilvl w:val="0"/>
                <w:numId w:val="31"/>
              </w:numPr>
              <w:jc w:val="both"/>
              <w:rPr>
                <w:rFonts w:ascii="Calibri" w:hAnsi="Calibri"/>
                <w:b/>
              </w:rPr>
            </w:pPr>
            <w:r>
              <w:rPr>
                <w:rFonts w:ascii="Calibri" w:hAnsi="Calibri"/>
                <w:b/>
              </w:rPr>
              <w:t xml:space="preserve">minimalno </w:t>
            </w:r>
            <w:r w:rsidR="009E1EB1" w:rsidRPr="00FA3C53">
              <w:rPr>
                <w:rFonts w:ascii="Calibri" w:hAnsi="Calibri"/>
                <w:b/>
              </w:rPr>
              <w:t>8 operaterjev na EVT</w:t>
            </w:r>
          </w:p>
          <w:p w14:paraId="593529FD" w14:textId="77777777" w:rsidR="009E1EB1" w:rsidRPr="00FA3C53" w:rsidRDefault="009E1EB1" w:rsidP="009E1EB1">
            <w:pPr>
              <w:numPr>
                <w:ilvl w:val="0"/>
                <w:numId w:val="31"/>
              </w:numPr>
              <w:jc w:val="both"/>
              <w:rPr>
                <w:rFonts w:ascii="Calibri" w:hAnsi="Calibri"/>
                <w:b/>
              </w:rPr>
            </w:pPr>
            <w:r w:rsidRPr="00FA3C53">
              <w:rPr>
                <w:rFonts w:ascii="Calibri" w:hAnsi="Calibri"/>
                <w:b/>
              </w:rPr>
              <w:t>minimalno 10 sistemskih inženirjev</w:t>
            </w:r>
          </w:p>
          <w:p w14:paraId="6798B7F5" w14:textId="77777777" w:rsidR="009E1EB1" w:rsidRPr="00FA3C53" w:rsidRDefault="009E1EB1" w:rsidP="009E1EB1">
            <w:pPr>
              <w:numPr>
                <w:ilvl w:val="0"/>
                <w:numId w:val="31"/>
              </w:numPr>
              <w:jc w:val="both"/>
              <w:rPr>
                <w:rFonts w:ascii="Calibri" w:hAnsi="Calibri"/>
                <w:b/>
              </w:rPr>
            </w:pPr>
            <w:r w:rsidRPr="00FA3C53">
              <w:rPr>
                <w:rFonts w:ascii="Calibri" w:hAnsi="Calibri"/>
                <w:b/>
              </w:rPr>
              <w:t>minimalno 15 sistemskih tehnikov</w:t>
            </w:r>
          </w:p>
          <w:p w14:paraId="68D6252B" w14:textId="77777777" w:rsidR="009E1EB1" w:rsidRPr="00FA3C53" w:rsidRDefault="009E1EB1" w:rsidP="007C7A99">
            <w:pPr>
              <w:jc w:val="both"/>
              <w:rPr>
                <w:rFonts w:ascii="Calibri" w:hAnsi="Calibri"/>
                <w:b/>
              </w:rPr>
            </w:pPr>
          </w:p>
          <w:p w14:paraId="7A5CC36D" w14:textId="77777777" w:rsidR="000F732A" w:rsidRDefault="009E1EB1" w:rsidP="007C7A99">
            <w:pPr>
              <w:jc w:val="both"/>
              <w:rPr>
                <w:rFonts w:ascii="Calibri" w:hAnsi="Calibri"/>
                <w:b/>
              </w:rPr>
            </w:pPr>
            <w:r w:rsidRPr="00FA3C53">
              <w:rPr>
                <w:rFonts w:ascii="Calibri" w:hAnsi="Calibri"/>
                <w:b/>
              </w:rPr>
              <w:t>Za vsakega prijavljenega mora izvajalec v svoji ponudbi</w:t>
            </w:r>
            <w:r w:rsidRPr="00FA3C53">
              <w:rPr>
                <w:b/>
              </w:rPr>
              <w:t xml:space="preserve"> </w:t>
            </w:r>
            <w:r w:rsidRPr="00FA3C53">
              <w:rPr>
                <w:rFonts w:ascii="Calibri" w:hAnsi="Calibri"/>
                <w:b/>
              </w:rPr>
              <w:t>posredovati</w:t>
            </w:r>
            <w:r w:rsidR="000F732A">
              <w:rPr>
                <w:rFonts w:ascii="Calibri" w:hAnsi="Calibri"/>
                <w:b/>
              </w:rPr>
              <w:t>:</w:t>
            </w:r>
          </w:p>
          <w:p w14:paraId="224A6561" w14:textId="77777777" w:rsidR="00B848CA" w:rsidRDefault="00B848CA" w:rsidP="007C7A99">
            <w:pPr>
              <w:jc w:val="both"/>
              <w:rPr>
                <w:rFonts w:ascii="Calibri" w:hAnsi="Calibri"/>
                <w:b/>
              </w:rPr>
            </w:pPr>
          </w:p>
          <w:p w14:paraId="53C22083" w14:textId="2876C01D" w:rsidR="000F732A" w:rsidRPr="007D415D" w:rsidRDefault="00DD76E4" w:rsidP="000F732A">
            <w:pPr>
              <w:pStyle w:val="Odstavekseznama"/>
              <w:numPr>
                <w:ilvl w:val="0"/>
                <w:numId w:val="26"/>
              </w:numPr>
              <w:jc w:val="both"/>
              <w:rPr>
                <w:rFonts w:ascii="Calibri" w:hAnsi="Calibri"/>
                <w:b/>
              </w:rPr>
            </w:pPr>
            <w:r w:rsidRPr="007D415D">
              <w:rPr>
                <w:rFonts w:ascii="Calibri" w:hAnsi="Calibri"/>
                <w:b/>
              </w:rPr>
              <w:t>k</w:t>
            </w:r>
            <w:r w:rsidR="009E1EB1" w:rsidRPr="007D415D">
              <w:rPr>
                <w:rFonts w:ascii="Calibri" w:hAnsi="Calibri"/>
                <w:b/>
              </w:rPr>
              <w:t>ratek CV iz katerega so razvidne delovne izkušnje</w:t>
            </w:r>
            <w:r w:rsidRPr="007D415D">
              <w:rPr>
                <w:rFonts w:ascii="Calibri" w:hAnsi="Calibri"/>
                <w:b/>
              </w:rPr>
              <w:t>,</w:t>
            </w:r>
          </w:p>
          <w:p w14:paraId="28F00F5F" w14:textId="77777777" w:rsidR="00330799" w:rsidRPr="007D415D" w:rsidRDefault="00330799" w:rsidP="00330799">
            <w:pPr>
              <w:pStyle w:val="Odstavekseznama"/>
              <w:jc w:val="both"/>
              <w:rPr>
                <w:rFonts w:ascii="Calibri" w:hAnsi="Calibri"/>
                <w:b/>
              </w:rPr>
            </w:pPr>
          </w:p>
          <w:p w14:paraId="34B64A15" w14:textId="6A43C074" w:rsidR="00DD76E4" w:rsidRPr="007D415D" w:rsidRDefault="00DD76E4" w:rsidP="000F732A">
            <w:pPr>
              <w:pStyle w:val="Odstavekseznama"/>
              <w:numPr>
                <w:ilvl w:val="0"/>
                <w:numId w:val="26"/>
              </w:numPr>
              <w:jc w:val="both"/>
              <w:rPr>
                <w:rFonts w:asciiTheme="minorHAnsi" w:hAnsiTheme="minorHAnsi" w:cstheme="minorHAnsi"/>
                <w:b/>
              </w:rPr>
            </w:pPr>
            <w:r w:rsidRPr="007D415D">
              <w:rPr>
                <w:rFonts w:asciiTheme="minorHAnsi" w:hAnsiTheme="minorHAnsi" w:cstheme="minorHAnsi"/>
                <w:b/>
                <w:bCs/>
              </w:rPr>
              <w:t>kopije zahtevanih certifikatov,</w:t>
            </w:r>
          </w:p>
          <w:p w14:paraId="72BF2AC7" w14:textId="77777777" w:rsidR="00BE5001" w:rsidRPr="007D415D" w:rsidRDefault="00BE5001" w:rsidP="00BE5001">
            <w:pPr>
              <w:pStyle w:val="Odstavekseznama"/>
              <w:jc w:val="both"/>
              <w:rPr>
                <w:rFonts w:asciiTheme="minorHAnsi" w:hAnsiTheme="minorHAnsi" w:cstheme="minorHAnsi"/>
                <w:b/>
              </w:rPr>
            </w:pPr>
          </w:p>
          <w:p w14:paraId="59661B6D" w14:textId="45CE705E" w:rsidR="000F732A" w:rsidRPr="007D415D" w:rsidRDefault="00DD76E4" w:rsidP="000F732A">
            <w:pPr>
              <w:pStyle w:val="Odstavekseznama"/>
              <w:numPr>
                <w:ilvl w:val="0"/>
                <w:numId w:val="26"/>
              </w:numPr>
              <w:jc w:val="both"/>
              <w:rPr>
                <w:rFonts w:ascii="Calibri" w:hAnsi="Calibri"/>
                <w:b/>
              </w:rPr>
            </w:pPr>
            <w:r w:rsidRPr="007D415D">
              <w:rPr>
                <w:rFonts w:ascii="Calibri" w:hAnsi="Calibri"/>
                <w:b/>
              </w:rPr>
              <w:t>i</w:t>
            </w:r>
            <w:r w:rsidR="000F732A" w:rsidRPr="007D415D">
              <w:rPr>
                <w:rFonts w:ascii="Calibri" w:hAnsi="Calibri"/>
                <w:b/>
              </w:rPr>
              <w:t>zpolnjeno izjavo</w:t>
            </w:r>
            <w:r w:rsidR="007B1C70" w:rsidRPr="007D415D">
              <w:rPr>
                <w:rFonts w:ascii="Calibri" w:hAnsi="Calibri"/>
                <w:b/>
              </w:rPr>
              <w:t xml:space="preserve"> (</w:t>
            </w:r>
            <w:r w:rsidR="00330799" w:rsidRPr="007D415D">
              <w:rPr>
                <w:rFonts w:ascii="Calibri" w:hAnsi="Calibri"/>
                <w:b/>
              </w:rPr>
              <w:t xml:space="preserve">PRILOGA </w:t>
            </w:r>
            <w:r w:rsidR="00665E71" w:rsidRPr="007D415D">
              <w:rPr>
                <w:rFonts w:ascii="Calibri" w:hAnsi="Calibri"/>
                <w:b/>
              </w:rPr>
              <w:t>2</w:t>
            </w:r>
            <w:r w:rsidR="00330799" w:rsidRPr="007D415D">
              <w:rPr>
                <w:rFonts w:ascii="Calibri" w:hAnsi="Calibri"/>
                <w:b/>
              </w:rPr>
              <w:t xml:space="preserve"> K PONUDBI – IZJAVA PONUDNIKA</w:t>
            </w:r>
            <w:r w:rsidR="007B1C70" w:rsidRPr="007D415D">
              <w:rPr>
                <w:rFonts w:ascii="Calibri" w:hAnsi="Calibri"/>
                <w:b/>
              </w:rPr>
              <w:t>)</w:t>
            </w:r>
            <w:r w:rsidR="000F732A" w:rsidRPr="007D415D">
              <w:rPr>
                <w:rFonts w:ascii="Calibri" w:hAnsi="Calibri"/>
                <w:b/>
              </w:rPr>
              <w:t xml:space="preserve">, da je zaposlen pri izvajalcu ali njegovem podizvajalcu. </w:t>
            </w:r>
            <w:r w:rsidR="000F732A" w:rsidRPr="007D415D">
              <w:rPr>
                <w:rFonts w:ascii="Arial Narrow" w:hAnsi="Arial Narrow" w:cs="Arial"/>
                <w:b/>
              </w:rPr>
              <w:t>V primeru, da izvajalec prijavi kadre, ki niso njegovi zaposleni, izvajalec priloži dokazila o sodelovanju (pogodbo), iz katerih je razvidno, da bo kader z izvajalcem sodeloval glede predmeta naročila in ves čas trajanja predmetnega naročila.</w:t>
            </w:r>
          </w:p>
          <w:p w14:paraId="2AD9080F" w14:textId="77777777" w:rsidR="00BE5001" w:rsidRPr="007D415D" w:rsidRDefault="00BE5001" w:rsidP="00DD76E4">
            <w:pPr>
              <w:jc w:val="both"/>
              <w:rPr>
                <w:rFonts w:ascii="Calibri" w:hAnsi="Calibri"/>
                <w:b/>
              </w:rPr>
            </w:pPr>
          </w:p>
          <w:p w14:paraId="3D371CA2" w14:textId="0E575D83" w:rsidR="000F732A" w:rsidRPr="007D415D" w:rsidRDefault="00DD76E4" w:rsidP="000F732A">
            <w:pPr>
              <w:pStyle w:val="Odstavekseznama"/>
              <w:numPr>
                <w:ilvl w:val="0"/>
                <w:numId w:val="26"/>
              </w:numPr>
              <w:jc w:val="both"/>
              <w:rPr>
                <w:rFonts w:ascii="Calibri" w:hAnsi="Calibri"/>
                <w:b/>
              </w:rPr>
            </w:pPr>
            <w:r w:rsidRPr="007D415D">
              <w:rPr>
                <w:rFonts w:ascii="Arial Narrow" w:hAnsi="Arial Narrow" w:cs="Arial"/>
                <w:b/>
              </w:rPr>
              <w:t>k</w:t>
            </w:r>
            <w:r w:rsidR="000F732A" w:rsidRPr="007D415D">
              <w:rPr>
                <w:rFonts w:ascii="Arial Narrow" w:hAnsi="Arial Narrow" w:cs="Arial"/>
                <w:b/>
              </w:rPr>
              <w:t>opijo potrdila o aktivnem znanju slovenskega jezika ali kopijo dokazila o državljanstvu Republike Slovenije ali kopijo osebne izkaznice oz. potnega lista izdana v Republiki Sloveniji.</w:t>
            </w:r>
          </w:p>
          <w:p w14:paraId="06524C3F" w14:textId="77777777" w:rsidR="000F732A" w:rsidRPr="007D415D" w:rsidRDefault="000F732A" w:rsidP="007C7A99">
            <w:pPr>
              <w:jc w:val="both"/>
              <w:rPr>
                <w:rFonts w:ascii="Calibri" w:hAnsi="Calibri"/>
                <w:b/>
              </w:rPr>
            </w:pPr>
          </w:p>
          <w:p w14:paraId="1E43B4C0" w14:textId="77777777" w:rsidR="009E1EB1" w:rsidRPr="00FA3C53" w:rsidRDefault="009E1EB1" w:rsidP="007C7A99">
            <w:pPr>
              <w:jc w:val="both"/>
              <w:rPr>
                <w:rFonts w:ascii="Calibri" w:hAnsi="Calibri"/>
                <w:b/>
              </w:rPr>
            </w:pPr>
            <w:r w:rsidRPr="00FA3C53">
              <w:rPr>
                <w:rFonts w:ascii="Calibri" w:hAnsi="Calibri"/>
                <w:b/>
              </w:rPr>
              <w:t>Spremembe seznama osebja storitvenega centra so možne le s soglasjem naročnika. Spremembe seznama osebja mora izvajalec v roku 7 dni od nastale spremembe posredovati pooblaščeni osebi naročnika v potrditev.</w:t>
            </w:r>
          </w:p>
        </w:tc>
      </w:tr>
      <w:tr w:rsidR="00EE4B85" w:rsidRPr="006568DF" w14:paraId="040B1441" w14:textId="77777777" w:rsidTr="00D43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337D0963" w14:textId="77777777" w:rsidR="00EE4B85" w:rsidRPr="006568DF" w:rsidRDefault="00E66818" w:rsidP="007007FB">
            <w:pPr>
              <w:jc w:val="both"/>
              <w:rPr>
                <w:rFonts w:ascii="Arial Narrow" w:hAnsi="Arial Narrow"/>
                <w:b/>
                <w:color w:val="0000FF"/>
                <w:sz w:val="28"/>
                <w:szCs w:val="28"/>
              </w:rPr>
            </w:pPr>
            <w:r>
              <w:rPr>
                <w:rFonts w:ascii="Arial Narrow" w:hAnsi="Arial Narrow"/>
                <w:b/>
                <w:color w:val="0000FF"/>
                <w:sz w:val="28"/>
                <w:szCs w:val="28"/>
              </w:rPr>
              <w:t>f)</w:t>
            </w:r>
          </w:p>
        </w:tc>
        <w:tc>
          <w:tcPr>
            <w:tcW w:w="9150" w:type="dxa"/>
            <w:tcBorders>
              <w:top w:val="nil"/>
              <w:left w:val="nil"/>
              <w:bottom w:val="nil"/>
              <w:right w:val="nil"/>
            </w:tcBorders>
          </w:tcPr>
          <w:p w14:paraId="5EDDF4F4" w14:textId="77777777" w:rsidR="00EE4B85" w:rsidRPr="005034EA" w:rsidRDefault="005034EA" w:rsidP="007007FB">
            <w:pPr>
              <w:jc w:val="both"/>
              <w:outlineLvl w:val="0"/>
              <w:rPr>
                <w:rFonts w:ascii="Calibri" w:hAnsi="Calibri"/>
                <w:b/>
                <w:bCs/>
                <w:color w:val="0000FF"/>
                <w:sz w:val="28"/>
                <w:szCs w:val="28"/>
              </w:rPr>
            </w:pPr>
            <w:r w:rsidRPr="005034EA">
              <w:rPr>
                <w:rFonts w:ascii="Calibri" w:hAnsi="Calibri"/>
                <w:b/>
                <w:color w:val="0000FF"/>
                <w:sz w:val="28"/>
                <w:szCs w:val="28"/>
              </w:rPr>
              <w:t>Zagotavljanje rezervnih delov in nadomestne opreme</w:t>
            </w:r>
            <w:r w:rsidRPr="005034EA">
              <w:rPr>
                <w:rFonts w:ascii="Calibri" w:hAnsi="Calibri"/>
                <w:b/>
                <w:bCs/>
                <w:color w:val="0000FF"/>
                <w:sz w:val="28"/>
                <w:szCs w:val="28"/>
              </w:rPr>
              <w:t xml:space="preserve"> </w:t>
            </w:r>
          </w:p>
        </w:tc>
      </w:tr>
    </w:tbl>
    <w:p w14:paraId="3814AC66" w14:textId="77777777" w:rsidR="00641CA4" w:rsidRDefault="00641CA4" w:rsidP="00641CA4">
      <w:pPr>
        <w:jc w:val="both"/>
        <w:rPr>
          <w:sz w:val="22"/>
          <w:szCs w:val="22"/>
        </w:rPr>
      </w:pPr>
    </w:p>
    <w:p w14:paraId="0C269408" w14:textId="77777777" w:rsidR="00B90709" w:rsidRPr="008D7B00" w:rsidRDefault="00B90709" w:rsidP="00B90709">
      <w:pPr>
        <w:jc w:val="both"/>
        <w:rPr>
          <w:rFonts w:asciiTheme="minorHAnsi" w:hAnsiTheme="minorHAnsi"/>
          <w:b/>
        </w:rPr>
      </w:pPr>
      <w:r w:rsidRPr="008D7B00">
        <w:rPr>
          <w:rFonts w:asciiTheme="minorHAnsi" w:hAnsiTheme="minorHAnsi"/>
          <w:b/>
        </w:rPr>
        <w:t>Izvajalec mora ves čas trajanja pogodbe zagotavljati rezervne dele:</w:t>
      </w:r>
    </w:p>
    <w:p w14:paraId="3F09BB9E" w14:textId="77777777" w:rsidR="00B90709" w:rsidRPr="008D7B00" w:rsidRDefault="00B90709" w:rsidP="00B90709">
      <w:pPr>
        <w:pStyle w:val="Odstavekseznama"/>
        <w:numPr>
          <w:ilvl w:val="0"/>
          <w:numId w:val="39"/>
        </w:numPr>
        <w:jc w:val="both"/>
        <w:rPr>
          <w:rFonts w:asciiTheme="minorHAnsi" w:hAnsiTheme="minorHAnsi"/>
          <w:b/>
        </w:rPr>
      </w:pPr>
      <w:r w:rsidRPr="008D7B00">
        <w:rPr>
          <w:rFonts w:asciiTheme="minorHAnsi" w:hAnsiTheme="minorHAnsi"/>
          <w:b/>
        </w:rPr>
        <w:t>za opremo IBM</w:t>
      </w:r>
    </w:p>
    <w:p w14:paraId="736F6587" w14:textId="77777777" w:rsidR="00B90709" w:rsidRPr="008D7B00" w:rsidRDefault="00B90709" w:rsidP="00B90709">
      <w:pPr>
        <w:pStyle w:val="Odstavekseznama"/>
        <w:numPr>
          <w:ilvl w:val="0"/>
          <w:numId w:val="39"/>
        </w:numPr>
        <w:jc w:val="both"/>
        <w:rPr>
          <w:rFonts w:asciiTheme="minorHAnsi" w:hAnsiTheme="minorHAnsi"/>
          <w:b/>
        </w:rPr>
      </w:pPr>
      <w:r w:rsidRPr="008D7B00">
        <w:rPr>
          <w:rFonts w:asciiTheme="minorHAnsi" w:hAnsiTheme="minorHAnsi"/>
          <w:b/>
        </w:rPr>
        <w:t>za opremo Lenovo</w:t>
      </w:r>
    </w:p>
    <w:p w14:paraId="1396D0AD" w14:textId="77777777" w:rsidR="00B90709" w:rsidRPr="0018120A" w:rsidRDefault="00B90709" w:rsidP="00B90709">
      <w:pPr>
        <w:pStyle w:val="Odstavekseznama"/>
        <w:numPr>
          <w:ilvl w:val="0"/>
          <w:numId w:val="39"/>
        </w:numPr>
        <w:jc w:val="both"/>
        <w:rPr>
          <w:rFonts w:asciiTheme="minorHAnsi" w:hAnsiTheme="minorHAnsi"/>
          <w:b/>
          <w:color w:val="FF0000"/>
        </w:rPr>
      </w:pPr>
      <w:r w:rsidRPr="008D7B00">
        <w:rPr>
          <w:rFonts w:asciiTheme="minorHAnsi" w:hAnsiTheme="minorHAnsi"/>
          <w:b/>
        </w:rPr>
        <w:t>za opremo HP</w:t>
      </w:r>
      <w:r>
        <w:rPr>
          <w:rFonts w:asciiTheme="minorHAnsi" w:hAnsiTheme="minorHAnsi"/>
          <w:b/>
        </w:rPr>
        <w:t xml:space="preserve"> </w:t>
      </w:r>
    </w:p>
    <w:p w14:paraId="1BD02E3A" w14:textId="77777777" w:rsidR="00B90709" w:rsidRPr="008D7B00" w:rsidRDefault="00B90709" w:rsidP="00B90709">
      <w:pPr>
        <w:pStyle w:val="Odstavekseznama"/>
        <w:numPr>
          <w:ilvl w:val="0"/>
          <w:numId w:val="39"/>
        </w:numPr>
        <w:jc w:val="both"/>
        <w:rPr>
          <w:rFonts w:asciiTheme="minorHAnsi" w:hAnsiTheme="minorHAnsi"/>
          <w:b/>
        </w:rPr>
      </w:pPr>
      <w:r w:rsidRPr="008D7B00">
        <w:rPr>
          <w:rFonts w:asciiTheme="minorHAnsi" w:hAnsiTheme="minorHAnsi"/>
          <w:b/>
        </w:rPr>
        <w:t>za opremo Lexmark</w:t>
      </w:r>
    </w:p>
    <w:p w14:paraId="1C8A3573" w14:textId="77777777" w:rsidR="00B90709" w:rsidRPr="008D7B00" w:rsidRDefault="00B90709" w:rsidP="00B90709">
      <w:pPr>
        <w:pStyle w:val="Odstavekseznama"/>
        <w:numPr>
          <w:ilvl w:val="0"/>
          <w:numId w:val="39"/>
        </w:numPr>
        <w:jc w:val="both"/>
        <w:rPr>
          <w:rFonts w:asciiTheme="minorHAnsi" w:hAnsiTheme="minorHAnsi"/>
          <w:b/>
        </w:rPr>
      </w:pPr>
      <w:r w:rsidRPr="008D7B00">
        <w:rPr>
          <w:rFonts w:asciiTheme="minorHAnsi" w:hAnsiTheme="minorHAnsi"/>
          <w:b/>
        </w:rPr>
        <w:t>za opremo Netapp</w:t>
      </w:r>
    </w:p>
    <w:p w14:paraId="7D31301A" w14:textId="77777777" w:rsidR="00B90709" w:rsidRPr="008D7B00" w:rsidRDefault="00B90709" w:rsidP="00B90709">
      <w:pPr>
        <w:pStyle w:val="Odstavekseznama"/>
        <w:numPr>
          <w:ilvl w:val="0"/>
          <w:numId w:val="39"/>
        </w:numPr>
        <w:jc w:val="both"/>
        <w:rPr>
          <w:rFonts w:asciiTheme="minorHAnsi" w:hAnsiTheme="minorHAnsi"/>
          <w:b/>
        </w:rPr>
      </w:pPr>
      <w:r w:rsidRPr="008D7B00">
        <w:rPr>
          <w:rFonts w:asciiTheme="minorHAnsi" w:hAnsiTheme="minorHAnsi"/>
          <w:b/>
        </w:rPr>
        <w:t>za tiskalnike črtnih kod Zebra</w:t>
      </w:r>
    </w:p>
    <w:p w14:paraId="630F3F8B" w14:textId="77777777" w:rsidR="00B90709" w:rsidRPr="008D7B00" w:rsidRDefault="00B90709" w:rsidP="00B90709">
      <w:pPr>
        <w:jc w:val="both"/>
        <w:rPr>
          <w:rFonts w:asciiTheme="minorHAnsi" w:hAnsiTheme="minorHAnsi"/>
          <w:b/>
        </w:rPr>
      </w:pPr>
    </w:p>
    <w:p w14:paraId="5B059920" w14:textId="77777777" w:rsidR="00B90709" w:rsidRPr="00D1192C" w:rsidRDefault="00B90709" w:rsidP="00B90709">
      <w:pPr>
        <w:jc w:val="both"/>
        <w:rPr>
          <w:rFonts w:asciiTheme="minorHAnsi" w:hAnsiTheme="minorHAnsi"/>
          <w:b/>
        </w:rPr>
      </w:pPr>
      <w:r w:rsidRPr="00D1192C">
        <w:rPr>
          <w:rFonts w:asciiTheme="minorHAnsi" w:hAnsiTheme="minorHAnsi"/>
          <w:b/>
        </w:rPr>
        <w:t>Izvajalec mora ves čas trajanja pogodbe zagotavljati nadomestno opremo na lokaciji naročnika in sicer najmanj:</w:t>
      </w:r>
    </w:p>
    <w:p w14:paraId="00D05478" w14:textId="77777777" w:rsidR="00B90709" w:rsidRDefault="00B90709" w:rsidP="00B90709">
      <w:pPr>
        <w:jc w:val="both"/>
        <w:rPr>
          <w:rFonts w:asciiTheme="minorHAnsi" w:hAnsiTheme="minorHAnsi"/>
          <w:b/>
        </w:rPr>
      </w:pPr>
    </w:p>
    <w:p w14:paraId="53452C06" w14:textId="77777777" w:rsidR="00B90709" w:rsidRPr="008D7B00" w:rsidRDefault="00B90709" w:rsidP="00B90709">
      <w:pPr>
        <w:pStyle w:val="Odstavekseznama"/>
        <w:numPr>
          <w:ilvl w:val="0"/>
          <w:numId w:val="40"/>
        </w:numPr>
        <w:jc w:val="both"/>
        <w:rPr>
          <w:rFonts w:asciiTheme="minorHAnsi" w:hAnsiTheme="minorHAnsi"/>
          <w:b/>
        </w:rPr>
      </w:pPr>
      <w:r w:rsidRPr="008D7B00">
        <w:rPr>
          <w:rFonts w:asciiTheme="minorHAnsi" w:hAnsiTheme="minorHAnsi"/>
          <w:b/>
        </w:rPr>
        <w:t>15 namiznih računalnikov</w:t>
      </w:r>
    </w:p>
    <w:p w14:paraId="1FB6D75F" w14:textId="77777777" w:rsidR="00B90709" w:rsidRPr="00933C1F" w:rsidRDefault="00B90709" w:rsidP="00B90709">
      <w:pPr>
        <w:pStyle w:val="Odstavekseznama"/>
        <w:numPr>
          <w:ilvl w:val="0"/>
          <w:numId w:val="40"/>
        </w:numPr>
        <w:jc w:val="both"/>
        <w:rPr>
          <w:rFonts w:asciiTheme="minorHAnsi" w:hAnsiTheme="minorHAnsi"/>
          <w:b/>
          <w:bCs/>
          <w:color w:val="00B050"/>
        </w:rPr>
      </w:pPr>
      <w:r w:rsidRPr="008D7B00">
        <w:rPr>
          <w:rFonts w:asciiTheme="minorHAnsi" w:hAnsiTheme="minorHAnsi"/>
          <w:b/>
        </w:rPr>
        <w:t xml:space="preserve">15 ekranov </w:t>
      </w:r>
      <w:r w:rsidRPr="00D1192C">
        <w:rPr>
          <w:rFonts w:asciiTheme="minorHAnsi" w:hAnsiTheme="minorHAnsi"/>
          <w:b/>
        </w:rPr>
        <w:t>LCD</w:t>
      </w:r>
    </w:p>
    <w:p w14:paraId="447119C0" w14:textId="77777777" w:rsidR="00B90709" w:rsidRPr="00933C1F" w:rsidRDefault="00B90709" w:rsidP="00B90709">
      <w:pPr>
        <w:pStyle w:val="Odstavekseznama"/>
        <w:numPr>
          <w:ilvl w:val="0"/>
          <w:numId w:val="40"/>
        </w:numPr>
        <w:jc w:val="both"/>
        <w:rPr>
          <w:rFonts w:asciiTheme="minorHAnsi" w:hAnsiTheme="minorHAnsi"/>
          <w:b/>
          <w:bCs/>
          <w:color w:val="FF0000"/>
        </w:rPr>
      </w:pPr>
      <w:r w:rsidRPr="00D1192C">
        <w:rPr>
          <w:rFonts w:asciiTheme="minorHAnsi" w:hAnsiTheme="minorHAnsi"/>
          <w:b/>
        </w:rPr>
        <w:t>10</w:t>
      </w:r>
      <w:r w:rsidRPr="008D7B00">
        <w:rPr>
          <w:rFonts w:asciiTheme="minorHAnsi" w:hAnsiTheme="minorHAnsi"/>
          <w:b/>
        </w:rPr>
        <w:t xml:space="preserve"> laserskih tiskalnikov</w:t>
      </w:r>
      <w:r>
        <w:rPr>
          <w:rFonts w:asciiTheme="minorHAnsi" w:hAnsiTheme="minorHAnsi"/>
          <w:b/>
        </w:rPr>
        <w:t xml:space="preserve"> </w:t>
      </w:r>
    </w:p>
    <w:p w14:paraId="41F5A41B" w14:textId="77777777" w:rsidR="00B90709" w:rsidRPr="00B50398" w:rsidRDefault="00B90709" w:rsidP="00B90709">
      <w:pPr>
        <w:pStyle w:val="Odstavekseznama"/>
        <w:numPr>
          <w:ilvl w:val="0"/>
          <w:numId w:val="40"/>
        </w:numPr>
        <w:jc w:val="both"/>
        <w:rPr>
          <w:rFonts w:asciiTheme="minorHAnsi" w:hAnsiTheme="minorHAnsi"/>
          <w:b/>
          <w:bCs/>
        </w:rPr>
      </w:pPr>
      <w:r>
        <w:rPr>
          <w:rFonts w:asciiTheme="minorHAnsi" w:hAnsiTheme="minorHAnsi"/>
          <w:b/>
        </w:rPr>
        <w:t xml:space="preserve">2 tiskalnika črtnih kod zebra, </w:t>
      </w:r>
    </w:p>
    <w:p w14:paraId="07A572FC" w14:textId="77777777" w:rsidR="00B90709" w:rsidRDefault="00B90709" w:rsidP="00B90709">
      <w:pPr>
        <w:jc w:val="both"/>
        <w:rPr>
          <w:rFonts w:asciiTheme="minorHAnsi" w:hAnsiTheme="minorHAnsi"/>
          <w:b/>
          <w:bCs/>
        </w:rPr>
      </w:pPr>
    </w:p>
    <w:p w14:paraId="7138D27C" w14:textId="77777777" w:rsidR="00B90709" w:rsidRPr="00C93AA2" w:rsidRDefault="00B90709" w:rsidP="00B90709">
      <w:pPr>
        <w:rPr>
          <w:rFonts w:ascii="Arial Narrow" w:hAnsi="Arial Narrow"/>
          <w:b/>
        </w:rPr>
      </w:pPr>
      <w:r w:rsidRPr="00C93AA2">
        <w:rPr>
          <w:rFonts w:ascii="Arial Narrow" w:hAnsi="Arial Narrow"/>
          <w:b/>
        </w:rPr>
        <w:t>ki mora izpolnjevati okoljske zahteve  iz Uredbe o zelenem javnem naročanju (Uradni list RS, št. 51/17; v nadaljnjem besedilu: Uredba o ZeJN) opredeljene v točki 6 (Okoljske zahteve za nadomestno opremo).</w:t>
      </w:r>
    </w:p>
    <w:p w14:paraId="2BEFCDF1" w14:textId="77777777" w:rsidR="00EE4B85" w:rsidRDefault="00EE4B85" w:rsidP="00641CA4">
      <w:pPr>
        <w:jc w:val="both"/>
        <w:rPr>
          <w:sz w:val="22"/>
          <w:szCs w:val="22"/>
        </w:rPr>
      </w:pPr>
    </w:p>
    <w:p w14:paraId="29BC69CC" w14:textId="77777777" w:rsidR="00EE4B85" w:rsidRDefault="00EE4B85" w:rsidP="00641CA4">
      <w:pPr>
        <w:jc w:val="both"/>
        <w:rPr>
          <w:sz w:val="22"/>
          <w:szCs w:val="22"/>
        </w:rPr>
      </w:pPr>
    </w:p>
    <w:p w14:paraId="3C338962" w14:textId="77777777" w:rsidR="00EE4B85" w:rsidRDefault="00EE4B85"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6568DF" w:rsidRPr="006568DF" w14:paraId="482A71D1" w14:textId="77777777" w:rsidTr="002E6594">
        <w:tc>
          <w:tcPr>
            <w:tcW w:w="704" w:type="dxa"/>
          </w:tcPr>
          <w:p w14:paraId="202A3903" w14:textId="77777777" w:rsidR="00641CA4" w:rsidRPr="006568DF" w:rsidRDefault="00EE4B85" w:rsidP="00C830F7">
            <w:pPr>
              <w:jc w:val="both"/>
              <w:rPr>
                <w:rFonts w:ascii="Arial Narrow" w:hAnsi="Arial Narrow"/>
                <w:b/>
                <w:color w:val="0000FF"/>
                <w:sz w:val="28"/>
                <w:szCs w:val="28"/>
              </w:rPr>
            </w:pPr>
            <w:r>
              <w:rPr>
                <w:rFonts w:ascii="Arial Narrow" w:hAnsi="Arial Narrow"/>
                <w:b/>
                <w:color w:val="0000FF"/>
                <w:sz w:val="28"/>
                <w:szCs w:val="28"/>
              </w:rPr>
              <w:t>g</w:t>
            </w:r>
            <w:r w:rsidR="00641CA4" w:rsidRPr="006568DF">
              <w:rPr>
                <w:rFonts w:ascii="Arial Narrow" w:hAnsi="Arial Narrow"/>
                <w:b/>
                <w:color w:val="0000FF"/>
                <w:sz w:val="28"/>
                <w:szCs w:val="28"/>
              </w:rPr>
              <w:t>)</w:t>
            </w:r>
          </w:p>
        </w:tc>
        <w:tc>
          <w:tcPr>
            <w:tcW w:w="9150" w:type="dxa"/>
          </w:tcPr>
          <w:p w14:paraId="0ED9FBB7" w14:textId="77777777" w:rsidR="00641CA4" w:rsidRDefault="00641CA4" w:rsidP="00C830F7">
            <w:pPr>
              <w:jc w:val="both"/>
              <w:outlineLvl w:val="0"/>
              <w:rPr>
                <w:rFonts w:ascii="Calibri" w:hAnsi="Calibri"/>
                <w:b/>
                <w:bCs/>
                <w:color w:val="0000FF"/>
                <w:sz w:val="28"/>
                <w:szCs w:val="28"/>
              </w:rPr>
            </w:pPr>
            <w:r w:rsidRPr="006568DF">
              <w:rPr>
                <w:rFonts w:ascii="Calibri" w:hAnsi="Calibri"/>
                <w:b/>
                <w:bCs/>
                <w:color w:val="0000FF"/>
                <w:sz w:val="28"/>
                <w:szCs w:val="28"/>
              </w:rPr>
              <w:t>Metode poročanja</w:t>
            </w:r>
          </w:p>
          <w:p w14:paraId="5B9A43DE" w14:textId="77777777" w:rsidR="00641CA4" w:rsidRPr="006568DF" w:rsidRDefault="00641CA4" w:rsidP="00C830F7">
            <w:pPr>
              <w:jc w:val="both"/>
              <w:outlineLvl w:val="0"/>
              <w:rPr>
                <w:rFonts w:ascii="Arial Narrow" w:hAnsi="Arial Narrow"/>
                <w:b/>
                <w:color w:val="0000FF"/>
                <w:sz w:val="28"/>
                <w:szCs w:val="28"/>
              </w:rPr>
            </w:pPr>
          </w:p>
        </w:tc>
      </w:tr>
      <w:tr w:rsidR="00641CA4" w:rsidRPr="00F36E07" w14:paraId="38CDD769" w14:textId="77777777" w:rsidTr="002E6594">
        <w:tc>
          <w:tcPr>
            <w:tcW w:w="9854" w:type="dxa"/>
            <w:gridSpan w:val="2"/>
          </w:tcPr>
          <w:p w14:paraId="1F5D346C" w14:textId="77777777" w:rsidR="00641CA4" w:rsidRPr="008D7B00" w:rsidRDefault="00641CA4" w:rsidP="00C830F7">
            <w:pPr>
              <w:jc w:val="both"/>
              <w:rPr>
                <w:rFonts w:ascii="Calibri" w:hAnsi="Calibri"/>
                <w:b/>
              </w:rPr>
            </w:pPr>
            <w:r w:rsidRPr="008D7B00">
              <w:rPr>
                <w:rFonts w:ascii="Calibri" w:hAnsi="Calibri"/>
                <w:b/>
              </w:rPr>
              <w:t>Metode poročanja so:</w:t>
            </w:r>
          </w:p>
          <w:p w14:paraId="55B0D060" w14:textId="77777777" w:rsidR="00641CA4" w:rsidRDefault="00641CA4" w:rsidP="00804AA9">
            <w:pPr>
              <w:numPr>
                <w:ilvl w:val="0"/>
                <w:numId w:val="30"/>
              </w:numPr>
              <w:jc w:val="both"/>
              <w:rPr>
                <w:rFonts w:ascii="Calibri" w:hAnsi="Calibri"/>
                <w:b/>
              </w:rPr>
            </w:pPr>
            <w:r w:rsidRPr="008D7B00">
              <w:rPr>
                <w:rFonts w:ascii="Calibri" w:hAnsi="Calibri"/>
                <w:b/>
              </w:rPr>
              <w:t>Enkrat mesečno se pripravi podrobno poročilo in statistika o delovanju vseh procesov.</w:t>
            </w:r>
          </w:p>
          <w:p w14:paraId="7B36D51A" w14:textId="77777777" w:rsidR="00617567" w:rsidRPr="008D7B00" w:rsidRDefault="00617567" w:rsidP="00617567">
            <w:pPr>
              <w:ind w:left="720"/>
              <w:jc w:val="both"/>
              <w:rPr>
                <w:rFonts w:ascii="Calibri" w:hAnsi="Calibri"/>
                <w:b/>
              </w:rPr>
            </w:pPr>
          </w:p>
          <w:p w14:paraId="019A4BAC" w14:textId="0FF22163" w:rsidR="00182CA6" w:rsidRDefault="00641CA4" w:rsidP="00804AA9">
            <w:pPr>
              <w:numPr>
                <w:ilvl w:val="0"/>
                <w:numId w:val="30"/>
              </w:numPr>
              <w:jc w:val="both"/>
              <w:rPr>
                <w:rFonts w:ascii="Calibri" w:hAnsi="Calibri"/>
                <w:b/>
              </w:rPr>
            </w:pPr>
            <w:r w:rsidRPr="008D7B00">
              <w:rPr>
                <w:rFonts w:ascii="Calibri" w:hAnsi="Calibri"/>
                <w:b/>
              </w:rPr>
              <w:t xml:space="preserve">Na zahtevo naročnika izvede izvajalec anketo o zadovoljstvu s servisnimi storitvami med uporabniki. Anketo pripravi izvajalec v sodelovanju z naročnikom. Poročilo se posreduje </w:t>
            </w:r>
            <w:r w:rsidR="00965778" w:rsidRPr="00965778">
              <w:rPr>
                <w:rFonts w:ascii="Calibri" w:hAnsi="Calibri"/>
                <w:b/>
              </w:rPr>
              <w:t xml:space="preserve">pooblaščeni </w:t>
            </w:r>
            <w:r w:rsidRPr="008D7B00">
              <w:rPr>
                <w:rFonts w:ascii="Calibri" w:hAnsi="Calibri"/>
                <w:b/>
              </w:rPr>
              <w:t>osebi naročnika.</w:t>
            </w:r>
            <w:r w:rsidR="00182CA6">
              <w:rPr>
                <w:rFonts w:ascii="Calibri" w:hAnsi="Calibri"/>
                <w:b/>
              </w:rPr>
              <w:t xml:space="preserve">  </w:t>
            </w:r>
          </w:p>
          <w:p w14:paraId="1755B777" w14:textId="77777777" w:rsidR="00182CA6" w:rsidRDefault="00182CA6" w:rsidP="00182CA6">
            <w:pPr>
              <w:ind w:left="720"/>
              <w:jc w:val="both"/>
              <w:rPr>
                <w:rFonts w:ascii="Calibri" w:hAnsi="Calibri"/>
                <w:b/>
              </w:rPr>
            </w:pPr>
          </w:p>
          <w:p w14:paraId="7DDF0088" w14:textId="77777777" w:rsidR="00641CA4" w:rsidRPr="008D7B00" w:rsidRDefault="00641CA4" w:rsidP="00804AA9">
            <w:pPr>
              <w:numPr>
                <w:ilvl w:val="0"/>
                <w:numId w:val="30"/>
              </w:numPr>
              <w:jc w:val="both"/>
              <w:rPr>
                <w:rFonts w:ascii="Calibri" w:hAnsi="Calibri"/>
                <w:b/>
              </w:rPr>
            </w:pPr>
            <w:r w:rsidRPr="008D7B00">
              <w:rPr>
                <w:rFonts w:ascii="Calibri" w:hAnsi="Calibri"/>
                <w:b/>
              </w:rPr>
              <w:t>Izvajalec pripravi mesečni pregled in obračun vseh naročenih storitev, ki niso zajete v katalogu storitev.</w:t>
            </w:r>
          </w:p>
          <w:p w14:paraId="6F24644E" w14:textId="77777777" w:rsidR="00641CA4" w:rsidRPr="008D7B00" w:rsidRDefault="00641CA4" w:rsidP="00C830F7">
            <w:pPr>
              <w:jc w:val="both"/>
              <w:rPr>
                <w:rFonts w:ascii="Calibri" w:hAnsi="Calibri"/>
                <w:b/>
              </w:rPr>
            </w:pPr>
          </w:p>
          <w:p w14:paraId="6228EAC3" w14:textId="77777777" w:rsidR="00641CA4" w:rsidRPr="008D7B00" w:rsidRDefault="00641CA4" w:rsidP="00804AA9">
            <w:pPr>
              <w:numPr>
                <w:ilvl w:val="0"/>
                <w:numId w:val="30"/>
              </w:numPr>
              <w:jc w:val="both"/>
              <w:rPr>
                <w:rFonts w:ascii="Calibri" w:hAnsi="Calibri"/>
                <w:b/>
              </w:rPr>
            </w:pPr>
            <w:r w:rsidRPr="008D7B00">
              <w:rPr>
                <w:rFonts w:ascii="Calibri" w:hAnsi="Calibri"/>
                <w:b/>
              </w:rPr>
              <w:t>Enkrat mesečno se pripravi poročilo o številu in odstotku klicev na zasedeno telefonsko linijo Service deska za posamezna časovna obdobja.</w:t>
            </w:r>
          </w:p>
          <w:p w14:paraId="56C3205E" w14:textId="77777777" w:rsidR="00641CA4" w:rsidRPr="008D7B00" w:rsidRDefault="00641CA4" w:rsidP="00C830F7">
            <w:pPr>
              <w:jc w:val="both"/>
              <w:rPr>
                <w:rFonts w:ascii="Calibri" w:hAnsi="Calibri"/>
                <w:b/>
              </w:rPr>
            </w:pPr>
          </w:p>
          <w:p w14:paraId="01FEC670" w14:textId="29272D8B" w:rsidR="00641CA4" w:rsidRDefault="00D14BC0" w:rsidP="00E852A8">
            <w:pPr>
              <w:numPr>
                <w:ilvl w:val="0"/>
                <w:numId w:val="30"/>
              </w:numPr>
              <w:jc w:val="both"/>
              <w:rPr>
                <w:rFonts w:ascii="Calibri" w:hAnsi="Calibri"/>
                <w:b/>
              </w:rPr>
            </w:pPr>
            <w:r w:rsidRPr="00767E22">
              <w:rPr>
                <w:rFonts w:ascii="Calibri" w:hAnsi="Calibri"/>
                <w:b/>
              </w:rPr>
              <w:t>Izvajalec e</w:t>
            </w:r>
            <w:r w:rsidR="00641CA4" w:rsidRPr="00767E22">
              <w:rPr>
                <w:rFonts w:ascii="Calibri" w:hAnsi="Calibri"/>
                <w:b/>
              </w:rPr>
              <w:t>nkrat mesečno poroča na koordinacijskem sestanku med vodstvom Področja za informatiko in vodstvom projekta vzdrževanja pri izvajalcu.</w:t>
            </w:r>
            <w:r w:rsidR="00182CA6" w:rsidRPr="00767E22">
              <w:rPr>
                <w:rFonts w:ascii="Calibri" w:hAnsi="Calibri"/>
                <w:b/>
              </w:rPr>
              <w:t xml:space="preserve"> </w:t>
            </w:r>
          </w:p>
          <w:p w14:paraId="409ED408" w14:textId="77777777" w:rsidR="00767E22" w:rsidRDefault="00767E22" w:rsidP="00767E22">
            <w:pPr>
              <w:pStyle w:val="Odstavekseznama"/>
              <w:rPr>
                <w:rFonts w:ascii="Calibri" w:hAnsi="Calibri"/>
                <w:b/>
              </w:rPr>
            </w:pPr>
          </w:p>
          <w:p w14:paraId="5F0AE923" w14:textId="77777777" w:rsidR="00767E22" w:rsidRPr="00767E22" w:rsidRDefault="00767E22" w:rsidP="00767E22">
            <w:pPr>
              <w:ind w:left="720"/>
              <w:jc w:val="both"/>
              <w:rPr>
                <w:rFonts w:ascii="Calibri" w:hAnsi="Calibri"/>
                <w:b/>
              </w:rPr>
            </w:pPr>
          </w:p>
          <w:p w14:paraId="260F72A2" w14:textId="77777777" w:rsidR="00641CA4" w:rsidRDefault="00641CA4" w:rsidP="00804AA9">
            <w:pPr>
              <w:numPr>
                <w:ilvl w:val="0"/>
                <w:numId w:val="30"/>
              </w:numPr>
              <w:jc w:val="both"/>
              <w:rPr>
                <w:rFonts w:ascii="Calibri" w:hAnsi="Calibri"/>
                <w:b/>
              </w:rPr>
            </w:pPr>
            <w:r w:rsidRPr="008D7B00">
              <w:rPr>
                <w:rFonts w:ascii="Calibri" w:hAnsi="Calibri"/>
                <w:b/>
              </w:rPr>
              <w:t xml:space="preserve">Izvajalec </w:t>
            </w:r>
            <w:r w:rsidRPr="00617567">
              <w:rPr>
                <w:rFonts w:ascii="Calibri" w:hAnsi="Calibri"/>
                <w:b/>
              </w:rPr>
              <w:t>na 3 mesece</w:t>
            </w:r>
            <w:r w:rsidRPr="00A23E22">
              <w:rPr>
                <w:rFonts w:ascii="Calibri" w:hAnsi="Calibri"/>
                <w:b/>
                <w:color w:val="00B050"/>
              </w:rPr>
              <w:t xml:space="preserve"> </w:t>
            </w:r>
            <w:r w:rsidRPr="008D7B00">
              <w:rPr>
                <w:rFonts w:ascii="Calibri" w:hAnsi="Calibri"/>
                <w:b/>
              </w:rPr>
              <w:t>pripravi poročilo o skladnosti oz. odstopanju količine  inštaliranih licenc programske opreme s količino nabavljenih oz. najetih licenc.</w:t>
            </w:r>
          </w:p>
          <w:p w14:paraId="39AD7052" w14:textId="77777777" w:rsidR="00182CA6" w:rsidRPr="008D7B00" w:rsidRDefault="00182CA6" w:rsidP="00C830F7">
            <w:pPr>
              <w:jc w:val="both"/>
              <w:rPr>
                <w:rFonts w:ascii="Calibri" w:hAnsi="Calibri"/>
                <w:b/>
              </w:rPr>
            </w:pPr>
          </w:p>
          <w:p w14:paraId="4DBABE7F" w14:textId="77777777" w:rsidR="00641CA4" w:rsidRPr="008D7B00" w:rsidRDefault="00641CA4" w:rsidP="00804AA9">
            <w:pPr>
              <w:numPr>
                <w:ilvl w:val="0"/>
                <w:numId w:val="30"/>
              </w:numPr>
              <w:jc w:val="both"/>
              <w:rPr>
                <w:rFonts w:ascii="Calibri" w:hAnsi="Calibri"/>
                <w:b/>
              </w:rPr>
            </w:pPr>
            <w:r w:rsidRPr="008D7B00">
              <w:rPr>
                <w:rFonts w:ascii="Calibri" w:hAnsi="Calibri"/>
                <w:b/>
              </w:rPr>
              <w:t>V času vzpostavljanja sistema, bo izvajalec tedensko poročal o trenutnem stanju in izpolnjenih zahtevah.</w:t>
            </w:r>
          </w:p>
          <w:p w14:paraId="102AFDA2" w14:textId="77777777" w:rsidR="00641CA4" w:rsidRPr="008D7B00" w:rsidRDefault="00641CA4" w:rsidP="00C830F7">
            <w:pPr>
              <w:jc w:val="both"/>
              <w:rPr>
                <w:rFonts w:ascii="Calibri" w:hAnsi="Calibri"/>
                <w:b/>
              </w:rPr>
            </w:pPr>
          </w:p>
          <w:p w14:paraId="5C50EE1E" w14:textId="77777777" w:rsidR="00641CA4" w:rsidRPr="008D7B00" w:rsidRDefault="00641CA4" w:rsidP="00804AA9">
            <w:pPr>
              <w:numPr>
                <w:ilvl w:val="0"/>
                <w:numId w:val="30"/>
              </w:numPr>
              <w:jc w:val="both"/>
              <w:rPr>
                <w:rFonts w:ascii="Calibri" w:hAnsi="Calibri"/>
                <w:b/>
              </w:rPr>
            </w:pPr>
            <w:r w:rsidRPr="008D7B00">
              <w:rPr>
                <w:rFonts w:ascii="Calibri" w:hAnsi="Calibri"/>
                <w:b/>
              </w:rPr>
              <w:t>Izvajalec je dolžan obveščati uporabnika o stanju in izpolnitvi njegove zahteve, zamudi pri reševanju oziroma o vzrokih za neizpolnitev.</w:t>
            </w:r>
          </w:p>
          <w:p w14:paraId="27CBCC91" w14:textId="77777777" w:rsidR="00641CA4" w:rsidRPr="008D7B00" w:rsidRDefault="00641CA4" w:rsidP="00C830F7">
            <w:pPr>
              <w:pStyle w:val="Odstavekseznama"/>
              <w:rPr>
                <w:rFonts w:ascii="Calibri" w:hAnsi="Calibri"/>
                <w:b/>
              </w:rPr>
            </w:pPr>
          </w:p>
          <w:p w14:paraId="50739E15" w14:textId="77777777" w:rsidR="00641CA4" w:rsidRPr="00A85A4D" w:rsidRDefault="00641CA4" w:rsidP="00804AA9">
            <w:pPr>
              <w:numPr>
                <w:ilvl w:val="0"/>
                <w:numId w:val="30"/>
              </w:numPr>
              <w:jc w:val="both"/>
              <w:rPr>
                <w:rFonts w:ascii="Calibri" w:hAnsi="Calibri"/>
                <w:b/>
              </w:rPr>
            </w:pPr>
            <w:r w:rsidRPr="008D7B00">
              <w:rPr>
                <w:rFonts w:ascii="Calibri" w:hAnsi="Calibri"/>
                <w:b/>
              </w:rPr>
              <w:t>Ob zaključku pogodbe izvajalec preda naročniku seznam vseh privilegiranih gesel in uporabniških računov ter celotno dokumentacijo sistema.</w:t>
            </w:r>
            <w:r w:rsidR="00A85A4D">
              <w:rPr>
                <w:rFonts w:ascii="Calibri" w:hAnsi="Calibri"/>
                <w:b/>
              </w:rPr>
              <w:t xml:space="preserve"> </w:t>
            </w:r>
          </w:p>
          <w:p w14:paraId="7E846970" w14:textId="77777777" w:rsidR="00A85A4D" w:rsidRPr="008D7B00" w:rsidRDefault="00A85A4D" w:rsidP="00DD62E5">
            <w:pPr>
              <w:jc w:val="both"/>
              <w:rPr>
                <w:rFonts w:ascii="Calibri" w:hAnsi="Calibri"/>
                <w:b/>
              </w:rPr>
            </w:pPr>
            <w:r>
              <w:rPr>
                <w:rFonts w:ascii="Calibri" w:hAnsi="Calibri"/>
                <w:b/>
              </w:rPr>
              <w:t xml:space="preserve">             </w:t>
            </w:r>
          </w:p>
        </w:tc>
      </w:tr>
    </w:tbl>
    <w:p w14:paraId="4BCDBC5F" w14:textId="77777777" w:rsidR="00641CA4" w:rsidRPr="00163511" w:rsidRDefault="00641CA4" w:rsidP="00641CA4">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133196" w:rsidRPr="00133196" w14:paraId="72771084" w14:textId="77777777" w:rsidTr="00C830F7">
        <w:tc>
          <w:tcPr>
            <w:tcW w:w="704" w:type="dxa"/>
          </w:tcPr>
          <w:p w14:paraId="2EC07190" w14:textId="77777777" w:rsidR="00641CA4" w:rsidRPr="00133196" w:rsidRDefault="009B3CE5" w:rsidP="00C830F7">
            <w:pPr>
              <w:jc w:val="both"/>
              <w:rPr>
                <w:rFonts w:ascii="Arial Narrow" w:hAnsi="Arial Narrow"/>
                <w:b/>
                <w:color w:val="0000FF"/>
                <w:sz w:val="28"/>
                <w:szCs w:val="28"/>
              </w:rPr>
            </w:pPr>
            <w:r>
              <w:rPr>
                <w:rFonts w:ascii="Arial Narrow" w:hAnsi="Arial Narrow"/>
                <w:b/>
                <w:color w:val="0000FF"/>
                <w:sz w:val="28"/>
                <w:szCs w:val="28"/>
              </w:rPr>
              <w:t>h</w:t>
            </w:r>
            <w:r w:rsidR="00641CA4" w:rsidRPr="00133196">
              <w:rPr>
                <w:rFonts w:ascii="Arial Narrow" w:hAnsi="Arial Narrow"/>
                <w:b/>
                <w:color w:val="0000FF"/>
                <w:sz w:val="28"/>
                <w:szCs w:val="28"/>
              </w:rPr>
              <w:t>)</w:t>
            </w:r>
          </w:p>
        </w:tc>
        <w:tc>
          <w:tcPr>
            <w:tcW w:w="9150" w:type="dxa"/>
          </w:tcPr>
          <w:p w14:paraId="27D16E1E" w14:textId="77777777" w:rsidR="00641CA4" w:rsidRPr="00133196" w:rsidRDefault="00641CA4" w:rsidP="00C830F7">
            <w:pPr>
              <w:jc w:val="both"/>
              <w:outlineLvl w:val="0"/>
              <w:rPr>
                <w:rFonts w:ascii="Calibri" w:hAnsi="Calibri"/>
                <w:b/>
                <w:bCs/>
                <w:color w:val="0000FF"/>
                <w:sz w:val="28"/>
                <w:szCs w:val="28"/>
              </w:rPr>
            </w:pPr>
            <w:r w:rsidRPr="00133196">
              <w:rPr>
                <w:rFonts w:ascii="Calibri" w:hAnsi="Calibri"/>
                <w:b/>
                <w:bCs/>
                <w:color w:val="0000FF"/>
                <w:sz w:val="28"/>
                <w:szCs w:val="28"/>
              </w:rPr>
              <w:t>Ceniki rezervnih delov in storitev, ki niso zajete v pavšalni obračun</w:t>
            </w:r>
          </w:p>
          <w:p w14:paraId="287A2F58" w14:textId="77777777" w:rsidR="00641CA4" w:rsidRPr="00133196" w:rsidRDefault="00641CA4" w:rsidP="00C830F7">
            <w:pPr>
              <w:jc w:val="both"/>
              <w:outlineLvl w:val="0"/>
              <w:rPr>
                <w:rFonts w:ascii="Arial Narrow" w:hAnsi="Arial Narrow"/>
                <w:b/>
                <w:color w:val="0000FF"/>
                <w:sz w:val="28"/>
                <w:szCs w:val="28"/>
              </w:rPr>
            </w:pPr>
          </w:p>
        </w:tc>
      </w:tr>
      <w:tr w:rsidR="00641CA4" w:rsidRPr="00F36E07" w14:paraId="17916878" w14:textId="77777777" w:rsidTr="00C830F7">
        <w:tc>
          <w:tcPr>
            <w:tcW w:w="9854" w:type="dxa"/>
            <w:gridSpan w:val="2"/>
          </w:tcPr>
          <w:p w14:paraId="5CC19814" w14:textId="77777777" w:rsidR="00641CA4" w:rsidRPr="008D7B00" w:rsidRDefault="00641CA4" w:rsidP="00C830F7">
            <w:pPr>
              <w:jc w:val="both"/>
              <w:rPr>
                <w:rFonts w:ascii="Calibri" w:hAnsi="Calibri"/>
                <w:b/>
              </w:rPr>
            </w:pPr>
            <w:r w:rsidRPr="008D7B00">
              <w:rPr>
                <w:rFonts w:ascii="Calibri" w:hAnsi="Calibri"/>
                <w:b/>
              </w:rPr>
              <w:t>V pavšalni obračun niso zajeti rezervni deli za opremo, ki ni več v garancijskem roku. Izvajalec bo porabljene rezervne dele obračunaval po veljavnem ceniku proizvajalca opreme oz. pooblaščenega zastopnika. V primeru, da popravilo presega 60% vrednosti nove opreme ali vrednost posameznega rezervnega dela presega 150 EUR z DDV, bo predhodno pridobil pisno soglasje naročnika. Skupna mesečna vrednost porabljenih rezervnih delov ne sme preseči 20% mesečnega pavšala. V primeru, da skupna mesečna vrednost porabljenih rezervnih delov presega 20% mesečnega pavšala, mora izvajalec pridobiti pisno soglasje naročnika.</w:t>
            </w:r>
          </w:p>
          <w:p w14:paraId="09F4287C" w14:textId="77777777" w:rsidR="00641CA4" w:rsidRPr="008D7B00" w:rsidRDefault="00641CA4" w:rsidP="00C830F7">
            <w:pPr>
              <w:jc w:val="both"/>
              <w:rPr>
                <w:rFonts w:ascii="Calibri" w:hAnsi="Calibri"/>
                <w:b/>
              </w:rPr>
            </w:pPr>
          </w:p>
          <w:p w14:paraId="76C1E221" w14:textId="77777777" w:rsidR="00641CA4" w:rsidRPr="00195176" w:rsidRDefault="00641CA4" w:rsidP="00C830F7">
            <w:pPr>
              <w:jc w:val="both"/>
              <w:rPr>
                <w:rFonts w:ascii="Calibri" w:hAnsi="Calibri"/>
                <w:b/>
              </w:rPr>
            </w:pPr>
            <w:r w:rsidRPr="008D7B00">
              <w:rPr>
                <w:rFonts w:ascii="Calibri" w:hAnsi="Calibri"/>
                <w:b/>
              </w:rPr>
              <w:t>Za dodatne storitve, ki niso navedene v katalogu storitev, izvajalec na povpraševanje naročnika izda ponudbo, kjer je razvidna ocena časa in cena za uro dela po različnih postavkah glede na zahtevnost dela. Priloga ponudbi mora biti tudi veljaven cenik za uro dela po različnih postavkah glede na zahtevnost dela. Za izvedbo dodatnih storitev, ki niso navedene v katalogu storitev, mora izvajalec pridobiti pisno soglasje naročnika.</w:t>
            </w:r>
          </w:p>
          <w:p w14:paraId="070CF7F7" w14:textId="77777777" w:rsidR="00641CA4" w:rsidRPr="00826177" w:rsidRDefault="00641CA4" w:rsidP="00C830F7">
            <w:pPr>
              <w:jc w:val="both"/>
              <w:outlineLvl w:val="0"/>
              <w:rPr>
                <w:rFonts w:ascii="Calibri" w:hAnsi="Calibri"/>
                <w:b/>
                <w:bCs/>
                <w:sz w:val="28"/>
                <w:szCs w:val="28"/>
              </w:rPr>
            </w:pPr>
          </w:p>
        </w:tc>
      </w:tr>
    </w:tbl>
    <w:p w14:paraId="40617DBD" w14:textId="77777777" w:rsidR="00641CA4" w:rsidRDefault="00641CA4" w:rsidP="00641CA4">
      <w:pPr>
        <w:tabs>
          <w:tab w:val="left" w:pos="7380"/>
        </w:tabs>
        <w:ind w:right="83"/>
      </w:pPr>
    </w:p>
    <w:tbl>
      <w:tblPr>
        <w:tblStyle w:val="Tabelamrea"/>
        <w:tblW w:w="0" w:type="auto"/>
        <w:tblLook w:val="04A0" w:firstRow="1" w:lastRow="0" w:firstColumn="1" w:lastColumn="0" w:noHBand="0" w:noVBand="1"/>
      </w:tblPr>
      <w:tblGrid>
        <w:gridCol w:w="704"/>
        <w:gridCol w:w="9150"/>
      </w:tblGrid>
      <w:tr w:rsidR="001F17DD" w:rsidRPr="001F17DD" w14:paraId="4FFF61F9" w14:textId="77777777" w:rsidTr="00C830F7">
        <w:tc>
          <w:tcPr>
            <w:tcW w:w="704" w:type="dxa"/>
            <w:tcBorders>
              <w:top w:val="nil"/>
              <w:left w:val="nil"/>
              <w:bottom w:val="nil"/>
              <w:right w:val="nil"/>
            </w:tcBorders>
          </w:tcPr>
          <w:p w14:paraId="772193B3" w14:textId="77777777" w:rsidR="00641CA4" w:rsidRPr="001F17DD" w:rsidRDefault="00641CA4" w:rsidP="00C830F7">
            <w:pPr>
              <w:jc w:val="both"/>
              <w:rPr>
                <w:rFonts w:ascii="Arial Narrow" w:hAnsi="Arial Narrow"/>
                <w:b/>
                <w:sz w:val="28"/>
                <w:szCs w:val="28"/>
              </w:rPr>
            </w:pPr>
            <w:r w:rsidRPr="001F17DD">
              <w:rPr>
                <w:rFonts w:ascii="Arial Narrow" w:hAnsi="Arial Narrow"/>
                <w:b/>
                <w:sz w:val="28"/>
                <w:szCs w:val="28"/>
              </w:rPr>
              <w:t>4.</w:t>
            </w:r>
          </w:p>
        </w:tc>
        <w:tc>
          <w:tcPr>
            <w:tcW w:w="9150" w:type="dxa"/>
            <w:tcBorders>
              <w:top w:val="nil"/>
              <w:left w:val="nil"/>
              <w:bottom w:val="nil"/>
              <w:right w:val="nil"/>
            </w:tcBorders>
          </w:tcPr>
          <w:p w14:paraId="5E2C2446" w14:textId="77777777" w:rsidR="00641CA4" w:rsidRPr="001F17DD" w:rsidRDefault="00641CA4" w:rsidP="00C830F7">
            <w:pPr>
              <w:jc w:val="both"/>
              <w:outlineLvl w:val="0"/>
              <w:rPr>
                <w:rFonts w:ascii="Calibri" w:hAnsi="Calibri"/>
                <w:b/>
                <w:bCs/>
                <w:sz w:val="28"/>
                <w:szCs w:val="28"/>
              </w:rPr>
            </w:pPr>
            <w:r w:rsidRPr="001F17DD">
              <w:rPr>
                <w:rFonts w:ascii="Calibri" w:hAnsi="Calibri"/>
                <w:b/>
                <w:bCs/>
                <w:sz w:val="28"/>
                <w:szCs w:val="28"/>
              </w:rPr>
              <w:t>OBSTOJEČA STROJNA IN PROGRAMSKA OPREMA</w:t>
            </w:r>
          </w:p>
          <w:p w14:paraId="5E788125" w14:textId="77777777" w:rsidR="00641CA4" w:rsidRPr="001F17DD" w:rsidRDefault="00641CA4" w:rsidP="00C830F7">
            <w:pPr>
              <w:jc w:val="both"/>
              <w:outlineLvl w:val="0"/>
              <w:rPr>
                <w:rFonts w:ascii="Arial Narrow" w:hAnsi="Arial Narrow"/>
                <w:b/>
                <w:sz w:val="28"/>
                <w:szCs w:val="28"/>
              </w:rPr>
            </w:pPr>
          </w:p>
        </w:tc>
      </w:tr>
      <w:tr w:rsidR="00641CA4" w:rsidRPr="00F36E07" w14:paraId="4A50B2FB" w14:textId="77777777" w:rsidTr="00C830F7">
        <w:tc>
          <w:tcPr>
            <w:tcW w:w="9854" w:type="dxa"/>
            <w:gridSpan w:val="2"/>
            <w:tcBorders>
              <w:top w:val="nil"/>
              <w:left w:val="nil"/>
              <w:bottom w:val="nil"/>
              <w:right w:val="nil"/>
            </w:tcBorders>
          </w:tcPr>
          <w:p w14:paraId="135E7F20" w14:textId="77777777" w:rsidR="00641CA4" w:rsidRPr="00080E9F" w:rsidRDefault="00641CA4" w:rsidP="00C830F7">
            <w:pPr>
              <w:jc w:val="both"/>
              <w:outlineLvl w:val="0"/>
              <w:rPr>
                <w:rFonts w:ascii="Calibri" w:hAnsi="Calibri"/>
                <w:b/>
                <w:u w:val="single"/>
              </w:rPr>
            </w:pPr>
            <w:r w:rsidRPr="00080E9F">
              <w:rPr>
                <w:rFonts w:ascii="Calibri" w:hAnsi="Calibri"/>
                <w:b/>
                <w:u w:val="single"/>
              </w:rPr>
              <w:t>Obstoječa strojna oprema</w:t>
            </w:r>
          </w:p>
          <w:p w14:paraId="2B3FB728" w14:textId="77777777" w:rsidR="00641CA4" w:rsidRPr="00080E9F" w:rsidRDefault="00641CA4" w:rsidP="00C830F7">
            <w:pPr>
              <w:jc w:val="both"/>
              <w:rPr>
                <w:rFonts w:ascii="Calibri" w:hAnsi="Calibri"/>
                <w:b/>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3"/>
              <w:gridCol w:w="2652"/>
            </w:tblGrid>
            <w:tr w:rsidR="00641CA4" w:rsidRPr="00080E9F" w14:paraId="5741BF16" w14:textId="77777777" w:rsidTr="00A85A4D">
              <w:tc>
                <w:tcPr>
                  <w:tcW w:w="2693" w:type="dxa"/>
                </w:tcPr>
                <w:p w14:paraId="46624CC7" w14:textId="77777777" w:rsidR="00641CA4" w:rsidRPr="00080E9F" w:rsidRDefault="00641CA4" w:rsidP="00C830F7">
                  <w:pPr>
                    <w:jc w:val="both"/>
                    <w:rPr>
                      <w:rFonts w:ascii="Calibri" w:hAnsi="Calibri"/>
                      <w:b/>
                      <w:bCs/>
                    </w:rPr>
                  </w:pPr>
                  <w:r w:rsidRPr="00080E9F">
                    <w:rPr>
                      <w:rFonts w:ascii="Calibri" w:hAnsi="Calibri"/>
                      <w:b/>
                      <w:bCs/>
                    </w:rPr>
                    <w:t>vrsta opreme</w:t>
                  </w:r>
                </w:p>
              </w:tc>
              <w:tc>
                <w:tcPr>
                  <w:tcW w:w="2652" w:type="dxa"/>
                </w:tcPr>
                <w:p w14:paraId="44284090" w14:textId="77777777" w:rsidR="00641CA4" w:rsidRPr="00080E9F" w:rsidRDefault="00641CA4" w:rsidP="00C830F7">
                  <w:pPr>
                    <w:jc w:val="both"/>
                    <w:rPr>
                      <w:rFonts w:ascii="Calibri" w:hAnsi="Calibri"/>
                      <w:b/>
                      <w:bCs/>
                    </w:rPr>
                  </w:pPr>
                  <w:r w:rsidRPr="00080E9F">
                    <w:rPr>
                      <w:rFonts w:ascii="Calibri" w:hAnsi="Calibri"/>
                      <w:b/>
                      <w:bCs/>
                    </w:rPr>
                    <w:t>Število</w:t>
                  </w:r>
                </w:p>
              </w:tc>
            </w:tr>
            <w:tr w:rsidR="00641CA4" w:rsidRPr="00080E9F" w14:paraId="2207E830" w14:textId="77777777" w:rsidTr="00A85A4D">
              <w:tc>
                <w:tcPr>
                  <w:tcW w:w="2693" w:type="dxa"/>
                </w:tcPr>
                <w:p w14:paraId="104C829E" w14:textId="77777777" w:rsidR="00641CA4" w:rsidRPr="00080E9F" w:rsidRDefault="00641CA4" w:rsidP="00C830F7">
                  <w:pPr>
                    <w:jc w:val="both"/>
                    <w:rPr>
                      <w:rFonts w:ascii="Calibri" w:hAnsi="Calibri"/>
                      <w:b/>
                    </w:rPr>
                  </w:pPr>
                  <w:r w:rsidRPr="00080E9F">
                    <w:rPr>
                      <w:rFonts w:ascii="Calibri" w:hAnsi="Calibri"/>
                      <w:b/>
                    </w:rPr>
                    <w:t>namizni računalniki</w:t>
                  </w:r>
                </w:p>
              </w:tc>
              <w:tc>
                <w:tcPr>
                  <w:tcW w:w="2652" w:type="dxa"/>
                </w:tcPr>
                <w:p w14:paraId="623B8FC8" w14:textId="77777777" w:rsidR="00641CA4" w:rsidRPr="00080E9F" w:rsidRDefault="00641CA4" w:rsidP="00C830F7">
                  <w:pPr>
                    <w:jc w:val="both"/>
                    <w:rPr>
                      <w:rFonts w:ascii="Calibri" w:hAnsi="Calibri"/>
                      <w:b/>
                    </w:rPr>
                  </w:pPr>
                  <w:r w:rsidRPr="00080E9F">
                    <w:rPr>
                      <w:rFonts w:ascii="Calibri" w:hAnsi="Calibri"/>
                      <w:b/>
                    </w:rPr>
                    <w:t>4300</w:t>
                  </w:r>
                </w:p>
              </w:tc>
            </w:tr>
            <w:tr w:rsidR="00641CA4" w:rsidRPr="00080E9F" w14:paraId="45515CF6" w14:textId="77777777" w:rsidTr="00A85A4D">
              <w:tc>
                <w:tcPr>
                  <w:tcW w:w="2693" w:type="dxa"/>
                </w:tcPr>
                <w:p w14:paraId="24634EEF" w14:textId="77777777" w:rsidR="00641CA4" w:rsidRPr="00080E9F" w:rsidRDefault="00641CA4" w:rsidP="00C830F7">
                  <w:pPr>
                    <w:jc w:val="both"/>
                    <w:rPr>
                      <w:rFonts w:ascii="Calibri" w:hAnsi="Calibri"/>
                      <w:b/>
                    </w:rPr>
                  </w:pPr>
                  <w:r w:rsidRPr="00080E9F">
                    <w:rPr>
                      <w:rFonts w:ascii="Calibri" w:hAnsi="Calibri"/>
                      <w:b/>
                    </w:rPr>
                    <w:t>prenosni računalniki</w:t>
                  </w:r>
                </w:p>
              </w:tc>
              <w:tc>
                <w:tcPr>
                  <w:tcW w:w="2652" w:type="dxa"/>
                </w:tcPr>
                <w:p w14:paraId="10D7E3F8" w14:textId="77777777" w:rsidR="00641CA4" w:rsidRPr="00080E9F" w:rsidRDefault="00641CA4" w:rsidP="00C830F7">
                  <w:pPr>
                    <w:jc w:val="both"/>
                    <w:rPr>
                      <w:rFonts w:ascii="Calibri" w:hAnsi="Calibri"/>
                      <w:b/>
                    </w:rPr>
                  </w:pPr>
                  <w:r w:rsidRPr="00080E9F">
                    <w:rPr>
                      <w:rFonts w:ascii="Calibri" w:hAnsi="Calibri"/>
                      <w:b/>
                    </w:rPr>
                    <w:t>600</w:t>
                  </w:r>
                </w:p>
              </w:tc>
            </w:tr>
            <w:tr w:rsidR="00641CA4" w:rsidRPr="00080E9F" w14:paraId="388F092A" w14:textId="77777777" w:rsidTr="00A85A4D">
              <w:tc>
                <w:tcPr>
                  <w:tcW w:w="2693" w:type="dxa"/>
                </w:tcPr>
                <w:p w14:paraId="5D68283A" w14:textId="77777777" w:rsidR="00641CA4" w:rsidRPr="00080E9F" w:rsidRDefault="00641CA4" w:rsidP="00C830F7">
                  <w:pPr>
                    <w:jc w:val="both"/>
                    <w:rPr>
                      <w:rFonts w:ascii="Calibri" w:hAnsi="Calibri"/>
                      <w:b/>
                    </w:rPr>
                  </w:pPr>
                  <w:r w:rsidRPr="00080E9F">
                    <w:rPr>
                      <w:rFonts w:ascii="Calibri" w:hAnsi="Calibri"/>
                      <w:b/>
                    </w:rPr>
                    <w:t>laserski tiskalniki</w:t>
                  </w:r>
                </w:p>
              </w:tc>
              <w:tc>
                <w:tcPr>
                  <w:tcW w:w="2652" w:type="dxa"/>
                </w:tcPr>
                <w:p w14:paraId="7FDC1142" w14:textId="77777777" w:rsidR="00641CA4" w:rsidRPr="00080E9F" w:rsidRDefault="00641CA4" w:rsidP="00C830F7">
                  <w:pPr>
                    <w:jc w:val="both"/>
                    <w:rPr>
                      <w:rFonts w:ascii="Calibri" w:hAnsi="Calibri"/>
                      <w:b/>
                    </w:rPr>
                  </w:pPr>
                  <w:r w:rsidRPr="00080E9F">
                    <w:rPr>
                      <w:rFonts w:ascii="Calibri" w:hAnsi="Calibri"/>
                      <w:b/>
                    </w:rPr>
                    <w:t>2000</w:t>
                  </w:r>
                </w:p>
              </w:tc>
            </w:tr>
            <w:tr w:rsidR="00641CA4" w:rsidRPr="00080E9F" w14:paraId="2668FBCE" w14:textId="77777777" w:rsidTr="00A85A4D">
              <w:tc>
                <w:tcPr>
                  <w:tcW w:w="2693" w:type="dxa"/>
                </w:tcPr>
                <w:p w14:paraId="625F5138" w14:textId="77777777" w:rsidR="00641CA4" w:rsidRPr="00080E9F" w:rsidRDefault="00641CA4" w:rsidP="00C830F7">
                  <w:pPr>
                    <w:jc w:val="both"/>
                    <w:rPr>
                      <w:rFonts w:ascii="Calibri" w:hAnsi="Calibri"/>
                      <w:b/>
                    </w:rPr>
                  </w:pPr>
                  <w:r w:rsidRPr="00080E9F">
                    <w:rPr>
                      <w:rFonts w:ascii="Calibri" w:hAnsi="Calibri"/>
                      <w:b/>
                    </w:rPr>
                    <w:t>matrični tiskalniki</w:t>
                  </w:r>
                </w:p>
              </w:tc>
              <w:tc>
                <w:tcPr>
                  <w:tcW w:w="2652" w:type="dxa"/>
                </w:tcPr>
                <w:p w14:paraId="7DBBBDB0" w14:textId="77777777" w:rsidR="00641CA4" w:rsidRPr="00080E9F" w:rsidRDefault="00A90195" w:rsidP="00C830F7">
                  <w:pPr>
                    <w:jc w:val="both"/>
                    <w:rPr>
                      <w:rFonts w:ascii="Calibri" w:hAnsi="Calibri"/>
                      <w:b/>
                    </w:rPr>
                  </w:pPr>
                  <w:r>
                    <w:rPr>
                      <w:rFonts w:ascii="Calibri" w:hAnsi="Calibri"/>
                      <w:b/>
                    </w:rPr>
                    <w:t>100</w:t>
                  </w:r>
                </w:p>
              </w:tc>
            </w:tr>
            <w:tr w:rsidR="00641CA4" w:rsidRPr="00080E9F" w14:paraId="01412F1B" w14:textId="77777777" w:rsidTr="00A85A4D">
              <w:tc>
                <w:tcPr>
                  <w:tcW w:w="2693" w:type="dxa"/>
                </w:tcPr>
                <w:p w14:paraId="2490D2D9" w14:textId="77777777" w:rsidR="00641CA4" w:rsidRPr="00080E9F" w:rsidRDefault="00641CA4" w:rsidP="00C830F7">
                  <w:pPr>
                    <w:jc w:val="both"/>
                    <w:rPr>
                      <w:rFonts w:ascii="Calibri" w:hAnsi="Calibri"/>
                      <w:b/>
                    </w:rPr>
                  </w:pPr>
                  <w:r w:rsidRPr="00080E9F">
                    <w:rPr>
                      <w:rFonts w:ascii="Calibri" w:hAnsi="Calibri"/>
                      <w:b/>
                    </w:rPr>
                    <w:t>Tiskalniki črtnih kod</w:t>
                  </w:r>
                </w:p>
              </w:tc>
              <w:tc>
                <w:tcPr>
                  <w:tcW w:w="2652" w:type="dxa"/>
                </w:tcPr>
                <w:p w14:paraId="62F58D78" w14:textId="77777777" w:rsidR="00641CA4" w:rsidRPr="00080E9F" w:rsidRDefault="00641CA4" w:rsidP="00C830F7">
                  <w:pPr>
                    <w:jc w:val="both"/>
                    <w:rPr>
                      <w:rFonts w:ascii="Calibri" w:hAnsi="Calibri"/>
                      <w:b/>
                    </w:rPr>
                  </w:pPr>
                  <w:r w:rsidRPr="00080E9F">
                    <w:rPr>
                      <w:rFonts w:ascii="Calibri" w:hAnsi="Calibri"/>
                      <w:b/>
                    </w:rPr>
                    <w:t>300</w:t>
                  </w:r>
                </w:p>
              </w:tc>
            </w:tr>
            <w:tr w:rsidR="00641CA4" w:rsidRPr="00080E9F" w14:paraId="672EDFA3" w14:textId="77777777" w:rsidTr="00A85A4D">
              <w:tc>
                <w:tcPr>
                  <w:tcW w:w="2693" w:type="dxa"/>
                </w:tcPr>
                <w:p w14:paraId="3CB8D19C" w14:textId="77777777" w:rsidR="00641CA4" w:rsidRPr="00080E9F" w:rsidRDefault="00641CA4" w:rsidP="00C830F7">
                  <w:pPr>
                    <w:jc w:val="both"/>
                    <w:rPr>
                      <w:rFonts w:ascii="Calibri" w:hAnsi="Calibri"/>
                      <w:b/>
                    </w:rPr>
                  </w:pPr>
                  <w:r w:rsidRPr="00080E9F">
                    <w:rPr>
                      <w:rFonts w:ascii="Calibri" w:hAnsi="Calibri"/>
                      <w:b/>
                    </w:rPr>
                    <w:t>Strežniki INTEL</w:t>
                  </w:r>
                </w:p>
              </w:tc>
              <w:tc>
                <w:tcPr>
                  <w:tcW w:w="2652" w:type="dxa"/>
                </w:tcPr>
                <w:p w14:paraId="194E2D5C" w14:textId="77777777" w:rsidR="00641CA4" w:rsidRPr="00080E9F" w:rsidRDefault="00641CA4" w:rsidP="003D6AA2">
                  <w:pPr>
                    <w:jc w:val="both"/>
                    <w:rPr>
                      <w:rFonts w:ascii="Calibri" w:hAnsi="Calibri"/>
                      <w:b/>
                    </w:rPr>
                  </w:pPr>
                  <w:r w:rsidRPr="003D6AA2">
                    <w:rPr>
                      <w:rFonts w:ascii="Calibri" w:hAnsi="Calibri"/>
                      <w:b/>
                    </w:rPr>
                    <w:t>50</w:t>
                  </w:r>
                  <w:r w:rsidR="00A85A4D">
                    <w:rPr>
                      <w:rFonts w:ascii="Calibri" w:hAnsi="Calibri"/>
                      <w:b/>
                    </w:rPr>
                    <w:t xml:space="preserve">  </w:t>
                  </w:r>
                </w:p>
              </w:tc>
            </w:tr>
            <w:tr w:rsidR="00641CA4" w:rsidRPr="00080E9F" w14:paraId="3285D374" w14:textId="77777777" w:rsidTr="00A85A4D">
              <w:tc>
                <w:tcPr>
                  <w:tcW w:w="2693" w:type="dxa"/>
                </w:tcPr>
                <w:p w14:paraId="0C46596B" w14:textId="77777777" w:rsidR="00641CA4" w:rsidRPr="00080E9F" w:rsidRDefault="00641CA4" w:rsidP="00C830F7">
                  <w:pPr>
                    <w:jc w:val="both"/>
                    <w:rPr>
                      <w:rFonts w:ascii="Calibri" w:hAnsi="Calibri"/>
                      <w:b/>
                    </w:rPr>
                  </w:pPr>
                  <w:r w:rsidRPr="00080E9F">
                    <w:rPr>
                      <w:rFonts w:ascii="Calibri" w:hAnsi="Calibri"/>
                      <w:b/>
                    </w:rPr>
                    <w:t>Blade center</w:t>
                  </w:r>
                </w:p>
              </w:tc>
              <w:tc>
                <w:tcPr>
                  <w:tcW w:w="2652" w:type="dxa"/>
                </w:tcPr>
                <w:p w14:paraId="01E11240" w14:textId="77777777" w:rsidR="00641CA4" w:rsidRPr="00080E9F" w:rsidRDefault="00641CA4" w:rsidP="00C830F7">
                  <w:pPr>
                    <w:jc w:val="both"/>
                    <w:rPr>
                      <w:rFonts w:ascii="Calibri" w:hAnsi="Calibri"/>
                      <w:b/>
                    </w:rPr>
                  </w:pPr>
                  <w:r w:rsidRPr="00080E9F">
                    <w:rPr>
                      <w:rFonts w:ascii="Calibri" w:hAnsi="Calibri"/>
                      <w:b/>
                    </w:rPr>
                    <w:t>3</w:t>
                  </w:r>
                </w:p>
              </w:tc>
            </w:tr>
            <w:tr w:rsidR="00641CA4" w:rsidRPr="00080E9F" w14:paraId="39AAD815" w14:textId="77777777" w:rsidTr="00A85A4D">
              <w:tc>
                <w:tcPr>
                  <w:tcW w:w="2693" w:type="dxa"/>
                </w:tcPr>
                <w:p w14:paraId="530DD771" w14:textId="77777777" w:rsidR="00641CA4" w:rsidRPr="008D7B00" w:rsidRDefault="00641CA4" w:rsidP="00C830F7">
                  <w:pPr>
                    <w:jc w:val="both"/>
                    <w:rPr>
                      <w:rFonts w:ascii="Calibri" w:hAnsi="Calibri"/>
                      <w:b/>
                    </w:rPr>
                  </w:pPr>
                  <w:r w:rsidRPr="008D7B00">
                    <w:rPr>
                      <w:rFonts w:ascii="Calibri" w:hAnsi="Calibri"/>
                      <w:b/>
                    </w:rPr>
                    <w:t>Diskovno polje</w:t>
                  </w:r>
                </w:p>
              </w:tc>
              <w:tc>
                <w:tcPr>
                  <w:tcW w:w="2652" w:type="dxa"/>
                </w:tcPr>
                <w:p w14:paraId="550EF3C6" w14:textId="77777777" w:rsidR="00641CA4" w:rsidRPr="00080E9F" w:rsidRDefault="00641CA4" w:rsidP="003D6AA2">
                  <w:pPr>
                    <w:jc w:val="both"/>
                    <w:rPr>
                      <w:rFonts w:ascii="Calibri" w:hAnsi="Calibri"/>
                      <w:b/>
                    </w:rPr>
                  </w:pPr>
                  <w:r w:rsidRPr="008D7B00">
                    <w:rPr>
                      <w:rFonts w:ascii="Calibri" w:hAnsi="Calibri"/>
                      <w:b/>
                    </w:rPr>
                    <w:t>4</w:t>
                  </w:r>
                  <w:r w:rsidR="00A85A4D">
                    <w:rPr>
                      <w:rFonts w:ascii="Calibri" w:hAnsi="Calibri"/>
                      <w:b/>
                    </w:rPr>
                    <w:t xml:space="preserve">  </w:t>
                  </w:r>
                </w:p>
              </w:tc>
            </w:tr>
            <w:tr w:rsidR="00641CA4" w:rsidRPr="00080E9F" w14:paraId="5ADF7210" w14:textId="77777777" w:rsidTr="00A85A4D">
              <w:tc>
                <w:tcPr>
                  <w:tcW w:w="2693" w:type="dxa"/>
                </w:tcPr>
                <w:p w14:paraId="6A307FB5" w14:textId="77777777" w:rsidR="00641CA4" w:rsidRPr="00080E9F" w:rsidRDefault="00641CA4" w:rsidP="00C830F7">
                  <w:pPr>
                    <w:jc w:val="both"/>
                    <w:rPr>
                      <w:rFonts w:ascii="Calibri" w:hAnsi="Calibri"/>
                      <w:b/>
                    </w:rPr>
                  </w:pPr>
                  <w:r w:rsidRPr="00080E9F">
                    <w:rPr>
                      <w:rFonts w:ascii="Calibri" w:hAnsi="Calibri"/>
                      <w:b/>
                    </w:rPr>
                    <w:t>Knjižnica IBM</w:t>
                  </w:r>
                </w:p>
              </w:tc>
              <w:tc>
                <w:tcPr>
                  <w:tcW w:w="2652" w:type="dxa"/>
                </w:tcPr>
                <w:p w14:paraId="61A03A0A" w14:textId="77777777" w:rsidR="00641CA4" w:rsidRPr="00080E9F" w:rsidRDefault="00641CA4" w:rsidP="00C830F7">
                  <w:pPr>
                    <w:jc w:val="both"/>
                    <w:rPr>
                      <w:rFonts w:ascii="Calibri" w:hAnsi="Calibri"/>
                      <w:b/>
                    </w:rPr>
                  </w:pPr>
                  <w:r w:rsidRPr="00080E9F">
                    <w:rPr>
                      <w:rFonts w:ascii="Calibri" w:hAnsi="Calibri"/>
                      <w:b/>
                    </w:rPr>
                    <w:t>2</w:t>
                  </w:r>
                </w:p>
              </w:tc>
            </w:tr>
            <w:tr w:rsidR="00641CA4" w:rsidRPr="00080E9F" w14:paraId="0B776ECF" w14:textId="77777777" w:rsidTr="00A85A4D">
              <w:tc>
                <w:tcPr>
                  <w:tcW w:w="2693" w:type="dxa"/>
                </w:tcPr>
                <w:p w14:paraId="4927C73F" w14:textId="77777777" w:rsidR="00641CA4" w:rsidRPr="00080E9F" w:rsidRDefault="00641CA4" w:rsidP="00C830F7">
                  <w:pPr>
                    <w:jc w:val="both"/>
                    <w:rPr>
                      <w:rFonts w:ascii="Calibri" w:hAnsi="Calibri"/>
                      <w:b/>
                    </w:rPr>
                  </w:pPr>
                  <w:r>
                    <w:rPr>
                      <w:rFonts w:ascii="Calibri" w:hAnsi="Calibri"/>
                      <w:b/>
                    </w:rPr>
                    <w:t>Strežniki IBM P serija</w:t>
                  </w:r>
                </w:p>
              </w:tc>
              <w:tc>
                <w:tcPr>
                  <w:tcW w:w="2652" w:type="dxa"/>
                </w:tcPr>
                <w:p w14:paraId="1613AA42" w14:textId="77777777" w:rsidR="00641CA4" w:rsidRPr="00080E9F" w:rsidRDefault="00641CA4" w:rsidP="003D6AA2">
                  <w:pPr>
                    <w:jc w:val="both"/>
                    <w:rPr>
                      <w:rFonts w:ascii="Calibri" w:hAnsi="Calibri"/>
                      <w:b/>
                    </w:rPr>
                  </w:pPr>
                  <w:r>
                    <w:rPr>
                      <w:rFonts w:ascii="Calibri" w:hAnsi="Calibri"/>
                      <w:b/>
                    </w:rPr>
                    <w:t>2</w:t>
                  </w:r>
                </w:p>
              </w:tc>
            </w:tr>
          </w:tbl>
          <w:p w14:paraId="7FE2C3F3" w14:textId="77777777" w:rsidR="00641CA4" w:rsidRPr="00080E9F" w:rsidRDefault="00641CA4" w:rsidP="00C830F7">
            <w:pPr>
              <w:jc w:val="both"/>
              <w:rPr>
                <w:rFonts w:ascii="Calibri" w:hAnsi="Calibri"/>
                <w:b/>
              </w:rPr>
            </w:pPr>
          </w:p>
          <w:p w14:paraId="39844FCB" w14:textId="77777777" w:rsidR="00641CA4" w:rsidRPr="00080E9F" w:rsidRDefault="00641CA4" w:rsidP="00804AA9">
            <w:pPr>
              <w:numPr>
                <w:ilvl w:val="0"/>
                <w:numId w:val="34"/>
              </w:numPr>
              <w:jc w:val="both"/>
              <w:rPr>
                <w:rFonts w:ascii="Calibri" w:hAnsi="Calibri"/>
                <w:b/>
              </w:rPr>
            </w:pPr>
            <w:r w:rsidRPr="00080E9F">
              <w:rPr>
                <w:rFonts w:ascii="Calibri" w:hAnsi="Calibri"/>
                <w:b/>
              </w:rPr>
              <w:t>povprečna starost opreme je štiri (4) leta</w:t>
            </w:r>
          </w:p>
          <w:p w14:paraId="23F5E4CE" w14:textId="77777777" w:rsidR="00641CA4" w:rsidRDefault="00641CA4" w:rsidP="00804AA9">
            <w:pPr>
              <w:numPr>
                <w:ilvl w:val="0"/>
                <w:numId w:val="34"/>
              </w:numPr>
              <w:jc w:val="both"/>
              <w:rPr>
                <w:rFonts w:ascii="Calibri" w:hAnsi="Calibri"/>
                <w:b/>
              </w:rPr>
            </w:pPr>
            <w:r w:rsidRPr="00080E9F">
              <w:rPr>
                <w:rFonts w:ascii="Calibri" w:hAnsi="Calibri"/>
                <w:b/>
              </w:rPr>
              <w:t>85% opreme je IBM/Lenovo in Lexmark</w:t>
            </w:r>
          </w:p>
          <w:p w14:paraId="2B57864F" w14:textId="77777777" w:rsidR="00641CA4" w:rsidRDefault="00641CA4" w:rsidP="00804AA9">
            <w:pPr>
              <w:numPr>
                <w:ilvl w:val="0"/>
                <w:numId w:val="34"/>
              </w:numPr>
              <w:jc w:val="both"/>
              <w:rPr>
                <w:rFonts w:ascii="Calibri" w:hAnsi="Calibri"/>
                <w:b/>
                <w:color w:val="00B050"/>
              </w:rPr>
            </w:pPr>
            <w:r>
              <w:rPr>
                <w:rFonts w:ascii="Calibri" w:hAnsi="Calibri"/>
                <w:b/>
              </w:rPr>
              <w:t>Na strežniški opremi teče več kot 300 virtualnih strežnikov v okolju VMWare in IBM AIX</w:t>
            </w:r>
          </w:p>
          <w:p w14:paraId="57C84583" w14:textId="77777777" w:rsidR="00641CA4" w:rsidRPr="00080E9F" w:rsidRDefault="00641CA4" w:rsidP="00C830F7">
            <w:pPr>
              <w:jc w:val="both"/>
              <w:rPr>
                <w:rFonts w:ascii="Calibri" w:hAnsi="Calibri"/>
                <w:b/>
              </w:rPr>
            </w:pPr>
          </w:p>
          <w:p w14:paraId="391F9100" w14:textId="77777777" w:rsidR="00641CA4" w:rsidRPr="00080E9F" w:rsidRDefault="00641CA4" w:rsidP="00C830F7">
            <w:pPr>
              <w:jc w:val="both"/>
              <w:outlineLvl w:val="0"/>
              <w:rPr>
                <w:rFonts w:ascii="Calibri" w:hAnsi="Calibri"/>
                <w:b/>
                <w:u w:val="single"/>
              </w:rPr>
            </w:pPr>
            <w:r w:rsidRPr="00080E9F">
              <w:rPr>
                <w:rFonts w:ascii="Calibri" w:hAnsi="Calibri"/>
                <w:b/>
                <w:u w:val="single"/>
              </w:rPr>
              <w:t xml:space="preserve">Povprečna letna </w:t>
            </w:r>
            <w:r w:rsidR="00A90195">
              <w:rPr>
                <w:rFonts w:ascii="Calibri" w:hAnsi="Calibri"/>
                <w:b/>
                <w:u w:val="single"/>
              </w:rPr>
              <w:t>dobava</w:t>
            </w:r>
            <w:r w:rsidRPr="00080E9F">
              <w:rPr>
                <w:rFonts w:ascii="Calibri" w:hAnsi="Calibri"/>
                <w:b/>
                <w:u w:val="single"/>
              </w:rPr>
              <w:t xml:space="preserve"> nove opreme je</w:t>
            </w:r>
          </w:p>
          <w:p w14:paraId="0B0A81BF" w14:textId="77777777" w:rsidR="00641CA4" w:rsidRPr="00080E9F" w:rsidRDefault="00641CA4" w:rsidP="00C830F7">
            <w:pPr>
              <w:jc w:val="both"/>
              <w:rPr>
                <w:rFonts w:ascii="Calibri" w:hAnsi="Calibri"/>
                <w:b/>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3"/>
              <w:gridCol w:w="3502"/>
            </w:tblGrid>
            <w:tr w:rsidR="00641CA4" w:rsidRPr="00080E9F" w14:paraId="1DA98803" w14:textId="77777777" w:rsidTr="00096E28">
              <w:tc>
                <w:tcPr>
                  <w:tcW w:w="2693" w:type="dxa"/>
                </w:tcPr>
                <w:p w14:paraId="2D204093" w14:textId="77777777" w:rsidR="00641CA4" w:rsidRPr="00080E9F" w:rsidRDefault="00641CA4" w:rsidP="00C830F7">
                  <w:pPr>
                    <w:jc w:val="both"/>
                    <w:rPr>
                      <w:rFonts w:ascii="Calibri" w:hAnsi="Calibri"/>
                      <w:b/>
                      <w:bCs/>
                    </w:rPr>
                  </w:pPr>
                  <w:r w:rsidRPr="00080E9F">
                    <w:rPr>
                      <w:rFonts w:ascii="Calibri" w:hAnsi="Calibri"/>
                      <w:b/>
                      <w:bCs/>
                    </w:rPr>
                    <w:t>vrsta opreme</w:t>
                  </w:r>
                </w:p>
              </w:tc>
              <w:tc>
                <w:tcPr>
                  <w:tcW w:w="3502" w:type="dxa"/>
                </w:tcPr>
                <w:p w14:paraId="495A061E" w14:textId="77777777" w:rsidR="00641CA4" w:rsidRPr="00080E9F" w:rsidRDefault="00641CA4" w:rsidP="00C830F7">
                  <w:pPr>
                    <w:jc w:val="both"/>
                    <w:rPr>
                      <w:rFonts w:ascii="Calibri" w:hAnsi="Calibri"/>
                      <w:b/>
                      <w:bCs/>
                    </w:rPr>
                  </w:pPr>
                  <w:r w:rsidRPr="00080E9F">
                    <w:rPr>
                      <w:rFonts w:ascii="Calibri" w:hAnsi="Calibri"/>
                      <w:b/>
                      <w:bCs/>
                    </w:rPr>
                    <w:t>Število</w:t>
                  </w:r>
                </w:p>
              </w:tc>
            </w:tr>
            <w:tr w:rsidR="00641CA4" w:rsidRPr="00080E9F" w14:paraId="7D98D8BC" w14:textId="77777777" w:rsidTr="00096E28">
              <w:tc>
                <w:tcPr>
                  <w:tcW w:w="2693" w:type="dxa"/>
                </w:tcPr>
                <w:p w14:paraId="0BD3B023" w14:textId="77777777" w:rsidR="00641CA4" w:rsidRPr="00080E9F" w:rsidRDefault="00641CA4" w:rsidP="00C830F7">
                  <w:pPr>
                    <w:jc w:val="both"/>
                    <w:rPr>
                      <w:rFonts w:ascii="Calibri" w:hAnsi="Calibri"/>
                      <w:b/>
                    </w:rPr>
                  </w:pPr>
                  <w:r w:rsidRPr="00080E9F">
                    <w:rPr>
                      <w:rFonts w:ascii="Calibri" w:hAnsi="Calibri"/>
                      <w:b/>
                    </w:rPr>
                    <w:t>namizni računalniki</w:t>
                  </w:r>
                </w:p>
              </w:tc>
              <w:tc>
                <w:tcPr>
                  <w:tcW w:w="3502" w:type="dxa"/>
                </w:tcPr>
                <w:p w14:paraId="5318E869" w14:textId="77777777" w:rsidR="00641CA4" w:rsidRPr="00080E9F" w:rsidRDefault="00720902" w:rsidP="00C830F7">
                  <w:pPr>
                    <w:jc w:val="both"/>
                    <w:rPr>
                      <w:rFonts w:ascii="Calibri" w:hAnsi="Calibri"/>
                      <w:b/>
                    </w:rPr>
                  </w:pPr>
                  <w:r>
                    <w:rPr>
                      <w:rFonts w:ascii="Calibri" w:hAnsi="Calibri"/>
                      <w:b/>
                    </w:rPr>
                    <w:t>9</w:t>
                  </w:r>
                  <w:r w:rsidR="00641CA4" w:rsidRPr="00080E9F">
                    <w:rPr>
                      <w:rFonts w:ascii="Calibri" w:hAnsi="Calibri"/>
                      <w:b/>
                    </w:rPr>
                    <w:t>00</w:t>
                  </w:r>
                </w:p>
              </w:tc>
            </w:tr>
            <w:tr w:rsidR="00641CA4" w:rsidRPr="00080E9F" w14:paraId="176C8368" w14:textId="77777777" w:rsidTr="00096E28">
              <w:tc>
                <w:tcPr>
                  <w:tcW w:w="2693" w:type="dxa"/>
                </w:tcPr>
                <w:p w14:paraId="6BBFA745" w14:textId="77777777" w:rsidR="00641CA4" w:rsidRPr="00080E9F" w:rsidRDefault="00641CA4" w:rsidP="00C830F7">
                  <w:pPr>
                    <w:jc w:val="both"/>
                    <w:rPr>
                      <w:rFonts w:ascii="Calibri" w:hAnsi="Calibri"/>
                      <w:b/>
                    </w:rPr>
                  </w:pPr>
                  <w:r w:rsidRPr="00080E9F">
                    <w:rPr>
                      <w:rFonts w:ascii="Calibri" w:hAnsi="Calibri"/>
                      <w:b/>
                    </w:rPr>
                    <w:t>prenosni računalniki</w:t>
                  </w:r>
                </w:p>
              </w:tc>
              <w:tc>
                <w:tcPr>
                  <w:tcW w:w="3502" w:type="dxa"/>
                </w:tcPr>
                <w:p w14:paraId="3280EF63" w14:textId="77777777" w:rsidR="00641CA4" w:rsidRPr="00080E9F" w:rsidRDefault="00720902" w:rsidP="00C830F7">
                  <w:pPr>
                    <w:jc w:val="both"/>
                    <w:rPr>
                      <w:rFonts w:ascii="Calibri" w:hAnsi="Calibri"/>
                      <w:b/>
                    </w:rPr>
                  </w:pPr>
                  <w:r>
                    <w:rPr>
                      <w:rFonts w:ascii="Calibri" w:hAnsi="Calibri"/>
                      <w:b/>
                    </w:rPr>
                    <w:t>1</w:t>
                  </w:r>
                  <w:r w:rsidR="00641CA4" w:rsidRPr="00080E9F">
                    <w:rPr>
                      <w:rFonts w:ascii="Calibri" w:hAnsi="Calibri"/>
                      <w:b/>
                    </w:rPr>
                    <w:t>80</w:t>
                  </w:r>
                </w:p>
              </w:tc>
            </w:tr>
            <w:tr w:rsidR="00641CA4" w:rsidRPr="00080E9F" w14:paraId="23A93B3F" w14:textId="77777777" w:rsidTr="00096E28">
              <w:tc>
                <w:tcPr>
                  <w:tcW w:w="2693" w:type="dxa"/>
                </w:tcPr>
                <w:p w14:paraId="38F9E979" w14:textId="77777777" w:rsidR="00641CA4" w:rsidRPr="00080E9F" w:rsidRDefault="00641CA4" w:rsidP="00C830F7">
                  <w:pPr>
                    <w:jc w:val="both"/>
                    <w:rPr>
                      <w:rFonts w:ascii="Calibri" w:hAnsi="Calibri"/>
                      <w:b/>
                    </w:rPr>
                  </w:pPr>
                  <w:r w:rsidRPr="00080E9F">
                    <w:rPr>
                      <w:rFonts w:ascii="Calibri" w:hAnsi="Calibri"/>
                      <w:b/>
                    </w:rPr>
                    <w:t>laserski tiskalniki</w:t>
                  </w:r>
                </w:p>
              </w:tc>
              <w:tc>
                <w:tcPr>
                  <w:tcW w:w="3502" w:type="dxa"/>
                </w:tcPr>
                <w:p w14:paraId="667EA5BD" w14:textId="77777777" w:rsidR="00641CA4" w:rsidRPr="00080E9F" w:rsidRDefault="00720902" w:rsidP="00A90195">
                  <w:pPr>
                    <w:jc w:val="both"/>
                    <w:rPr>
                      <w:rFonts w:ascii="Calibri" w:hAnsi="Calibri"/>
                      <w:b/>
                    </w:rPr>
                  </w:pPr>
                  <w:r>
                    <w:rPr>
                      <w:rFonts w:ascii="Calibri" w:hAnsi="Calibri"/>
                      <w:b/>
                    </w:rPr>
                    <w:t>200</w:t>
                  </w:r>
                </w:p>
              </w:tc>
            </w:tr>
            <w:tr w:rsidR="00641CA4" w:rsidRPr="00080E9F" w14:paraId="155F2F9A" w14:textId="77777777" w:rsidTr="00096E28">
              <w:tc>
                <w:tcPr>
                  <w:tcW w:w="2693" w:type="dxa"/>
                </w:tcPr>
                <w:p w14:paraId="2E52B5D5" w14:textId="77777777" w:rsidR="00641CA4" w:rsidRPr="00080E9F" w:rsidRDefault="00641CA4" w:rsidP="00C830F7">
                  <w:pPr>
                    <w:jc w:val="both"/>
                    <w:rPr>
                      <w:rFonts w:ascii="Calibri" w:hAnsi="Calibri"/>
                      <w:b/>
                    </w:rPr>
                  </w:pPr>
                  <w:r w:rsidRPr="00080E9F">
                    <w:rPr>
                      <w:rFonts w:ascii="Calibri" w:hAnsi="Calibri"/>
                      <w:b/>
                    </w:rPr>
                    <w:t>matrični tiskalniki</w:t>
                  </w:r>
                </w:p>
              </w:tc>
              <w:tc>
                <w:tcPr>
                  <w:tcW w:w="3502" w:type="dxa"/>
                </w:tcPr>
                <w:p w14:paraId="36166CF8" w14:textId="77777777" w:rsidR="00641CA4" w:rsidRPr="00080E9F" w:rsidRDefault="00720902" w:rsidP="00C830F7">
                  <w:pPr>
                    <w:jc w:val="both"/>
                    <w:rPr>
                      <w:rFonts w:ascii="Calibri" w:hAnsi="Calibri"/>
                      <w:b/>
                    </w:rPr>
                  </w:pPr>
                  <w:r>
                    <w:rPr>
                      <w:rFonts w:ascii="Calibri" w:hAnsi="Calibri"/>
                      <w:b/>
                    </w:rPr>
                    <w:t>5</w:t>
                  </w:r>
                </w:p>
              </w:tc>
            </w:tr>
            <w:tr w:rsidR="00641CA4" w:rsidRPr="00080E9F" w14:paraId="41FCE724" w14:textId="77777777" w:rsidTr="00096E28">
              <w:tc>
                <w:tcPr>
                  <w:tcW w:w="2693" w:type="dxa"/>
                </w:tcPr>
                <w:p w14:paraId="7FB1E1AF" w14:textId="77777777" w:rsidR="00641CA4" w:rsidRPr="00080E9F" w:rsidRDefault="00641CA4" w:rsidP="00C830F7">
                  <w:pPr>
                    <w:jc w:val="both"/>
                    <w:rPr>
                      <w:rFonts w:ascii="Calibri" w:hAnsi="Calibri"/>
                      <w:b/>
                    </w:rPr>
                  </w:pPr>
                  <w:r w:rsidRPr="00080E9F">
                    <w:rPr>
                      <w:rFonts w:ascii="Calibri" w:hAnsi="Calibri"/>
                      <w:b/>
                    </w:rPr>
                    <w:t>Strežniki INTEL</w:t>
                  </w:r>
                </w:p>
              </w:tc>
              <w:tc>
                <w:tcPr>
                  <w:tcW w:w="3502" w:type="dxa"/>
                </w:tcPr>
                <w:p w14:paraId="662C065C" w14:textId="77777777" w:rsidR="00641CA4" w:rsidRPr="00080E9F" w:rsidRDefault="00641CA4" w:rsidP="00C67073">
                  <w:pPr>
                    <w:jc w:val="both"/>
                    <w:rPr>
                      <w:rFonts w:ascii="Calibri" w:hAnsi="Calibri"/>
                      <w:b/>
                    </w:rPr>
                  </w:pPr>
                  <w:r>
                    <w:rPr>
                      <w:rFonts w:ascii="Calibri" w:hAnsi="Calibri"/>
                      <w:b/>
                    </w:rPr>
                    <w:t>5</w:t>
                  </w:r>
                </w:p>
              </w:tc>
            </w:tr>
          </w:tbl>
          <w:p w14:paraId="1E3C2340" w14:textId="77777777" w:rsidR="00641CA4" w:rsidRPr="00080E9F" w:rsidRDefault="00641CA4" w:rsidP="00C830F7">
            <w:pPr>
              <w:jc w:val="both"/>
              <w:rPr>
                <w:rFonts w:ascii="Calibri" w:hAnsi="Calibri"/>
                <w:b/>
              </w:rPr>
            </w:pPr>
          </w:p>
          <w:p w14:paraId="0421198F" w14:textId="77777777" w:rsidR="00641CA4" w:rsidRPr="00080E9F" w:rsidRDefault="00641CA4" w:rsidP="00804AA9">
            <w:pPr>
              <w:numPr>
                <w:ilvl w:val="0"/>
                <w:numId w:val="35"/>
              </w:numPr>
              <w:jc w:val="both"/>
              <w:rPr>
                <w:rFonts w:ascii="Calibri" w:hAnsi="Calibri"/>
                <w:b/>
              </w:rPr>
            </w:pPr>
            <w:r w:rsidRPr="00080E9F">
              <w:rPr>
                <w:rFonts w:ascii="Calibri" w:hAnsi="Calibri"/>
                <w:b/>
              </w:rPr>
              <w:t>80% nove opreme je namenjene za zamenjavo stare</w:t>
            </w:r>
          </w:p>
          <w:p w14:paraId="04DE251F" w14:textId="77777777" w:rsidR="00641CA4" w:rsidRPr="00826177" w:rsidRDefault="00641CA4" w:rsidP="00C830F7">
            <w:pPr>
              <w:jc w:val="both"/>
              <w:rPr>
                <w:rFonts w:ascii="Calibri" w:hAnsi="Calibri"/>
                <w:sz w:val="22"/>
                <w:szCs w:val="22"/>
              </w:rPr>
            </w:pPr>
          </w:p>
          <w:p w14:paraId="5942C324" w14:textId="77777777" w:rsidR="00641CA4" w:rsidRDefault="00641CA4" w:rsidP="00C830F7">
            <w:pPr>
              <w:jc w:val="both"/>
              <w:outlineLvl w:val="0"/>
              <w:rPr>
                <w:rFonts w:ascii="Calibri" w:hAnsi="Calibri"/>
                <w:b/>
              </w:rPr>
            </w:pPr>
            <w:r w:rsidRPr="00080E9F">
              <w:rPr>
                <w:rFonts w:ascii="Calibri" w:hAnsi="Calibri"/>
                <w:b/>
              </w:rPr>
              <w:t xml:space="preserve">V polno vzdrževanje </w:t>
            </w:r>
            <w:r>
              <w:rPr>
                <w:rFonts w:ascii="Calibri" w:hAnsi="Calibri" w:cs="Calibri"/>
                <w:b/>
              </w:rPr>
              <w:t>[</w:t>
            </w:r>
            <w:r w:rsidRPr="00080E9F">
              <w:rPr>
                <w:rFonts w:ascii="Calibri" w:hAnsi="Calibri"/>
                <w:b/>
              </w:rPr>
              <w:t>d</w:t>
            </w:r>
            <w:r>
              <w:rPr>
                <w:rFonts w:ascii="Calibri" w:hAnsi="Calibri"/>
                <w:b/>
              </w:rPr>
              <w:t>elo in material (rezervni deli)</w:t>
            </w:r>
            <w:r>
              <w:rPr>
                <w:rFonts w:ascii="Calibri" w:hAnsi="Calibri" w:cs="Calibri"/>
                <w:b/>
              </w:rPr>
              <w:t>]</w:t>
            </w:r>
            <w:r w:rsidRPr="00080E9F">
              <w:rPr>
                <w:rFonts w:ascii="Calibri" w:hAnsi="Calibri"/>
                <w:b/>
              </w:rPr>
              <w:t xml:space="preserve"> je vključena oprema v gara</w:t>
            </w:r>
            <w:r>
              <w:rPr>
                <w:rFonts w:ascii="Calibri" w:hAnsi="Calibri"/>
                <w:b/>
              </w:rPr>
              <w:t>n</w:t>
            </w:r>
            <w:r w:rsidRPr="00080E9F">
              <w:rPr>
                <w:rFonts w:ascii="Calibri" w:hAnsi="Calibri"/>
                <w:b/>
              </w:rPr>
              <w:t>cijskem roku.</w:t>
            </w:r>
          </w:p>
          <w:p w14:paraId="714534B6" w14:textId="77777777" w:rsidR="00641CA4" w:rsidRPr="00080E9F" w:rsidRDefault="00641CA4" w:rsidP="00C830F7">
            <w:pPr>
              <w:jc w:val="both"/>
              <w:rPr>
                <w:rFonts w:ascii="Calibri" w:hAnsi="Calibri"/>
                <w:b/>
              </w:rPr>
            </w:pPr>
            <w:r w:rsidRPr="00080E9F">
              <w:rPr>
                <w:rFonts w:ascii="Calibri" w:hAnsi="Calibri"/>
                <w:b/>
              </w:rPr>
              <w:t>V polno vzdrževanje ni vključen naslednji material:</w:t>
            </w:r>
          </w:p>
          <w:p w14:paraId="070414E5" w14:textId="77777777" w:rsidR="00641CA4" w:rsidRPr="00080E9F" w:rsidRDefault="00641CA4" w:rsidP="00C830F7">
            <w:pPr>
              <w:jc w:val="both"/>
              <w:rPr>
                <w:rFonts w:ascii="Calibri" w:hAnsi="Calibri"/>
                <w:b/>
              </w:rPr>
            </w:pPr>
          </w:p>
          <w:p w14:paraId="42A24286" w14:textId="77777777" w:rsidR="00641CA4" w:rsidRPr="00080E9F" w:rsidRDefault="00641CA4" w:rsidP="00804AA9">
            <w:pPr>
              <w:numPr>
                <w:ilvl w:val="1"/>
                <w:numId w:val="35"/>
              </w:numPr>
              <w:jc w:val="both"/>
              <w:rPr>
                <w:rFonts w:ascii="Calibri" w:hAnsi="Calibri"/>
                <w:b/>
              </w:rPr>
            </w:pPr>
            <w:r w:rsidRPr="00080E9F">
              <w:rPr>
                <w:rFonts w:ascii="Calibri" w:hAnsi="Calibri"/>
                <w:b/>
              </w:rPr>
              <w:t>potrošni material kot so tonerji in trakovi za tiskalnike</w:t>
            </w:r>
          </w:p>
          <w:p w14:paraId="65DEE465" w14:textId="77777777" w:rsidR="00641CA4" w:rsidRPr="00080E9F" w:rsidRDefault="00641CA4" w:rsidP="00804AA9">
            <w:pPr>
              <w:numPr>
                <w:ilvl w:val="1"/>
                <w:numId w:val="35"/>
              </w:numPr>
              <w:jc w:val="both"/>
              <w:rPr>
                <w:rFonts w:ascii="Calibri" w:hAnsi="Calibri"/>
                <w:b/>
              </w:rPr>
            </w:pPr>
            <w:r w:rsidRPr="00080E9F">
              <w:rPr>
                <w:rFonts w:ascii="Calibri" w:hAnsi="Calibri"/>
                <w:b/>
              </w:rPr>
              <w:t>mehanske okvare zaradi nepravilnega rokovanja</w:t>
            </w:r>
          </w:p>
          <w:p w14:paraId="32ECEF1A" w14:textId="77777777" w:rsidR="00641CA4" w:rsidRPr="00080E9F" w:rsidRDefault="00641CA4" w:rsidP="00C830F7">
            <w:pPr>
              <w:jc w:val="both"/>
              <w:rPr>
                <w:rFonts w:ascii="Calibri" w:hAnsi="Calibri"/>
                <w:b/>
              </w:rPr>
            </w:pPr>
          </w:p>
          <w:p w14:paraId="469D8E50" w14:textId="77777777" w:rsidR="00641CA4" w:rsidRPr="00080E9F" w:rsidRDefault="00641CA4" w:rsidP="00C830F7">
            <w:pPr>
              <w:jc w:val="both"/>
              <w:rPr>
                <w:rFonts w:ascii="Calibri" w:hAnsi="Calibri"/>
                <w:b/>
              </w:rPr>
            </w:pPr>
            <w:r w:rsidRPr="00080E9F">
              <w:rPr>
                <w:rFonts w:ascii="Calibri" w:hAnsi="Calibri"/>
                <w:b/>
              </w:rPr>
              <w:t>Za opremo izven garancijske dobe, je v pogodbeno vrednost vključeno le delo, material (rezervni deli) pa se zaračuna. V primeru, da rezervni deli za okvarjeno opremo izven garancijske dobe presegajo vrednost nadomestne oz. nove opreme enake ali višje kakovosti, lahko izvajalec nadomesti okvarjeno opremo z nadomestno oz. novo enake ali višje kakovosti. Postopek zamenjave okvarjene opreme izven garancijske dobe določi in odobri naročnik. Prav tako se posebej zaračunava dobava dodatne strojne opreme, opreme za nadgradnjo in drugih komponent, ki niso vključene v ceno servisa po tem razpisu.</w:t>
            </w:r>
          </w:p>
          <w:p w14:paraId="2569730C" w14:textId="77777777" w:rsidR="00641CA4" w:rsidRDefault="00641CA4" w:rsidP="00C830F7">
            <w:pPr>
              <w:jc w:val="both"/>
              <w:rPr>
                <w:rFonts w:ascii="Calibri" w:hAnsi="Calibri"/>
                <w:b/>
              </w:rPr>
            </w:pPr>
          </w:p>
          <w:p w14:paraId="596F60FC" w14:textId="77777777" w:rsidR="00641CA4" w:rsidRPr="00080E9F" w:rsidRDefault="00641CA4" w:rsidP="00C830F7">
            <w:pPr>
              <w:jc w:val="both"/>
              <w:rPr>
                <w:rFonts w:ascii="Calibri" w:hAnsi="Calibri"/>
                <w:b/>
              </w:rPr>
            </w:pPr>
          </w:p>
          <w:p w14:paraId="20E88448" w14:textId="77777777" w:rsidR="00641CA4" w:rsidRPr="00080E9F" w:rsidRDefault="00641CA4" w:rsidP="00C830F7">
            <w:pPr>
              <w:jc w:val="both"/>
              <w:outlineLvl w:val="0"/>
              <w:rPr>
                <w:rFonts w:ascii="Calibri" w:hAnsi="Calibri"/>
                <w:b/>
              </w:rPr>
            </w:pPr>
            <w:r w:rsidRPr="00080E9F">
              <w:rPr>
                <w:rFonts w:ascii="Calibri" w:hAnsi="Calibri"/>
                <w:b/>
                <w:u w:val="single"/>
              </w:rPr>
              <w:t>Obstoječa programska oprema</w:t>
            </w:r>
          </w:p>
          <w:p w14:paraId="132784BE" w14:textId="77777777" w:rsidR="00641CA4" w:rsidRPr="00080E9F" w:rsidRDefault="00641CA4" w:rsidP="00C830F7">
            <w:pPr>
              <w:jc w:val="both"/>
              <w:rPr>
                <w:rFonts w:ascii="Calibri" w:hAnsi="Calibri"/>
                <w:b/>
              </w:rPr>
            </w:pPr>
            <w:r w:rsidRPr="00080E9F">
              <w:rPr>
                <w:rFonts w:ascii="Calibri" w:hAnsi="Calibri"/>
                <w:b/>
              </w:rPr>
              <w:t>Programska oprema, ki je zajeta v redno vzdrževanje obsega:</w:t>
            </w:r>
          </w:p>
          <w:p w14:paraId="6E1C248B" w14:textId="77777777" w:rsidR="00641CA4" w:rsidRPr="00080E9F" w:rsidRDefault="00641CA4" w:rsidP="00804AA9">
            <w:pPr>
              <w:numPr>
                <w:ilvl w:val="0"/>
                <w:numId w:val="22"/>
              </w:numPr>
              <w:jc w:val="both"/>
              <w:rPr>
                <w:rFonts w:ascii="Calibri" w:hAnsi="Calibri"/>
                <w:b/>
              </w:rPr>
            </w:pPr>
            <w:r w:rsidRPr="00080E9F">
              <w:rPr>
                <w:rFonts w:ascii="Calibri" w:hAnsi="Calibri"/>
                <w:b/>
              </w:rPr>
              <w:t>operacijski sistemi Windows - strežniki in delovne postaje</w:t>
            </w:r>
          </w:p>
          <w:p w14:paraId="48B2D930" w14:textId="77777777" w:rsidR="00641CA4" w:rsidRPr="00080E9F" w:rsidRDefault="00641CA4" w:rsidP="00804AA9">
            <w:pPr>
              <w:numPr>
                <w:ilvl w:val="0"/>
                <w:numId w:val="22"/>
              </w:numPr>
              <w:jc w:val="both"/>
              <w:rPr>
                <w:rFonts w:ascii="Calibri" w:hAnsi="Calibri"/>
                <w:b/>
              </w:rPr>
            </w:pPr>
            <w:r w:rsidRPr="00080E9F">
              <w:rPr>
                <w:rFonts w:ascii="Calibri" w:hAnsi="Calibri"/>
                <w:b/>
              </w:rPr>
              <w:t>zbirke Microsoft Office</w:t>
            </w:r>
          </w:p>
          <w:p w14:paraId="1042E779" w14:textId="77777777" w:rsidR="00641CA4" w:rsidRPr="00080E9F" w:rsidRDefault="00641CA4" w:rsidP="00804AA9">
            <w:pPr>
              <w:numPr>
                <w:ilvl w:val="0"/>
                <w:numId w:val="22"/>
              </w:numPr>
              <w:jc w:val="both"/>
              <w:rPr>
                <w:rFonts w:ascii="Calibri" w:hAnsi="Calibri"/>
                <w:b/>
              </w:rPr>
            </w:pPr>
            <w:r w:rsidRPr="00080E9F">
              <w:rPr>
                <w:rFonts w:ascii="Calibri" w:hAnsi="Calibri"/>
                <w:b/>
              </w:rPr>
              <w:t>Microsoft SQL client</w:t>
            </w:r>
          </w:p>
          <w:p w14:paraId="71B6C90C" w14:textId="77777777" w:rsidR="00641CA4" w:rsidRPr="00080E9F" w:rsidRDefault="00641CA4" w:rsidP="00804AA9">
            <w:pPr>
              <w:numPr>
                <w:ilvl w:val="0"/>
                <w:numId w:val="22"/>
              </w:numPr>
              <w:jc w:val="both"/>
              <w:rPr>
                <w:rFonts w:ascii="Calibri" w:hAnsi="Calibri"/>
                <w:b/>
              </w:rPr>
            </w:pPr>
            <w:r w:rsidRPr="00080E9F">
              <w:rPr>
                <w:rFonts w:ascii="Calibri" w:hAnsi="Calibri"/>
                <w:b/>
              </w:rPr>
              <w:t>Oracle client</w:t>
            </w:r>
          </w:p>
          <w:p w14:paraId="0C4BC521" w14:textId="77777777" w:rsidR="00641CA4" w:rsidRPr="00080E9F" w:rsidRDefault="00641CA4" w:rsidP="00804AA9">
            <w:pPr>
              <w:numPr>
                <w:ilvl w:val="0"/>
                <w:numId w:val="22"/>
              </w:numPr>
              <w:jc w:val="both"/>
              <w:rPr>
                <w:rFonts w:ascii="Calibri" w:hAnsi="Calibri"/>
                <w:b/>
              </w:rPr>
            </w:pPr>
            <w:r w:rsidRPr="00080E9F">
              <w:rPr>
                <w:rFonts w:ascii="Calibri" w:hAnsi="Calibri"/>
                <w:b/>
              </w:rPr>
              <w:t>MS SQL baze</w:t>
            </w:r>
          </w:p>
          <w:p w14:paraId="51D62887" w14:textId="77777777" w:rsidR="00641CA4" w:rsidRPr="00080E9F" w:rsidRDefault="00641CA4" w:rsidP="00804AA9">
            <w:pPr>
              <w:numPr>
                <w:ilvl w:val="0"/>
                <w:numId w:val="22"/>
              </w:numPr>
              <w:jc w:val="both"/>
              <w:rPr>
                <w:rFonts w:ascii="Calibri" w:hAnsi="Calibri"/>
                <w:b/>
              </w:rPr>
            </w:pPr>
            <w:r w:rsidRPr="00080E9F">
              <w:rPr>
                <w:rFonts w:ascii="Calibri" w:hAnsi="Calibri"/>
                <w:b/>
              </w:rPr>
              <w:t>Linux</w:t>
            </w:r>
          </w:p>
          <w:p w14:paraId="1FDD9CF6" w14:textId="77777777" w:rsidR="00641CA4" w:rsidRPr="00080E9F" w:rsidRDefault="00641CA4" w:rsidP="00804AA9">
            <w:pPr>
              <w:numPr>
                <w:ilvl w:val="0"/>
                <w:numId w:val="22"/>
              </w:numPr>
              <w:jc w:val="both"/>
              <w:rPr>
                <w:rFonts w:ascii="Calibri" w:hAnsi="Calibri"/>
                <w:b/>
              </w:rPr>
            </w:pPr>
            <w:r w:rsidRPr="00080E9F">
              <w:rPr>
                <w:rFonts w:ascii="Calibri" w:hAnsi="Calibri"/>
                <w:b/>
              </w:rPr>
              <w:t>VMware</w:t>
            </w:r>
          </w:p>
          <w:p w14:paraId="13DB3BA6" w14:textId="77777777" w:rsidR="00641CA4" w:rsidRPr="00080E9F" w:rsidRDefault="00641CA4" w:rsidP="00804AA9">
            <w:pPr>
              <w:numPr>
                <w:ilvl w:val="0"/>
                <w:numId w:val="22"/>
              </w:numPr>
              <w:jc w:val="both"/>
              <w:rPr>
                <w:rFonts w:ascii="Calibri" w:hAnsi="Calibri"/>
                <w:b/>
              </w:rPr>
            </w:pPr>
            <w:r w:rsidRPr="00080E9F">
              <w:rPr>
                <w:rFonts w:ascii="Calibri" w:hAnsi="Calibri"/>
                <w:b/>
              </w:rPr>
              <w:t>Citrix</w:t>
            </w:r>
          </w:p>
          <w:p w14:paraId="5C8BFE35" w14:textId="77777777" w:rsidR="00641CA4" w:rsidRPr="00080E9F" w:rsidRDefault="00641CA4" w:rsidP="00804AA9">
            <w:pPr>
              <w:numPr>
                <w:ilvl w:val="0"/>
                <w:numId w:val="22"/>
              </w:numPr>
              <w:jc w:val="both"/>
              <w:rPr>
                <w:rFonts w:ascii="Calibri" w:hAnsi="Calibri"/>
                <w:b/>
              </w:rPr>
            </w:pPr>
            <w:r w:rsidRPr="00080E9F">
              <w:rPr>
                <w:rFonts w:ascii="Calibri" w:hAnsi="Calibri"/>
                <w:b/>
              </w:rPr>
              <w:t>NetApp</w:t>
            </w:r>
          </w:p>
          <w:p w14:paraId="01A42C39" w14:textId="77777777" w:rsidR="00641CA4" w:rsidRPr="00080E9F" w:rsidRDefault="00641CA4" w:rsidP="00804AA9">
            <w:pPr>
              <w:numPr>
                <w:ilvl w:val="0"/>
                <w:numId w:val="22"/>
              </w:numPr>
              <w:jc w:val="both"/>
              <w:rPr>
                <w:rFonts w:ascii="Calibri" w:hAnsi="Calibri"/>
                <w:b/>
              </w:rPr>
            </w:pPr>
            <w:r w:rsidRPr="00080E9F">
              <w:rPr>
                <w:rFonts w:ascii="Calibri" w:hAnsi="Calibri"/>
                <w:b/>
              </w:rPr>
              <w:t>Podpora za PACS/RIS odjemalcev</w:t>
            </w:r>
          </w:p>
          <w:p w14:paraId="12412894" w14:textId="77777777" w:rsidR="00641CA4" w:rsidRDefault="00641CA4" w:rsidP="00804AA9">
            <w:pPr>
              <w:numPr>
                <w:ilvl w:val="0"/>
                <w:numId w:val="22"/>
              </w:numPr>
              <w:jc w:val="both"/>
              <w:rPr>
                <w:rFonts w:ascii="Calibri" w:hAnsi="Calibri"/>
                <w:b/>
              </w:rPr>
            </w:pPr>
            <w:r w:rsidRPr="00080E9F">
              <w:rPr>
                <w:rFonts w:ascii="Calibri" w:hAnsi="Calibri"/>
                <w:b/>
              </w:rPr>
              <w:t>IBM</w:t>
            </w:r>
          </w:p>
          <w:p w14:paraId="68BE6D23" w14:textId="77777777" w:rsidR="00641CA4" w:rsidRPr="00060AF4" w:rsidRDefault="00641CA4" w:rsidP="00C830F7">
            <w:pPr>
              <w:ind w:left="720"/>
              <w:jc w:val="both"/>
              <w:rPr>
                <w:rFonts w:ascii="Calibri" w:hAnsi="Calibri"/>
                <w:b/>
              </w:rPr>
            </w:pPr>
          </w:p>
          <w:p w14:paraId="6C6DC5F8" w14:textId="77777777" w:rsidR="00641CA4" w:rsidRPr="003B34AD" w:rsidRDefault="00641CA4" w:rsidP="003B34AD">
            <w:pPr>
              <w:jc w:val="both"/>
              <w:outlineLvl w:val="0"/>
              <w:rPr>
                <w:rFonts w:ascii="Calibri" w:hAnsi="Calibri"/>
                <w:b/>
              </w:rPr>
            </w:pPr>
            <w:r w:rsidRPr="00080E9F">
              <w:rPr>
                <w:rFonts w:ascii="Calibri" w:hAnsi="Calibri"/>
                <w:b/>
              </w:rPr>
              <w:t xml:space="preserve">Mesečno število dogodkov, zabeleženih na EVT je od </w:t>
            </w:r>
            <w:r w:rsidRPr="003B34AD">
              <w:rPr>
                <w:rFonts w:ascii="Calibri" w:hAnsi="Calibri"/>
                <w:b/>
              </w:rPr>
              <w:t>1200</w:t>
            </w:r>
            <w:r w:rsidRPr="00080E9F">
              <w:rPr>
                <w:rFonts w:ascii="Calibri" w:hAnsi="Calibri"/>
                <w:b/>
              </w:rPr>
              <w:t xml:space="preserve"> do </w:t>
            </w:r>
            <w:r w:rsidRPr="003B34AD">
              <w:rPr>
                <w:rFonts w:ascii="Calibri" w:hAnsi="Calibri"/>
                <w:b/>
              </w:rPr>
              <w:t>1500</w:t>
            </w:r>
            <w:r w:rsidRPr="00080E9F">
              <w:rPr>
                <w:rFonts w:ascii="Calibri" w:hAnsi="Calibri"/>
                <w:b/>
              </w:rPr>
              <w:t xml:space="preserve"> (incidenti, zahteve za spremembe, problemi). Pričakuje se cca </w:t>
            </w:r>
            <w:r w:rsidRPr="003B34AD">
              <w:rPr>
                <w:rFonts w:ascii="Calibri" w:hAnsi="Calibri"/>
                <w:b/>
              </w:rPr>
              <w:t>5 %</w:t>
            </w:r>
            <w:r w:rsidRPr="00080E9F">
              <w:rPr>
                <w:rFonts w:ascii="Calibri" w:hAnsi="Calibri"/>
                <w:b/>
              </w:rPr>
              <w:t xml:space="preserve"> letna porast prijavljenih dogodkov.</w:t>
            </w:r>
          </w:p>
        </w:tc>
      </w:tr>
    </w:tbl>
    <w:p w14:paraId="14EF12A4" w14:textId="77777777" w:rsidR="00641CA4" w:rsidRDefault="00641CA4" w:rsidP="00641CA4">
      <w:pPr>
        <w:tabs>
          <w:tab w:val="left" w:pos="7380"/>
        </w:tabs>
        <w:ind w:right="83"/>
      </w:pPr>
    </w:p>
    <w:p w14:paraId="32AACDAF" w14:textId="77777777" w:rsidR="00641CA4" w:rsidRDefault="00641CA4" w:rsidP="00641CA4">
      <w:pPr>
        <w:tabs>
          <w:tab w:val="left" w:pos="7380"/>
        </w:tabs>
        <w:ind w:right="8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150"/>
      </w:tblGrid>
      <w:tr w:rsidR="00133196" w:rsidRPr="00133196" w14:paraId="065FC187" w14:textId="77777777" w:rsidTr="00C830F7">
        <w:tc>
          <w:tcPr>
            <w:tcW w:w="704" w:type="dxa"/>
          </w:tcPr>
          <w:p w14:paraId="5DA17D93" w14:textId="77777777" w:rsidR="00641CA4" w:rsidRPr="00133196" w:rsidRDefault="00641CA4" w:rsidP="00C830F7">
            <w:pPr>
              <w:jc w:val="both"/>
              <w:rPr>
                <w:rFonts w:ascii="Arial Narrow" w:hAnsi="Arial Narrow"/>
                <w:b/>
                <w:color w:val="0000FF"/>
                <w:sz w:val="28"/>
                <w:szCs w:val="28"/>
              </w:rPr>
            </w:pPr>
            <w:r w:rsidRPr="00133196">
              <w:rPr>
                <w:rFonts w:ascii="Arial Narrow" w:hAnsi="Arial Narrow"/>
                <w:b/>
                <w:color w:val="0000FF"/>
                <w:sz w:val="28"/>
                <w:szCs w:val="28"/>
              </w:rPr>
              <w:t>5.</w:t>
            </w:r>
          </w:p>
        </w:tc>
        <w:tc>
          <w:tcPr>
            <w:tcW w:w="9150" w:type="dxa"/>
          </w:tcPr>
          <w:p w14:paraId="175B69CA" w14:textId="77777777" w:rsidR="001D0DCF" w:rsidRPr="00133196" w:rsidRDefault="00641CA4" w:rsidP="00C830F7">
            <w:pPr>
              <w:jc w:val="both"/>
              <w:outlineLvl w:val="0"/>
              <w:rPr>
                <w:rFonts w:ascii="Arial Narrow" w:hAnsi="Arial Narrow"/>
                <w:b/>
                <w:color w:val="0000FF"/>
                <w:sz w:val="28"/>
                <w:szCs w:val="28"/>
              </w:rPr>
            </w:pPr>
            <w:r w:rsidRPr="00133196">
              <w:rPr>
                <w:rFonts w:ascii="Calibri" w:hAnsi="Calibri"/>
                <w:b/>
                <w:bCs/>
                <w:color w:val="0000FF"/>
                <w:sz w:val="28"/>
                <w:szCs w:val="28"/>
              </w:rPr>
              <w:t>ČAS ZA VZPOSTAVITEV</w:t>
            </w:r>
            <w:r w:rsidRPr="00133196">
              <w:rPr>
                <w:rFonts w:ascii="Arial Narrow" w:hAnsi="Arial Narrow"/>
                <w:b/>
                <w:color w:val="0000FF"/>
                <w:sz w:val="28"/>
                <w:szCs w:val="28"/>
              </w:rPr>
              <w:t xml:space="preserve"> </w:t>
            </w:r>
          </w:p>
          <w:p w14:paraId="28F627C0" w14:textId="77777777" w:rsidR="00641CA4" w:rsidRPr="00133196" w:rsidRDefault="00641CA4" w:rsidP="00C830F7">
            <w:pPr>
              <w:jc w:val="both"/>
              <w:outlineLvl w:val="0"/>
              <w:rPr>
                <w:rFonts w:ascii="Arial Narrow" w:hAnsi="Arial Narrow"/>
                <w:b/>
                <w:color w:val="0000FF"/>
                <w:sz w:val="28"/>
                <w:szCs w:val="28"/>
              </w:rPr>
            </w:pPr>
          </w:p>
        </w:tc>
      </w:tr>
      <w:tr w:rsidR="00641CA4" w:rsidRPr="00F36E07" w14:paraId="59D772CA" w14:textId="77777777" w:rsidTr="00C830F7">
        <w:tc>
          <w:tcPr>
            <w:tcW w:w="9854" w:type="dxa"/>
            <w:gridSpan w:val="2"/>
          </w:tcPr>
          <w:p w14:paraId="2290042E" w14:textId="77777777" w:rsidR="00641CA4" w:rsidRPr="00D01E79" w:rsidRDefault="00641CA4" w:rsidP="00C830F7">
            <w:pPr>
              <w:jc w:val="both"/>
              <w:rPr>
                <w:rFonts w:ascii="Calibri" w:hAnsi="Calibri"/>
                <w:b/>
              </w:rPr>
            </w:pPr>
            <w:r w:rsidRPr="00F07DBE">
              <w:rPr>
                <w:rFonts w:ascii="Calibri" w:hAnsi="Calibri"/>
                <w:b/>
              </w:rPr>
              <w:t xml:space="preserve">Izvajalec mora vzpostaviti delujoč sistem, </w:t>
            </w:r>
            <w:r w:rsidRPr="00D01E79">
              <w:rPr>
                <w:rFonts w:ascii="Calibri" w:hAnsi="Calibri"/>
                <w:b/>
              </w:rPr>
              <w:t xml:space="preserve">z vsemi zahtevanimi funkcionalnostmi in procesi najkasneje v treh (3) mesecih od </w:t>
            </w:r>
            <w:r w:rsidRPr="00E1552D">
              <w:rPr>
                <w:rFonts w:ascii="Calibri" w:hAnsi="Calibri"/>
                <w:b/>
              </w:rPr>
              <w:t xml:space="preserve">začetka veljavnosti </w:t>
            </w:r>
            <w:r w:rsidRPr="00D01E79">
              <w:rPr>
                <w:rFonts w:ascii="Calibri" w:hAnsi="Calibri"/>
                <w:b/>
              </w:rPr>
              <w:t>pogodbe.</w:t>
            </w:r>
          </w:p>
          <w:p w14:paraId="09FD0BAA" w14:textId="77777777" w:rsidR="00641CA4" w:rsidRDefault="00641CA4" w:rsidP="00C830F7">
            <w:pPr>
              <w:jc w:val="both"/>
              <w:outlineLvl w:val="0"/>
              <w:rPr>
                <w:rFonts w:ascii="Calibri" w:hAnsi="Calibri"/>
                <w:b/>
                <w:bCs/>
                <w:sz w:val="28"/>
                <w:szCs w:val="28"/>
              </w:rPr>
            </w:pPr>
          </w:p>
          <w:p w14:paraId="4BB54004" w14:textId="77777777" w:rsidR="00641CA4" w:rsidRPr="00133196" w:rsidRDefault="00641CA4" w:rsidP="00C830F7">
            <w:pPr>
              <w:jc w:val="both"/>
              <w:outlineLvl w:val="0"/>
              <w:rPr>
                <w:rFonts w:ascii="Calibri" w:hAnsi="Calibri"/>
                <w:b/>
                <w:bCs/>
                <w:color w:val="0000FF"/>
                <w:sz w:val="28"/>
                <w:szCs w:val="28"/>
              </w:rPr>
            </w:pPr>
            <w:r w:rsidRPr="00133196">
              <w:rPr>
                <w:rFonts w:ascii="Calibri" w:hAnsi="Calibri"/>
                <w:b/>
                <w:bCs/>
                <w:color w:val="0000FF"/>
                <w:sz w:val="28"/>
                <w:szCs w:val="28"/>
              </w:rPr>
              <w:t>6. Okoljske zahteve za nadomestno opremo</w:t>
            </w:r>
          </w:p>
          <w:p w14:paraId="0365A955" w14:textId="77777777" w:rsidR="00641CA4" w:rsidRDefault="00641CA4" w:rsidP="00C830F7">
            <w:pPr>
              <w:jc w:val="both"/>
              <w:outlineLvl w:val="0"/>
              <w:rPr>
                <w:rFonts w:ascii="Calibri" w:hAnsi="Calibri"/>
                <w:b/>
                <w:bCs/>
                <w:sz w:val="28"/>
                <w:szCs w:val="28"/>
              </w:rPr>
            </w:pPr>
          </w:p>
          <w:p w14:paraId="6E1DC71E" w14:textId="77777777" w:rsidR="00641CA4" w:rsidRPr="00545ED1" w:rsidRDefault="00641CA4" w:rsidP="00C830F7">
            <w:pPr>
              <w:pStyle w:val="Default"/>
              <w:rPr>
                <w:rFonts w:ascii="Arial Narrow" w:hAnsi="Arial Narrow"/>
                <w:b/>
                <w:bCs/>
                <w:sz w:val="22"/>
                <w:szCs w:val="22"/>
              </w:rPr>
            </w:pPr>
            <w:r>
              <w:rPr>
                <w:rFonts w:ascii="Arial Narrow" w:hAnsi="Arial Narrow"/>
                <w:b/>
                <w:bCs/>
                <w:sz w:val="22"/>
                <w:szCs w:val="22"/>
              </w:rPr>
              <w:t xml:space="preserve">  6.1. </w:t>
            </w:r>
            <w:r w:rsidRPr="00545ED1">
              <w:rPr>
                <w:rFonts w:ascii="Arial Narrow" w:hAnsi="Arial Narrow"/>
                <w:b/>
                <w:bCs/>
                <w:sz w:val="22"/>
                <w:szCs w:val="22"/>
              </w:rPr>
              <w:t xml:space="preserve">Osebni računalniki </w:t>
            </w:r>
          </w:p>
          <w:tbl>
            <w:tblPr>
              <w:tblW w:w="0" w:type="auto"/>
              <w:tblBorders>
                <w:top w:val="nil"/>
                <w:left w:val="nil"/>
                <w:bottom w:val="nil"/>
                <w:right w:val="nil"/>
              </w:tblBorders>
              <w:tblLook w:val="0000" w:firstRow="0" w:lastRow="0" w:firstColumn="0" w:lastColumn="0" w:noHBand="0" w:noVBand="0"/>
            </w:tblPr>
            <w:tblGrid>
              <w:gridCol w:w="9077"/>
            </w:tblGrid>
            <w:tr w:rsidR="00641CA4" w:rsidRPr="00C32993" w14:paraId="78E49C5B" w14:textId="77777777" w:rsidTr="00C830F7">
              <w:trPr>
                <w:trHeight w:val="93"/>
              </w:trPr>
              <w:tc>
                <w:tcPr>
                  <w:tcW w:w="9077" w:type="dxa"/>
                </w:tcPr>
                <w:p w14:paraId="076CAE4E" w14:textId="77777777" w:rsidR="00641CA4" w:rsidRPr="00C32993" w:rsidRDefault="00641CA4" w:rsidP="00C830F7">
                  <w:pPr>
                    <w:pStyle w:val="Default"/>
                    <w:rPr>
                      <w:rFonts w:ascii="Arial Narrow" w:hAnsi="Arial Narrow"/>
                      <w:b/>
                      <w:bCs/>
                      <w:sz w:val="22"/>
                      <w:szCs w:val="22"/>
                    </w:rPr>
                  </w:pPr>
                </w:p>
                <w:tbl>
                  <w:tblPr>
                    <w:tblStyle w:val="Tabelamrea"/>
                    <w:tblW w:w="0" w:type="auto"/>
                    <w:tblLook w:val="04A0" w:firstRow="1" w:lastRow="0" w:firstColumn="1" w:lastColumn="0" w:noHBand="0" w:noVBand="1"/>
                  </w:tblPr>
                  <w:tblGrid>
                    <w:gridCol w:w="421"/>
                    <w:gridCol w:w="8221"/>
                  </w:tblGrid>
                  <w:tr w:rsidR="00641CA4" w:rsidRPr="00C32993" w14:paraId="1C6AF714" w14:textId="77777777" w:rsidTr="00C830F7">
                    <w:tc>
                      <w:tcPr>
                        <w:tcW w:w="421" w:type="dxa"/>
                      </w:tcPr>
                      <w:p w14:paraId="6F67A918"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1.</w:t>
                        </w:r>
                      </w:p>
                    </w:tc>
                    <w:tc>
                      <w:tcPr>
                        <w:tcW w:w="8221" w:type="dxa"/>
                      </w:tcPr>
                      <w:p w14:paraId="76CEF7D9" w14:textId="77777777" w:rsidR="00641CA4" w:rsidRPr="00F71901" w:rsidRDefault="00641CA4" w:rsidP="00C830F7">
                        <w:pPr>
                          <w:pStyle w:val="Default"/>
                          <w:rPr>
                            <w:rFonts w:ascii="Arial Narrow" w:hAnsi="Arial Narrow"/>
                            <w:sz w:val="18"/>
                            <w:szCs w:val="18"/>
                          </w:rPr>
                        </w:pPr>
                        <w:r w:rsidRPr="00F71901">
                          <w:rPr>
                            <w:rFonts w:ascii="Arial Narrow" w:hAnsi="Arial Narrow"/>
                            <w:sz w:val="18"/>
                            <w:szCs w:val="18"/>
                          </w:rPr>
                          <w:t>Osebni računalniki morajo izpolnjevati najnovejše standarde Energy Star za energijsko učinkovitost</w:t>
                        </w:r>
                        <w:r w:rsidRPr="00F71901">
                          <w:rPr>
                            <w:rFonts w:ascii="Arial Narrow" w:hAnsi="Arial Narrow"/>
                            <w:b/>
                            <w:color w:val="0000FF"/>
                            <w:sz w:val="18"/>
                            <w:szCs w:val="18"/>
                            <w:vertAlign w:val="superscript"/>
                          </w:rPr>
                          <w:t>1</w:t>
                        </w:r>
                        <w:r w:rsidRPr="00F71901">
                          <w:rPr>
                            <w:rFonts w:ascii="Arial Narrow" w:hAnsi="Arial Narrow"/>
                            <w:sz w:val="18"/>
                            <w:szCs w:val="18"/>
                          </w:rPr>
                          <w:t xml:space="preserve">, veljavne na dan objave obvestila o javnem naročilu ali na dan povabila k oddaji ponudbe, ali enakovredne standarde. </w:t>
                        </w:r>
                      </w:p>
                      <w:p w14:paraId="7D074307" w14:textId="77777777" w:rsidR="00641CA4" w:rsidRPr="00F71901" w:rsidRDefault="00641CA4" w:rsidP="00C830F7">
                        <w:pPr>
                          <w:pStyle w:val="Default"/>
                          <w:rPr>
                            <w:rFonts w:ascii="Arial Narrow" w:hAnsi="Arial Narrow"/>
                            <w:sz w:val="18"/>
                            <w:szCs w:val="18"/>
                          </w:rPr>
                        </w:pPr>
                      </w:p>
                      <w:p w14:paraId="1AA365D9" w14:textId="77777777" w:rsidR="00641CA4" w:rsidRPr="00D64A82" w:rsidRDefault="00641CA4" w:rsidP="00C830F7">
                        <w:pPr>
                          <w:pStyle w:val="Default"/>
                          <w:rPr>
                            <w:rFonts w:ascii="Arial Narrow" w:hAnsi="Arial Narrow"/>
                            <w:color w:val="0000FF"/>
                            <w:sz w:val="18"/>
                            <w:szCs w:val="18"/>
                          </w:rPr>
                        </w:pPr>
                        <w:r w:rsidRPr="00D64A82">
                          <w:rPr>
                            <w:rFonts w:ascii="Arial Narrow" w:hAnsi="Arial Narrow"/>
                            <w:color w:val="0000FF"/>
                            <w:sz w:val="18"/>
                            <w:szCs w:val="18"/>
                          </w:rPr>
                          <w:t xml:space="preserve">Način dokazovanja: </w:t>
                        </w:r>
                      </w:p>
                      <w:p w14:paraId="0986E484" w14:textId="77777777" w:rsidR="00641CA4" w:rsidRPr="00D64A82" w:rsidRDefault="00641CA4" w:rsidP="00C830F7">
                        <w:pPr>
                          <w:pStyle w:val="Default"/>
                          <w:rPr>
                            <w:rFonts w:ascii="Arial Narrow" w:hAnsi="Arial Narrow"/>
                            <w:color w:val="0000FF"/>
                            <w:sz w:val="18"/>
                            <w:szCs w:val="18"/>
                          </w:rPr>
                        </w:pPr>
                      </w:p>
                      <w:p w14:paraId="16F955A7" w14:textId="77777777" w:rsidR="00641CA4" w:rsidRPr="00F71901" w:rsidRDefault="00641CA4" w:rsidP="00C830F7">
                        <w:pPr>
                          <w:pStyle w:val="Default"/>
                          <w:rPr>
                            <w:rFonts w:ascii="Arial Narrow" w:hAnsi="Arial Narrow"/>
                            <w:sz w:val="18"/>
                            <w:szCs w:val="18"/>
                          </w:rPr>
                        </w:pPr>
                        <w:r w:rsidRPr="00F71901">
                          <w:rPr>
                            <w:rFonts w:ascii="Arial Narrow" w:hAnsi="Arial Narrow"/>
                            <w:sz w:val="18"/>
                            <w:szCs w:val="18"/>
                          </w:rPr>
                          <w:t>Ponudnik mora ponudbi priložiti:</w:t>
                        </w:r>
                      </w:p>
                      <w:p w14:paraId="765795E5" w14:textId="77777777" w:rsidR="00641CA4" w:rsidRPr="00F71901" w:rsidRDefault="00641CA4" w:rsidP="00804AA9">
                        <w:pPr>
                          <w:pStyle w:val="Default"/>
                          <w:numPr>
                            <w:ilvl w:val="0"/>
                            <w:numId w:val="38"/>
                          </w:numPr>
                          <w:rPr>
                            <w:rFonts w:ascii="Arial Narrow" w:hAnsi="Arial Narrow"/>
                            <w:sz w:val="18"/>
                            <w:szCs w:val="18"/>
                          </w:rPr>
                        </w:pPr>
                        <w:r w:rsidRPr="00F71901">
                          <w:rPr>
                            <w:rFonts w:ascii="Arial Narrow" w:hAnsi="Arial Narrow"/>
                            <w:sz w:val="18"/>
                            <w:szCs w:val="18"/>
                          </w:rPr>
                          <w:t>potrdilo Energy Star ali</w:t>
                        </w:r>
                      </w:p>
                      <w:p w14:paraId="191E752B" w14:textId="77777777" w:rsidR="00641CA4" w:rsidRPr="00F71901" w:rsidRDefault="00641CA4" w:rsidP="00804AA9">
                        <w:pPr>
                          <w:pStyle w:val="Default"/>
                          <w:numPr>
                            <w:ilvl w:val="0"/>
                            <w:numId w:val="38"/>
                          </w:numPr>
                          <w:rPr>
                            <w:rFonts w:ascii="Arial Narrow" w:hAnsi="Arial Narrow"/>
                            <w:sz w:val="18"/>
                            <w:szCs w:val="18"/>
                          </w:rPr>
                        </w:pPr>
                        <w:r w:rsidRPr="00F71901">
                          <w:rPr>
                            <w:rFonts w:ascii="Arial Narrow" w:hAnsi="Arial Narrow"/>
                            <w:sz w:val="18"/>
                            <w:szCs w:val="18"/>
                          </w:rPr>
                          <w:t xml:space="preserve">potrdilo, da ima blago znak za okolje tipa I, ali </w:t>
                        </w:r>
                      </w:p>
                      <w:p w14:paraId="4081B994" w14:textId="77777777" w:rsidR="00641CA4" w:rsidRPr="00F71901" w:rsidRDefault="00641CA4" w:rsidP="00804AA9">
                        <w:pPr>
                          <w:pStyle w:val="Default"/>
                          <w:numPr>
                            <w:ilvl w:val="0"/>
                            <w:numId w:val="38"/>
                          </w:numPr>
                          <w:rPr>
                            <w:rFonts w:ascii="Arial Narrow" w:hAnsi="Arial Narrow"/>
                            <w:sz w:val="18"/>
                            <w:szCs w:val="18"/>
                          </w:rPr>
                        </w:pPr>
                        <w:r w:rsidRPr="00F71901">
                          <w:rPr>
                            <w:rFonts w:ascii="Arial Narrow" w:hAnsi="Arial Narrow"/>
                            <w:sz w:val="18"/>
                            <w:szCs w:val="18"/>
                          </w:rPr>
                          <w:t xml:space="preserve">tehnično dokumentacijo proizvajalca, iz katere izhaja, da so zahteve izpolnjene. </w:t>
                        </w:r>
                      </w:p>
                      <w:p w14:paraId="4BB93D21" w14:textId="77777777" w:rsidR="00641CA4" w:rsidRPr="00F71901" w:rsidRDefault="00641CA4" w:rsidP="00C830F7">
                        <w:pPr>
                          <w:pStyle w:val="Default"/>
                          <w:rPr>
                            <w:rFonts w:ascii="Arial Narrow" w:hAnsi="Arial Narrow"/>
                            <w:sz w:val="18"/>
                            <w:szCs w:val="18"/>
                          </w:rPr>
                        </w:pPr>
                      </w:p>
                    </w:tc>
                  </w:tr>
                  <w:tr w:rsidR="00641CA4" w:rsidRPr="002873EA" w14:paraId="6540E607" w14:textId="77777777" w:rsidTr="00C830F7">
                    <w:tc>
                      <w:tcPr>
                        <w:tcW w:w="421" w:type="dxa"/>
                      </w:tcPr>
                      <w:p w14:paraId="4E9576CF"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2.</w:t>
                        </w:r>
                      </w:p>
                    </w:tc>
                    <w:tc>
                      <w:tcPr>
                        <w:tcW w:w="8221" w:type="dxa"/>
                      </w:tcPr>
                      <w:p w14:paraId="56FBB40C" w14:textId="77777777" w:rsidR="00641CA4" w:rsidRPr="00F71901" w:rsidRDefault="00641CA4" w:rsidP="00C830F7">
                        <w:pPr>
                          <w:pStyle w:val="Default"/>
                          <w:rPr>
                            <w:rFonts w:ascii="Arial Narrow" w:hAnsi="Arial Narrow"/>
                            <w:sz w:val="18"/>
                            <w:szCs w:val="18"/>
                          </w:rPr>
                        </w:pPr>
                        <w:r w:rsidRPr="00F71901">
                          <w:rPr>
                            <w:rFonts w:ascii="Arial Narrow" w:hAnsi="Arial Narrow"/>
                            <w:sz w:val="18"/>
                            <w:szCs w:val="18"/>
                          </w:rPr>
                          <w:t xml:space="preserve">Osebni računalniki morajo biti zasnovani tako, da sta trdi disk in pomnilnik zlahka dostopna z uporabo univerzalnega razpoložljivega orodja (tj. z izvijačem, lopatico, kleščami ali pinceto) in zamenljiva. </w:t>
                        </w:r>
                      </w:p>
                      <w:p w14:paraId="113709D4" w14:textId="77777777" w:rsidR="00641CA4" w:rsidRPr="00F71901" w:rsidRDefault="00641CA4" w:rsidP="00C830F7">
                        <w:pPr>
                          <w:pStyle w:val="Default"/>
                          <w:rPr>
                            <w:rFonts w:ascii="Arial Narrow" w:hAnsi="Arial Narrow"/>
                            <w:sz w:val="18"/>
                            <w:szCs w:val="18"/>
                          </w:rPr>
                        </w:pPr>
                      </w:p>
                      <w:p w14:paraId="0780B8D9" w14:textId="77777777" w:rsidR="00641CA4" w:rsidRPr="00D64A82" w:rsidRDefault="00641CA4" w:rsidP="00C830F7">
                        <w:pPr>
                          <w:pStyle w:val="Default"/>
                          <w:rPr>
                            <w:rFonts w:ascii="Arial Narrow" w:hAnsi="Arial Narrow"/>
                            <w:color w:val="0000FF"/>
                            <w:sz w:val="18"/>
                            <w:szCs w:val="18"/>
                          </w:rPr>
                        </w:pPr>
                        <w:r w:rsidRPr="00D64A82">
                          <w:rPr>
                            <w:rFonts w:ascii="Arial Narrow" w:hAnsi="Arial Narrow"/>
                            <w:color w:val="0000FF"/>
                            <w:sz w:val="18"/>
                            <w:szCs w:val="18"/>
                          </w:rPr>
                          <w:t xml:space="preserve">Način dokazovanja: </w:t>
                        </w:r>
                      </w:p>
                      <w:p w14:paraId="70402476" w14:textId="77777777" w:rsidR="00641CA4" w:rsidRPr="00F71901" w:rsidRDefault="00641CA4" w:rsidP="00C830F7">
                        <w:pPr>
                          <w:pStyle w:val="Default"/>
                          <w:rPr>
                            <w:rFonts w:ascii="Arial Narrow" w:hAnsi="Arial Narrow"/>
                            <w:b/>
                            <w:sz w:val="18"/>
                            <w:szCs w:val="18"/>
                          </w:rPr>
                        </w:pPr>
                      </w:p>
                      <w:p w14:paraId="67C3B595" w14:textId="77777777" w:rsidR="00641CA4" w:rsidRPr="00F71901" w:rsidRDefault="00641CA4" w:rsidP="00C830F7">
                        <w:pPr>
                          <w:pStyle w:val="Default"/>
                          <w:rPr>
                            <w:rFonts w:ascii="Arial Narrow" w:hAnsi="Arial Narrow"/>
                            <w:sz w:val="18"/>
                            <w:szCs w:val="18"/>
                          </w:rPr>
                        </w:pPr>
                        <w:r w:rsidRPr="00F71901">
                          <w:rPr>
                            <w:rFonts w:ascii="Arial Narrow" w:hAnsi="Arial Narrow"/>
                            <w:sz w:val="18"/>
                            <w:szCs w:val="18"/>
                          </w:rPr>
                          <w:t xml:space="preserve">Ponudnik mora ponudbi priložiti: </w:t>
                        </w:r>
                      </w:p>
                      <w:p w14:paraId="5A19F290" w14:textId="77777777" w:rsidR="00641CA4" w:rsidRPr="00F71901" w:rsidRDefault="00641CA4" w:rsidP="00C830F7">
                        <w:pPr>
                          <w:pStyle w:val="Default"/>
                          <w:rPr>
                            <w:rFonts w:ascii="Arial Narrow" w:hAnsi="Arial Narrow"/>
                            <w:sz w:val="18"/>
                            <w:szCs w:val="18"/>
                          </w:rPr>
                        </w:pPr>
                      </w:p>
                      <w:p w14:paraId="307B6B8F" w14:textId="77777777" w:rsidR="00641CA4" w:rsidRPr="00F71901" w:rsidRDefault="00641CA4" w:rsidP="00804AA9">
                        <w:pPr>
                          <w:pStyle w:val="Default"/>
                          <w:numPr>
                            <w:ilvl w:val="0"/>
                            <w:numId w:val="37"/>
                          </w:numPr>
                          <w:rPr>
                            <w:rFonts w:ascii="Arial Narrow" w:hAnsi="Arial Narrow"/>
                            <w:sz w:val="18"/>
                            <w:szCs w:val="18"/>
                          </w:rPr>
                        </w:pPr>
                        <w:r w:rsidRPr="00F71901">
                          <w:rPr>
                            <w:rFonts w:ascii="Arial Narrow" w:hAnsi="Arial Narrow"/>
                            <w:sz w:val="18"/>
                            <w:szCs w:val="18"/>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p>
                      <w:p w14:paraId="09DA2059" w14:textId="77777777" w:rsidR="00641CA4" w:rsidRPr="00F71901" w:rsidRDefault="00641CA4" w:rsidP="00C830F7">
                        <w:pPr>
                          <w:pStyle w:val="Default"/>
                          <w:rPr>
                            <w:rFonts w:ascii="Arial Narrow" w:hAnsi="Arial Narrow"/>
                            <w:sz w:val="18"/>
                            <w:szCs w:val="18"/>
                          </w:rPr>
                        </w:pPr>
                        <w:r w:rsidRPr="00F71901">
                          <w:rPr>
                            <w:rFonts w:ascii="Arial Narrow" w:hAnsi="Arial Narrow"/>
                            <w:sz w:val="18"/>
                            <w:szCs w:val="18"/>
                          </w:rPr>
                          <w:t>in</w:t>
                        </w:r>
                      </w:p>
                      <w:p w14:paraId="1017B02E" w14:textId="77777777" w:rsidR="00641CA4" w:rsidRPr="00F71901" w:rsidRDefault="00641CA4" w:rsidP="00804AA9">
                        <w:pPr>
                          <w:pStyle w:val="Default"/>
                          <w:numPr>
                            <w:ilvl w:val="0"/>
                            <w:numId w:val="37"/>
                          </w:numPr>
                          <w:rPr>
                            <w:rFonts w:ascii="Arial Narrow" w:hAnsi="Arial Narrow"/>
                            <w:sz w:val="18"/>
                            <w:szCs w:val="18"/>
                          </w:rPr>
                        </w:pPr>
                        <w:r w:rsidRPr="00F71901">
                          <w:rPr>
                            <w:rFonts w:ascii="Arial Narrow" w:hAnsi="Arial Narrow"/>
                            <w:sz w:val="18"/>
                            <w:szCs w:val="18"/>
                          </w:rPr>
                          <w:t xml:space="preserve">potrdilo, da ima blago znak za okolje tipa I, iz katerega izhaja, da blago izpolnjuje zahteve, ali </w:t>
                        </w:r>
                      </w:p>
                      <w:p w14:paraId="77CE90E0" w14:textId="77777777" w:rsidR="00641CA4" w:rsidRPr="00F71901" w:rsidRDefault="00641CA4" w:rsidP="00804AA9">
                        <w:pPr>
                          <w:pStyle w:val="Default"/>
                          <w:numPr>
                            <w:ilvl w:val="0"/>
                            <w:numId w:val="37"/>
                          </w:numPr>
                          <w:rPr>
                            <w:rFonts w:ascii="Arial Narrow" w:hAnsi="Arial Narrow"/>
                            <w:sz w:val="18"/>
                            <w:szCs w:val="18"/>
                          </w:rPr>
                        </w:pPr>
                        <w:r w:rsidRPr="00F71901">
                          <w:rPr>
                            <w:rFonts w:ascii="Arial Narrow" w:hAnsi="Arial Narrow"/>
                            <w:sz w:val="18"/>
                            <w:szCs w:val="18"/>
                          </w:rPr>
                          <w:t xml:space="preserve">ustrezno dokazilo, iz katerega izhaja, da so zahteve izpolnjene. </w:t>
                        </w:r>
                      </w:p>
                      <w:p w14:paraId="4A98DC1B" w14:textId="77777777" w:rsidR="00641CA4" w:rsidRPr="00F71901" w:rsidRDefault="00641CA4" w:rsidP="00C830F7">
                        <w:pPr>
                          <w:pStyle w:val="Default"/>
                          <w:rPr>
                            <w:rFonts w:ascii="Arial Narrow" w:hAnsi="Arial Narrow"/>
                            <w:sz w:val="18"/>
                            <w:szCs w:val="18"/>
                          </w:rPr>
                        </w:pPr>
                      </w:p>
                    </w:tc>
                  </w:tr>
                  <w:tr w:rsidR="00641CA4" w:rsidRPr="002873EA" w14:paraId="2EF45A9E" w14:textId="77777777" w:rsidTr="00C830F7">
                    <w:tc>
                      <w:tcPr>
                        <w:tcW w:w="421" w:type="dxa"/>
                        <w:tcBorders>
                          <w:bottom w:val="single" w:sz="4" w:space="0" w:color="auto"/>
                        </w:tcBorders>
                      </w:tcPr>
                      <w:p w14:paraId="05C57BCE"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3.</w:t>
                        </w:r>
                      </w:p>
                    </w:tc>
                    <w:tc>
                      <w:tcPr>
                        <w:tcW w:w="8221" w:type="dxa"/>
                        <w:tcBorders>
                          <w:bottom w:val="single" w:sz="4" w:space="0" w:color="auto"/>
                        </w:tcBorders>
                      </w:tcPr>
                      <w:p w14:paraId="042B3879" w14:textId="77777777" w:rsidR="00641CA4" w:rsidRPr="00F71901" w:rsidRDefault="00641CA4" w:rsidP="00C830F7">
                        <w:pPr>
                          <w:pStyle w:val="Default"/>
                          <w:jc w:val="both"/>
                          <w:rPr>
                            <w:rFonts w:ascii="Arial Narrow" w:hAnsi="Arial Narrow"/>
                            <w:sz w:val="18"/>
                            <w:szCs w:val="18"/>
                          </w:rPr>
                        </w:pPr>
                        <w:r w:rsidRPr="00F71901">
                          <w:rPr>
                            <w:rFonts w:ascii="Arial Narrow" w:hAnsi="Arial Narrow"/>
                            <w:sz w:val="18"/>
                            <w:szCs w:val="18"/>
                          </w:rPr>
                          <w:t>Glasnost osebnega računalnika mora biti izmerjena v skladu s standardom SIST EN ISO 7779 in v času zapisovanja na trdi disk</w:t>
                        </w:r>
                        <w:r w:rsidRPr="00F71901">
                          <w:rPr>
                            <w:rFonts w:ascii="Arial Narrow" w:hAnsi="Arial Narrow"/>
                            <w:b/>
                            <w:color w:val="0000FF"/>
                            <w:sz w:val="18"/>
                            <w:szCs w:val="18"/>
                            <w:vertAlign w:val="superscript"/>
                          </w:rPr>
                          <w:t>2</w:t>
                        </w:r>
                        <w:r w:rsidRPr="00F71901">
                          <w:rPr>
                            <w:rFonts w:ascii="Arial Narrow" w:hAnsi="Arial Narrow"/>
                            <w:sz w:val="18"/>
                            <w:szCs w:val="18"/>
                          </w:rPr>
                          <w:t xml:space="preserve"> ne sme presegati 26 dB. Podatek mora biti označen z oznako LpAm3 v dB. </w:t>
                        </w:r>
                      </w:p>
                      <w:p w14:paraId="09223B00" w14:textId="77777777" w:rsidR="00641CA4" w:rsidRPr="00F71901" w:rsidRDefault="00641CA4" w:rsidP="00C830F7">
                        <w:pPr>
                          <w:pStyle w:val="Default"/>
                          <w:jc w:val="both"/>
                          <w:rPr>
                            <w:rFonts w:ascii="Arial Narrow" w:hAnsi="Arial Narrow"/>
                            <w:sz w:val="18"/>
                            <w:szCs w:val="18"/>
                          </w:rPr>
                        </w:pPr>
                      </w:p>
                      <w:p w14:paraId="013E1598" w14:textId="77777777" w:rsidR="00641CA4" w:rsidRPr="00D64A82" w:rsidRDefault="00641CA4" w:rsidP="00C830F7">
                        <w:pPr>
                          <w:pStyle w:val="Default"/>
                          <w:rPr>
                            <w:rFonts w:ascii="Arial Narrow" w:hAnsi="Arial Narrow"/>
                            <w:color w:val="0000FF"/>
                            <w:sz w:val="18"/>
                            <w:szCs w:val="18"/>
                          </w:rPr>
                        </w:pPr>
                        <w:r w:rsidRPr="00D64A82">
                          <w:rPr>
                            <w:rFonts w:ascii="Arial Narrow" w:hAnsi="Arial Narrow"/>
                            <w:color w:val="0000FF"/>
                            <w:sz w:val="18"/>
                            <w:szCs w:val="18"/>
                          </w:rPr>
                          <w:t xml:space="preserve">Način dokazovanja: </w:t>
                        </w:r>
                      </w:p>
                      <w:p w14:paraId="45CF0A3C" w14:textId="77777777" w:rsidR="00641CA4" w:rsidRPr="00F71901" w:rsidRDefault="00641CA4" w:rsidP="00C830F7">
                        <w:pPr>
                          <w:pStyle w:val="Default"/>
                          <w:rPr>
                            <w:rFonts w:ascii="Arial Narrow" w:hAnsi="Arial Narrow"/>
                            <w:sz w:val="18"/>
                            <w:szCs w:val="18"/>
                          </w:rPr>
                        </w:pPr>
                      </w:p>
                      <w:p w14:paraId="32C88B79" w14:textId="77777777" w:rsidR="00641CA4" w:rsidRPr="00F71901" w:rsidRDefault="00641CA4" w:rsidP="00C830F7">
                        <w:pPr>
                          <w:pStyle w:val="Default"/>
                          <w:rPr>
                            <w:rFonts w:ascii="Arial Narrow" w:hAnsi="Arial Narrow"/>
                            <w:sz w:val="18"/>
                            <w:szCs w:val="18"/>
                          </w:rPr>
                        </w:pPr>
                        <w:r w:rsidRPr="00F71901">
                          <w:rPr>
                            <w:rFonts w:ascii="Arial Narrow" w:hAnsi="Arial Narrow"/>
                            <w:sz w:val="18"/>
                            <w:szCs w:val="18"/>
                          </w:rPr>
                          <w:t>Ponudnik mora ponudbi priložiti:</w:t>
                        </w:r>
                      </w:p>
                      <w:p w14:paraId="529B6092" w14:textId="77777777" w:rsidR="00641CA4" w:rsidRPr="00F71901" w:rsidRDefault="00641CA4" w:rsidP="00804AA9">
                        <w:pPr>
                          <w:pStyle w:val="Odstavekseznama"/>
                          <w:numPr>
                            <w:ilvl w:val="0"/>
                            <w:numId w:val="36"/>
                          </w:num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potrdilo, da ima blago znak za okolje tipa I, iz katerega izhaja, da blago izpolnjuje zahteve, ali</w:t>
                        </w:r>
                      </w:p>
                      <w:p w14:paraId="2DD4A30C" w14:textId="77777777" w:rsidR="00641CA4" w:rsidRPr="00F71901" w:rsidRDefault="00641CA4" w:rsidP="00804AA9">
                        <w:pPr>
                          <w:pStyle w:val="Odstavekseznama"/>
                          <w:numPr>
                            <w:ilvl w:val="0"/>
                            <w:numId w:val="36"/>
                          </w:num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ustrezno dokazilo, iz katerega izhaja, da so zahteve izpolnjene. </w:t>
                        </w:r>
                      </w:p>
                      <w:p w14:paraId="517FCD50" w14:textId="77777777" w:rsidR="00641CA4" w:rsidRPr="00F71901" w:rsidRDefault="00641CA4" w:rsidP="00C830F7">
                        <w:pPr>
                          <w:pStyle w:val="Odstavekseznama"/>
                          <w:autoSpaceDE w:val="0"/>
                          <w:autoSpaceDN w:val="0"/>
                          <w:adjustRightInd w:val="0"/>
                          <w:rPr>
                            <w:rFonts w:ascii="Arial Narrow" w:hAnsi="Arial Narrow" w:cs="Arial"/>
                            <w:color w:val="000000"/>
                            <w:sz w:val="18"/>
                            <w:szCs w:val="18"/>
                          </w:rPr>
                        </w:pPr>
                      </w:p>
                    </w:tc>
                  </w:tr>
                  <w:tr w:rsidR="00641CA4" w:rsidRPr="002873EA" w14:paraId="2758F17C" w14:textId="77777777" w:rsidTr="00C830F7">
                    <w:tc>
                      <w:tcPr>
                        <w:tcW w:w="8642" w:type="dxa"/>
                        <w:gridSpan w:val="2"/>
                        <w:tcBorders>
                          <w:left w:val="single" w:sz="4" w:space="0" w:color="auto"/>
                          <w:right w:val="single" w:sz="4" w:space="0" w:color="auto"/>
                        </w:tcBorders>
                      </w:tcPr>
                      <w:p w14:paraId="6F453018" w14:textId="77777777" w:rsidR="00641CA4" w:rsidRPr="00F71901" w:rsidRDefault="00641CA4" w:rsidP="00C830F7">
                        <w:pPr>
                          <w:autoSpaceDE w:val="0"/>
                          <w:autoSpaceDN w:val="0"/>
                          <w:adjustRightInd w:val="0"/>
                          <w:rPr>
                            <w:rFonts w:ascii="Arial Narrow" w:hAnsi="Arial Narrow" w:cs="Arial"/>
                            <w:color w:val="000000"/>
                            <w:sz w:val="18"/>
                            <w:szCs w:val="18"/>
                          </w:rPr>
                        </w:pPr>
                        <w:r w:rsidRPr="00F71901">
                          <w:rPr>
                            <w:rFonts w:ascii="Arial Narrow" w:hAnsi="Arial Narrow" w:cs="Arial"/>
                            <w:b/>
                            <w:color w:val="0000FF"/>
                            <w:sz w:val="18"/>
                            <w:szCs w:val="18"/>
                            <w:vertAlign w:val="superscript"/>
                          </w:rPr>
                          <w:t>1</w:t>
                        </w:r>
                        <w:r w:rsidRPr="00F71901">
                          <w:rPr>
                            <w:rFonts w:ascii="Arial Narrow" w:hAnsi="Arial Narrow" w:cs="Arial"/>
                            <w:color w:val="000000"/>
                            <w:sz w:val="18"/>
                            <w:szCs w:val="18"/>
                          </w:rPr>
                          <w:t xml:space="preserve"> Standardi ENERGY STAR: </w:t>
                        </w:r>
                        <w:hyperlink r:id="rId16" w:history="1">
                          <w:r w:rsidRPr="00F71901">
                            <w:rPr>
                              <w:rStyle w:val="Hiperpovezava"/>
                              <w:rFonts w:ascii="Arial Narrow" w:hAnsi="Arial Narrow" w:cs="Arial"/>
                              <w:sz w:val="18"/>
                              <w:szCs w:val="18"/>
                            </w:rPr>
                            <w:t>http://www.eu-energystar.org/</w:t>
                          </w:r>
                        </w:hyperlink>
                        <w:r w:rsidRPr="00F71901">
                          <w:rPr>
                            <w:rFonts w:ascii="Arial Narrow" w:hAnsi="Arial Narrow" w:cs="Arial"/>
                            <w:color w:val="0000FF"/>
                            <w:sz w:val="18"/>
                            <w:szCs w:val="18"/>
                          </w:rPr>
                          <w:t>.</w:t>
                        </w:r>
                        <w:r w:rsidRPr="00F71901">
                          <w:rPr>
                            <w:rFonts w:ascii="Arial Narrow" w:hAnsi="Arial Narrow" w:cs="Arial"/>
                            <w:color w:val="000000"/>
                            <w:sz w:val="18"/>
                            <w:szCs w:val="18"/>
                          </w:rPr>
                          <w:t xml:space="preserve">Različica, veljavna ob izdaji teh okoljskih </w:t>
                        </w:r>
                      </w:p>
                      <w:p w14:paraId="4C52FA9C" w14:textId="77777777" w:rsidR="00641CA4" w:rsidRPr="00F71901" w:rsidRDefault="00641CA4" w:rsidP="00C830F7">
                        <w:p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   primerov in meril, je 6.1, posodobitve pa so dostopne na spletni strani    </w:t>
                        </w:r>
                        <w:hyperlink r:id="rId17" w:history="1">
                          <w:r w:rsidRPr="00F71901">
                            <w:rPr>
                              <w:rStyle w:val="Hiperpovezava"/>
                              <w:rFonts w:ascii="Arial Narrow" w:hAnsi="Arial Narrow" w:cs="Arial"/>
                              <w:sz w:val="18"/>
                              <w:szCs w:val="18"/>
                            </w:rPr>
                            <w:t>http://www.eu-energystar.org/specifications.htm</w:t>
                          </w:r>
                        </w:hyperlink>
                        <w:r w:rsidRPr="00F71901">
                          <w:rPr>
                            <w:rFonts w:ascii="Arial Narrow" w:hAnsi="Arial Narrow" w:cs="Arial"/>
                            <w:color w:val="0000FF"/>
                            <w:sz w:val="18"/>
                            <w:szCs w:val="18"/>
                          </w:rPr>
                          <w:t>.</w:t>
                        </w:r>
                      </w:p>
                      <w:p w14:paraId="2665101C" w14:textId="77777777" w:rsidR="00641CA4" w:rsidRPr="00F71901" w:rsidRDefault="00641CA4" w:rsidP="00C830F7">
                        <w:pPr>
                          <w:autoSpaceDE w:val="0"/>
                          <w:autoSpaceDN w:val="0"/>
                          <w:adjustRightInd w:val="0"/>
                          <w:rPr>
                            <w:rFonts w:ascii="Arial Narrow" w:hAnsi="Arial Narrow" w:cs="Arial"/>
                            <w:color w:val="000000"/>
                            <w:sz w:val="18"/>
                            <w:szCs w:val="18"/>
                          </w:rPr>
                        </w:pPr>
                        <w:r w:rsidRPr="00F71901">
                          <w:rPr>
                            <w:rFonts w:ascii="Arial Narrow" w:hAnsi="Arial Narrow" w:cs="Arial"/>
                            <w:b/>
                            <w:color w:val="0000FF"/>
                            <w:sz w:val="18"/>
                            <w:szCs w:val="18"/>
                            <w:vertAlign w:val="superscript"/>
                          </w:rPr>
                          <w:t>2</w:t>
                        </w:r>
                        <w:r w:rsidRPr="00F71901">
                          <w:rPr>
                            <w:rFonts w:ascii="Arial Narrow" w:hAnsi="Arial Narrow" w:cs="Arial"/>
                            <w:color w:val="000000"/>
                            <w:sz w:val="18"/>
                            <w:szCs w:val="18"/>
                          </w:rPr>
                          <w:t xml:space="preserve"> Hard Drive Operating. </w:t>
                        </w:r>
                      </w:p>
                      <w:p w14:paraId="0E27C90F" w14:textId="77777777" w:rsidR="00641CA4" w:rsidRPr="00F71901" w:rsidRDefault="00641CA4" w:rsidP="00C830F7">
                        <w:pPr>
                          <w:pStyle w:val="Default"/>
                          <w:jc w:val="both"/>
                          <w:rPr>
                            <w:rFonts w:ascii="Arial Narrow" w:hAnsi="Arial Narrow"/>
                            <w:sz w:val="18"/>
                            <w:szCs w:val="18"/>
                          </w:rPr>
                        </w:pPr>
                        <w:r w:rsidRPr="00F71901">
                          <w:rPr>
                            <w:rFonts w:ascii="Arial Narrow" w:hAnsi="Arial Narrow"/>
                            <w:b/>
                            <w:color w:val="0000FF"/>
                            <w:sz w:val="18"/>
                            <w:szCs w:val="18"/>
                            <w:vertAlign w:val="superscript"/>
                          </w:rPr>
                          <w:t>3</w:t>
                        </w:r>
                        <w:r w:rsidRPr="00F71901">
                          <w:rPr>
                            <w:rFonts w:ascii="Arial Narrow" w:hAnsi="Arial Narrow"/>
                            <w:sz w:val="18"/>
                            <w:szCs w:val="18"/>
                          </w:rPr>
                          <w:t xml:space="preserve"> LpAm (Low power AM) je oznaka za tlak zvočnih emisij.  </w:t>
                        </w:r>
                      </w:p>
                    </w:tc>
                  </w:tr>
                </w:tbl>
                <w:p w14:paraId="1A34DBE5" w14:textId="77777777" w:rsidR="00641CA4" w:rsidRPr="00C32993" w:rsidRDefault="00641CA4" w:rsidP="00C830F7">
                  <w:pPr>
                    <w:pStyle w:val="Default"/>
                    <w:rPr>
                      <w:rFonts w:ascii="Arial Narrow" w:hAnsi="Arial Narrow"/>
                      <w:sz w:val="22"/>
                      <w:szCs w:val="22"/>
                    </w:rPr>
                  </w:pPr>
                </w:p>
              </w:tc>
            </w:tr>
          </w:tbl>
          <w:p w14:paraId="754F49CA" w14:textId="77777777" w:rsidR="00641CA4" w:rsidRDefault="00641CA4" w:rsidP="00C830F7">
            <w:pPr>
              <w:autoSpaceDE w:val="0"/>
              <w:autoSpaceDN w:val="0"/>
              <w:adjustRightInd w:val="0"/>
              <w:rPr>
                <w:rFonts w:ascii="Arial" w:hAnsi="Arial" w:cs="Arial"/>
                <w:color w:val="000000"/>
              </w:rPr>
            </w:pPr>
          </w:p>
          <w:p w14:paraId="7DCEB899" w14:textId="77777777" w:rsidR="00641CA4" w:rsidRDefault="00641CA4" w:rsidP="00C830F7">
            <w:pPr>
              <w:autoSpaceDE w:val="0"/>
              <w:autoSpaceDN w:val="0"/>
              <w:adjustRightInd w:val="0"/>
              <w:rPr>
                <w:rFonts w:ascii="Arial" w:hAnsi="Arial" w:cs="Arial"/>
                <w:color w:val="000000"/>
              </w:rPr>
            </w:pPr>
          </w:p>
          <w:p w14:paraId="7E8CCD46" w14:textId="77777777" w:rsidR="00641CA4" w:rsidRPr="00D64A82" w:rsidRDefault="00641CA4" w:rsidP="00C830F7">
            <w:pPr>
              <w:autoSpaceDE w:val="0"/>
              <w:autoSpaceDN w:val="0"/>
              <w:adjustRightInd w:val="0"/>
              <w:rPr>
                <w:rFonts w:ascii="Arial Narrow" w:hAnsi="Arial Narrow" w:cs="Arial"/>
                <w:b/>
                <w:bCs/>
                <w:color w:val="000000"/>
                <w:sz w:val="22"/>
                <w:szCs w:val="22"/>
              </w:rPr>
            </w:pPr>
            <w:r w:rsidRPr="00D64A82">
              <w:rPr>
                <w:rFonts w:ascii="Arial Narrow" w:hAnsi="Arial Narrow" w:cs="Arial"/>
                <w:b/>
                <w:bCs/>
                <w:color w:val="000000"/>
                <w:sz w:val="22"/>
                <w:szCs w:val="22"/>
              </w:rPr>
              <w:t xml:space="preserve">6.2. Zasloni </w:t>
            </w:r>
          </w:p>
          <w:p w14:paraId="7AABF4D5" w14:textId="77777777" w:rsidR="00641CA4" w:rsidRDefault="00641CA4" w:rsidP="00C830F7">
            <w:pPr>
              <w:autoSpaceDE w:val="0"/>
              <w:autoSpaceDN w:val="0"/>
              <w:adjustRightInd w:val="0"/>
              <w:rPr>
                <w:rFonts w:ascii="Arial" w:hAnsi="Arial" w:cs="Arial"/>
                <w:b/>
                <w:bCs/>
                <w:color w:val="000000"/>
              </w:rPr>
            </w:pPr>
          </w:p>
          <w:tbl>
            <w:tblPr>
              <w:tblStyle w:val="Tabelamrea"/>
              <w:tblW w:w="0" w:type="auto"/>
              <w:tblLook w:val="04A0" w:firstRow="1" w:lastRow="0" w:firstColumn="1" w:lastColumn="0" w:noHBand="0" w:noVBand="1"/>
            </w:tblPr>
            <w:tblGrid>
              <w:gridCol w:w="421"/>
              <w:gridCol w:w="8430"/>
            </w:tblGrid>
            <w:tr w:rsidR="00641CA4" w:rsidRPr="00F71901" w14:paraId="3D2F3C97" w14:textId="77777777" w:rsidTr="00C830F7">
              <w:tc>
                <w:tcPr>
                  <w:tcW w:w="421" w:type="dxa"/>
                </w:tcPr>
                <w:p w14:paraId="31DC79B4"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1.</w:t>
                  </w:r>
                </w:p>
              </w:tc>
              <w:tc>
                <w:tcPr>
                  <w:tcW w:w="8430" w:type="dxa"/>
                </w:tcPr>
                <w:p w14:paraId="7235BEA3" w14:textId="77777777" w:rsidR="00641CA4" w:rsidRPr="00F71901" w:rsidRDefault="00641CA4" w:rsidP="00C830F7">
                  <w:p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Zasloni morajo izpolnjevati najnovejše standarde Energy Star</w:t>
                  </w:r>
                  <w:r w:rsidRPr="00F71901">
                    <w:rPr>
                      <w:rFonts w:ascii="Arial Narrow" w:hAnsi="Arial Narrow" w:cs="Arial"/>
                      <w:b/>
                      <w:color w:val="0000FF"/>
                      <w:sz w:val="18"/>
                      <w:szCs w:val="18"/>
                      <w:vertAlign w:val="superscript"/>
                    </w:rPr>
                    <w:t>9</w:t>
                  </w:r>
                  <w:r w:rsidRPr="00F71901">
                    <w:rPr>
                      <w:rFonts w:ascii="Arial Narrow" w:hAnsi="Arial Narrow" w:cs="Arial"/>
                      <w:color w:val="000000"/>
                      <w:sz w:val="18"/>
                      <w:szCs w:val="18"/>
                    </w:rPr>
                    <w:t xml:space="preserve"> za energijsko učinkovitost, veljavne na dan objave obvestila o javnem naročilu ali na dan povabila k oddaji ponudbe. </w:t>
                  </w:r>
                </w:p>
                <w:p w14:paraId="12DF61AA" w14:textId="77777777" w:rsidR="00641CA4" w:rsidRPr="00F71901" w:rsidRDefault="00641CA4" w:rsidP="00C830F7">
                  <w:pPr>
                    <w:autoSpaceDE w:val="0"/>
                    <w:autoSpaceDN w:val="0"/>
                    <w:adjustRightInd w:val="0"/>
                    <w:rPr>
                      <w:rFonts w:ascii="Arial Narrow" w:hAnsi="Arial Narrow" w:cs="Arial"/>
                      <w:color w:val="000000"/>
                      <w:sz w:val="18"/>
                      <w:szCs w:val="18"/>
                    </w:rPr>
                  </w:pPr>
                </w:p>
                <w:p w14:paraId="1EB26058" w14:textId="77777777" w:rsidR="00641CA4" w:rsidRPr="00D64A82" w:rsidRDefault="00641CA4" w:rsidP="00C830F7">
                  <w:pPr>
                    <w:autoSpaceDE w:val="0"/>
                    <w:autoSpaceDN w:val="0"/>
                    <w:adjustRightInd w:val="0"/>
                    <w:rPr>
                      <w:rFonts w:ascii="Arial Narrow" w:hAnsi="Arial Narrow" w:cs="Arial"/>
                      <w:color w:val="0000FF"/>
                      <w:sz w:val="18"/>
                      <w:szCs w:val="18"/>
                    </w:rPr>
                  </w:pPr>
                  <w:r w:rsidRPr="00D64A82">
                    <w:rPr>
                      <w:rFonts w:ascii="Arial Narrow" w:hAnsi="Arial Narrow" w:cs="Arial"/>
                      <w:color w:val="0000FF"/>
                      <w:sz w:val="18"/>
                      <w:szCs w:val="18"/>
                    </w:rPr>
                    <w:t xml:space="preserve">Način dokazovanja: </w:t>
                  </w:r>
                </w:p>
                <w:p w14:paraId="3C26E28A" w14:textId="77777777" w:rsidR="00641CA4" w:rsidRPr="00F71901" w:rsidRDefault="00641CA4" w:rsidP="00C830F7">
                  <w:p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Ponudnik mora ponudbi priložiti: </w:t>
                  </w:r>
                </w:p>
                <w:p w14:paraId="3ACDA86B" w14:textId="77777777" w:rsidR="00641CA4" w:rsidRPr="00F71901" w:rsidRDefault="00641CA4" w:rsidP="00C830F7">
                  <w:p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 </w:t>
                  </w:r>
                </w:p>
                <w:p w14:paraId="7EC2D401" w14:textId="77777777" w:rsidR="00641CA4" w:rsidRPr="00F71901" w:rsidRDefault="00641CA4" w:rsidP="00804AA9">
                  <w:pPr>
                    <w:pStyle w:val="Odstavekseznama"/>
                    <w:numPr>
                      <w:ilvl w:val="0"/>
                      <w:numId w:val="36"/>
                    </w:num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potrdilo Energy Star ali </w:t>
                  </w:r>
                </w:p>
                <w:p w14:paraId="134C20FA" w14:textId="77777777" w:rsidR="00641CA4" w:rsidRPr="00F71901" w:rsidRDefault="00641CA4" w:rsidP="00804AA9">
                  <w:pPr>
                    <w:pStyle w:val="Odstavekseznama"/>
                    <w:numPr>
                      <w:ilvl w:val="0"/>
                      <w:numId w:val="36"/>
                    </w:num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potrdilo, da ima blago znak za okolje tipa I, ali </w:t>
                  </w:r>
                </w:p>
                <w:p w14:paraId="6A99DEF9" w14:textId="77777777" w:rsidR="00641CA4" w:rsidRPr="00F71901" w:rsidRDefault="00641CA4" w:rsidP="00804AA9">
                  <w:pPr>
                    <w:pStyle w:val="Odstavekseznama"/>
                    <w:numPr>
                      <w:ilvl w:val="0"/>
                      <w:numId w:val="36"/>
                    </w:numPr>
                    <w:autoSpaceDE w:val="0"/>
                    <w:autoSpaceDN w:val="0"/>
                    <w:adjustRightInd w:val="0"/>
                    <w:rPr>
                      <w:rFonts w:ascii="Arial Narrow" w:hAnsi="Arial Narrow" w:cs="Arial"/>
                      <w:color w:val="000000"/>
                      <w:sz w:val="18"/>
                      <w:szCs w:val="18"/>
                    </w:rPr>
                  </w:pPr>
                  <w:r w:rsidRPr="00F71901">
                    <w:rPr>
                      <w:rFonts w:ascii="Arial Narrow" w:hAnsi="Arial Narrow" w:cs="Arial"/>
                      <w:color w:val="000000"/>
                      <w:sz w:val="18"/>
                      <w:szCs w:val="18"/>
                    </w:rPr>
                    <w:t xml:space="preserve">tehnično dokumentacijo proizvajalca, iz katere izhaja, da so zahteve izpolnjene. </w:t>
                  </w:r>
                </w:p>
                <w:p w14:paraId="2C0BF397" w14:textId="77777777" w:rsidR="00641CA4" w:rsidRPr="00F71901" w:rsidRDefault="00641CA4" w:rsidP="00C830F7">
                  <w:pPr>
                    <w:autoSpaceDE w:val="0"/>
                    <w:autoSpaceDN w:val="0"/>
                    <w:adjustRightInd w:val="0"/>
                    <w:rPr>
                      <w:rFonts w:ascii="Arial Narrow" w:hAnsi="Arial Narrow" w:cs="Arial"/>
                      <w:color w:val="000000"/>
                      <w:sz w:val="18"/>
                      <w:szCs w:val="18"/>
                    </w:rPr>
                  </w:pPr>
                </w:p>
                <w:p w14:paraId="618CA85E" w14:textId="77777777" w:rsidR="00641CA4" w:rsidRPr="00F71901" w:rsidRDefault="00641CA4" w:rsidP="00C830F7">
                  <w:pPr>
                    <w:rPr>
                      <w:rFonts w:ascii="Arial Narrow" w:hAnsi="Arial Narrow" w:cs="Arial"/>
                      <w:color w:val="0000FF"/>
                      <w:sz w:val="18"/>
                      <w:szCs w:val="18"/>
                    </w:rPr>
                  </w:pPr>
                  <w:r w:rsidRPr="00F71901">
                    <w:rPr>
                      <w:rFonts w:ascii="Arial Narrow" w:hAnsi="Arial Narrow" w:cs="Arial"/>
                      <w:b/>
                      <w:color w:val="0000FF"/>
                      <w:sz w:val="18"/>
                      <w:szCs w:val="18"/>
                      <w:vertAlign w:val="superscript"/>
                    </w:rPr>
                    <w:t>9</w:t>
                  </w:r>
                  <w:r w:rsidRPr="00F71901">
                    <w:rPr>
                      <w:rFonts w:ascii="Arial Narrow" w:hAnsi="Arial Narrow" w:cs="Arial"/>
                      <w:color w:val="000000"/>
                      <w:sz w:val="18"/>
                      <w:szCs w:val="18"/>
                    </w:rPr>
                    <w:t xml:space="preserve"> Standardi Energy Star: </w:t>
                  </w:r>
                  <w:hyperlink r:id="rId18" w:history="1">
                    <w:r w:rsidRPr="00F71901">
                      <w:rPr>
                        <w:rStyle w:val="Hiperpovezava"/>
                        <w:rFonts w:ascii="Arial Narrow" w:hAnsi="Arial Narrow" w:cs="Arial"/>
                        <w:sz w:val="18"/>
                        <w:szCs w:val="18"/>
                      </w:rPr>
                      <w:t>http://www.eu-energystar.org/</w:t>
                    </w:r>
                  </w:hyperlink>
                  <w:r w:rsidRPr="00F71901">
                    <w:rPr>
                      <w:rFonts w:ascii="Arial Narrow" w:hAnsi="Arial Narrow" w:cs="Arial"/>
                      <w:color w:val="0000FF"/>
                      <w:sz w:val="18"/>
                      <w:szCs w:val="18"/>
                    </w:rPr>
                    <w:t xml:space="preserve">. </w:t>
                  </w:r>
                  <w:r w:rsidRPr="00F71901">
                    <w:rPr>
                      <w:rFonts w:ascii="Arial Narrow" w:hAnsi="Arial Narrow" w:cs="Arial"/>
                      <w:color w:val="000000"/>
                      <w:sz w:val="18"/>
                      <w:szCs w:val="18"/>
                    </w:rPr>
                    <w:t xml:space="preserve">Različica, veljavna ob izdaji teh okoljskih primerov in meril, je 7.0, posodobitve pa so dostopne na spletni strani </w:t>
                  </w:r>
                  <w:hyperlink r:id="rId19" w:history="1">
                    <w:r w:rsidRPr="00F71901">
                      <w:rPr>
                        <w:rStyle w:val="Hiperpovezava"/>
                        <w:rFonts w:ascii="Arial Narrow" w:hAnsi="Arial Narrow" w:cs="Arial"/>
                        <w:sz w:val="18"/>
                        <w:szCs w:val="18"/>
                      </w:rPr>
                      <w:t>http://www.eu-energystar.org/specifications.htm</w:t>
                    </w:r>
                  </w:hyperlink>
                  <w:r w:rsidRPr="00F71901">
                    <w:rPr>
                      <w:rFonts w:ascii="Arial Narrow" w:hAnsi="Arial Narrow" w:cs="Arial"/>
                      <w:color w:val="0000FF"/>
                      <w:sz w:val="18"/>
                      <w:szCs w:val="18"/>
                    </w:rPr>
                    <w:t>.</w:t>
                  </w:r>
                </w:p>
                <w:p w14:paraId="6C24070C" w14:textId="77777777" w:rsidR="00641CA4" w:rsidRPr="00F71901" w:rsidRDefault="00641CA4" w:rsidP="00C830F7">
                  <w:pPr>
                    <w:rPr>
                      <w:rFonts w:ascii="Arial Narrow" w:hAnsi="Arial Narrow" w:cs="Arial"/>
                      <w:color w:val="0000FF"/>
                      <w:sz w:val="18"/>
                      <w:szCs w:val="18"/>
                    </w:rPr>
                  </w:pPr>
                </w:p>
              </w:tc>
            </w:tr>
          </w:tbl>
          <w:p w14:paraId="58342F9E" w14:textId="77777777" w:rsidR="00641CA4" w:rsidRDefault="00641CA4" w:rsidP="00C830F7"/>
          <w:p w14:paraId="6513942B" w14:textId="77777777" w:rsidR="00641CA4" w:rsidRPr="00F51A52" w:rsidRDefault="00641CA4" w:rsidP="00C830F7"/>
          <w:p w14:paraId="3B28124F" w14:textId="77777777" w:rsidR="00641CA4" w:rsidRPr="00D64A82" w:rsidRDefault="00641CA4" w:rsidP="00C830F7">
            <w:pPr>
              <w:autoSpaceDE w:val="0"/>
              <w:autoSpaceDN w:val="0"/>
              <w:adjustRightInd w:val="0"/>
              <w:rPr>
                <w:rFonts w:ascii="Arial Narrow" w:hAnsi="Arial Narrow" w:cs="Arial"/>
                <w:color w:val="000000"/>
                <w:sz w:val="22"/>
                <w:szCs w:val="22"/>
              </w:rPr>
            </w:pPr>
            <w:r w:rsidRPr="00D64A82">
              <w:rPr>
                <w:rFonts w:ascii="Arial Narrow" w:hAnsi="Arial Narrow" w:cs="Arial"/>
                <w:b/>
                <w:bCs/>
                <w:color w:val="000000"/>
                <w:sz w:val="22"/>
                <w:szCs w:val="22"/>
              </w:rPr>
              <w:t xml:space="preserve">6.3. Oprema za zajem, obdelavo in prikaz slik </w:t>
            </w:r>
          </w:p>
          <w:p w14:paraId="0B532EA1" w14:textId="77777777" w:rsidR="00641CA4" w:rsidRPr="00F51A52" w:rsidRDefault="00641CA4" w:rsidP="00C830F7">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9165"/>
            </w:tblGrid>
            <w:tr w:rsidR="00641CA4" w:rsidRPr="00F51A52" w14:paraId="6EDC7AEC" w14:textId="77777777" w:rsidTr="00C830F7">
              <w:trPr>
                <w:trHeight w:val="93"/>
              </w:trPr>
              <w:tc>
                <w:tcPr>
                  <w:tcW w:w="9165" w:type="dxa"/>
                </w:tcPr>
                <w:tbl>
                  <w:tblPr>
                    <w:tblStyle w:val="Tabelamrea"/>
                    <w:tblW w:w="0" w:type="auto"/>
                    <w:tblLook w:val="04A0" w:firstRow="1" w:lastRow="0" w:firstColumn="1" w:lastColumn="0" w:noHBand="0" w:noVBand="1"/>
                  </w:tblPr>
                  <w:tblGrid>
                    <w:gridCol w:w="421"/>
                    <w:gridCol w:w="8430"/>
                  </w:tblGrid>
                  <w:tr w:rsidR="00641CA4" w:rsidRPr="003B7155" w14:paraId="006DDA79" w14:textId="77777777" w:rsidTr="00C830F7">
                    <w:tc>
                      <w:tcPr>
                        <w:tcW w:w="421" w:type="dxa"/>
                      </w:tcPr>
                      <w:p w14:paraId="1130865F"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1.</w:t>
                        </w:r>
                      </w:p>
                    </w:tc>
                    <w:tc>
                      <w:tcPr>
                        <w:tcW w:w="8430" w:type="dxa"/>
                      </w:tcPr>
                      <w:p w14:paraId="0D9FA09D" w14:textId="77777777" w:rsidR="00641CA4" w:rsidRPr="00F71901" w:rsidRDefault="00641CA4" w:rsidP="00C830F7">
                        <w:p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vključevati možnost tiskanja oziroma fotokopiranja v programski opremi ali ročnih nastavitvah. </w:t>
                        </w:r>
                      </w:p>
                      <w:p w14:paraId="3FE1600E" w14:textId="77777777" w:rsidR="00641CA4" w:rsidRPr="00F71901" w:rsidRDefault="00641CA4" w:rsidP="00C830F7">
                        <w:pPr>
                          <w:autoSpaceDE w:val="0"/>
                          <w:autoSpaceDN w:val="0"/>
                          <w:adjustRightInd w:val="0"/>
                          <w:jc w:val="both"/>
                          <w:rPr>
                            <w:rFonts w:ascii="Arial Narrow" w:hAnsi="Arial Narrow" w:cs="Arial"/>
                            <w:color w:val="000000"/>
                            <w:sz w:val="18"/>
                            <w:szCs w:val="18"/>
                          </w:rPr>
                        </w:pPr>
                      </w:p>
                      <w:p w14:paraId="442EDBB1" w14:textId="77777777" w:rsidR="00641CA4" w:rsidRPr="00F71901" w:rsidRDefault="00641CA4" w:rsidP="00C830F7">
                        <w:pPr>
                          <w:autoSpaceDE w:val="0"/>
                          <w:autoSpaceDN w:val="0"/>
                          <w:adjustRightInd w:val="0"/>
                          <w:jc w:val="both"/>
                          <w:rPr>
                            <w:rFonts w:ascii="Arial Narrow" w:hAnsi="Arial Narrow" w:cs="Arial"/>
                            <w:color w:val="0000FF"/>
                            <w:sz w:val="18"/>
                            <w:szCs w:val="18"/>
                          </w:rPr>
                        </w:pPr>
                        <w:r w:rsidRPr="00F71901">
                          <w:rPr>
                            <w:rFonts w:ascii="Arial Narrow" w:hAnsi="Arial Narrow" w:cs="Arial"/>
                            <w:color w:val="0000FF"/>
                            <w:sz w:val="18"/>
                            <w:szCs w:val="18"/>
                          </w:rPr>
                          <w:t xml:space="preserve">Način dokazovanja: </w:t>
                        </w:r>
                      </w:p>
                      <w:p w14:paraId="54AEF0A3" w14:textId="77777777" w:rsidR="00641CA4" w:rsidRPr="00F71901" w:rsidRDefault="00641CA4" w:rsidP="00C830F7">
                        <w:pPr>
                          <w:autoSpaceDE w:val="0"/>
                          <w:autoSpaceDN w:val="0"/>
                          <w:adjustRightInd w:val="0"/>
                          <w:jc w:val="both"/>
                          <w:rPr>
                            <w:rFonts w:ascii="Arial Narrow" w:hAnsi="Arial Narrow" w:cs="Arial"/>
                            <w:color w:val="000000"/>
                            <w:sz w:val="18"/>
                            <w:szCs w:val="18"/>
                          </w:rPr>
                        </w:pPr>
                      </w:p>
                      <w:p w14:paraId="5652872A" w14:textId="77777777" w:rsidR="00641CA4" w:rsidRPr="00F71901" w:rsidRDefault="00641CA4" w:rsidP="00C830F7">
                        <w:p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Ponudnik mora ponudbi priložiti: </w:t>
                        </w:r>
                      </w:p>
                      <w:p w14:paraId="371829F4" w14:textId="77777777" w:rsidR="00641CA4" w:rsidRPr="00F71901" w:rsidRDefault="00641CA4" w:rsidP="00804AA9">
                        <w:pPr>
                          <w:pStyle w:val="Odstavekseznama"/>
                          <w:numPr>
                            <w:ilvl w:val="0"/>
                            <w:numId w:val="36"/>
                          </w:num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tehnično dokumentacijo proizvajalca, iz katere izhaja, da so zahteve izpolnjene. </w:t>
                        </w:r>
                      </w:p>
                      <w:p w14:paraId="350E4B5C" w14:textId="77777777" w:rsidR="00641CA4" w:rsidRPr="00F71901" w:rsidRDefault="00641CA4" w:rsidP="00C830F7">
                        <w:pPr>
                          <w:rPr>
                            <w:rFonts w:ascii="Arial Narrow" w:hAnsi="Arial Narrow" w:cs="Arial"/>
                            <w:color w:val="0000FF"/>
                            <w:sz w:val="18"/>
                            <w:szCs w:val="18"/>
                          </w:rPr>
                        </w:pPr>
                      </w:p>
                    </w:tc>
                  </w:tr>
                  <w:tr w:rsidR="00641CA4" w:rsidRPr="003B7155" w14:paraId="77EC111B" w14:textId="77777777" w:rsidTr="00C830F7">
                    <w:tc>
                      <w:tcPr>
                        <w:tcW w:w="421" w:type="dxa"/>
                      </w:tcPr>
                      <w:p w14:paraId="11630377"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2.</w:t>
                        </w:r>
                      </w:p>
                    </w:tc>
                    <w:tc>
                      <w:tcPr>
                        <w:tcW w:w="8430" w:type="dxa"/>
                      </w:tcPr>
                      <w:p w14:paraId="1E88A5DB" w14:textId="77777777" w:rsidR="00641CA4" w:rsidRPr="00F71901" w:rsidRDefault="00641CA4" w:rsidP="00C830F7">
                        <w:p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Oprema za zajem, obdelavo in prikaz slik mora izpolnjevati najnovejše standarde ENERGY STAR</w:t>
                        </w:r>
                        <w:r w:rsidRPr="00F71901">
                          <w:rPr>
                            <w:rFonts w:ascii="Arial Narrow" w:hAnsi="Arial Narrow" w:cs="Arial"/>
                            <w:b/>
                            <w:color w:val="0000FF"/>
                            <w:sz w:val="18"/>
                            <w:szCs w:val="18"/>
                            <w:vertAlign w:val="superscript"/>
                          </w:rPr>
                          <w:t>11</w:t>
                        </w:r>
                        <w:r w:rsidRPr="00F71901">
                          <w:rPr>
                            <w:rFonts w:ascii="Arial Narrow" w:hAnsi="Arial Narrow" w:cs="Arial"/>
                            <w:color w:val="000000"/>
                            <w:sz w:val="18"/>
                            <w:szCs w:val="18"/>
                          </w:rPr>
                          <w:t xml:space="preserve"> za energijsko učinkovitost, veljavne na dan objave obvestila o javnem naročilu ali na dan povabila k oddaji ponudbe.</w:t>
                        </w:r>
                      </w:p>
                      <w:p w14:paraId="7B4F7552" w14:textId="77777777" w:rsidR="00641CA4" w:rsidRPr="00F71901" w:rsidRDefault="00641CA4" w:rsidP="00C830F7">
                        <w:p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 </w:t>
                        </w:r>
                      </w:p>
                      <w:p w14:paraId="3254BA2C" w14:textId="77777777" w:rsidR="00641CA4" w:rsidRPr="00F71901" w:rsidRDefault="00641CA4" w:rsidP="00C830F7">
                        <w:pPr>
                          <w:autoSpaceDE w:val="0"/>
                          <w:autoSpaceDN w:val="0"/>
                          <w:adjustRightInd w:val="0"/>
                          <w:jc w:val="both"/>
                          <w:rPr>
                            <w:rFonts w:ascii="Arial Narrow" w:hAnsi="Arial Narrow" w:cs="Arial"/>
                            <w:color w:val="0000FF"/>
                            <w:sz w:val="18"/>
                            <w:szCs w:val="18"/>
                          </w:rPr>
                        </w:pPr>
                        <w:r w:rsidRPr="00F71901">
                          <w:rPr>
                            <w:rFonts w:ascii="Arial Narrow" w:hAnsi="Arial Narrow" w:cs="Arial"/>
                            <w:color w:val="0000FF"/>
                            <w:sz w:val="18"/>
                            <w:szCs w:val="18"/>
                          </w:rPr>
                          <w:t>Način dokazovanja:</w:t>
                        </w:r>
                      </w:p>
                      <w:p w14:paraId="7776F117" w14:textId="77777777" w:rsidR="00641CA4" w:rsidRPr="00F71901" w:rsidRDefault="00641CA4" w:rsidP="00C830F7">
                        <w:pPr>
                          <w:autoSpaceDE w:val="0"/>
                          <w:autoSpaceDN w:val="0"/>
                          <w:adjustRightInd w:val="0"/>
                          <w:jc w:val="both"/>
                          <w:rPr>
                            <w:rFonts w:ascii="Arial Narrow" w:hAnsi="Arial Narrow" w:cs="Arial"/>
                            <w:color w:val="0000FF"/>
                            <w:sz w:val="18"/>
                            <w:szCs w:val="18"/>
                          </w:rPr>
                        </w:pPr>
                      </w:p>
                      <w:p w14:paraId="290BE7A8" w14:textId="77777777" w:rsidR="00641CA4" w:rsidRPr="00F71901" w:rsidRDefault="00641CA4" w:rsidP="00C830F7">
                        <w:p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Ponudnik mora ponudbi priložiti: </w:t>
                        </w:r>
                      </w:p>
                      <w:p w14:paraId="48C2EBE0" w14:textId="77777777" w:rsidR="00641CA4" w:rsidRPr="00F71901" w:rsidRDefault="00641CA4" w:rsidP="00804AA9">
                        <w:pPr>
                          <w:pStyle w:val="Odstavekseznama"/>
                          <w:numPr>
                            <w:ilvl w:val="0"/>
                            <w:numId w:val="36"/>
                          </w:num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potrdilo ENERGY STAR ali </w:t>
                        </w:r>
                      </w:p>
                      <w:p w14:paraId="78DFD407" w14:textId="77777777" w:rsidR="00641CA4" w:rsidRPr="00F71901" w:rsidRDefault="00641CA4" w:rsidP="00804AA9">
                        <w:pPr>
                          <w:pStyle w:val="Odstavekseznama"/>
                          <w:numPr>
                            <w:ilvl w:val="0"/>
                            <w:numId w:val="36"/>
                          </w:num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potrdilo, da ima blago znak za okolje tipa I, ali </w:t>
                        </w:r>
                      </w:p>
                      <w:p w14:paraId="3DD600B6" w14:textId="77777777" w:rsidR="00641CA4" w:rsidRPr="00F71901" w:rsidRDefault="00641CA4" w:rsidP="00804AA9">
                        <w:pPr>
                          <w:pStyle w:val="Odstavekseznama"/>
                          <w:numPr>
                            <w:ilvl w:val="0"/>
                            <w:numId w:val="36"/>
                          </w:num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tehnično dokumentacijo proizvajalca, iz katere izhaja, da so zahteve izpolnjene. </w:t>
                        </w:r>
                      </w:p>
                      <w:p w14:paraId="55E61CCF" w14:textId="77777777" w:rsidR="00641CA4" w:rsidRPr="00F71901" w:rsidRDefault="00641CA4" w:rsidP="00C830F7">
                        <w:pPr>
                          <w:autoSpaceDE w:val="0"/>
                          <w:autoSpaceDN w:val="0"/>
                          <w:adjustRightInd w:val="0"/>
                          <w:jc w:val="both"/>
                          <w:rPr>
                            <w:rFonts w:ascii="Arial Narrow" w:hAnsi="Arial Narrow" w:cs="Arial"/>
                            <w:color w:val="000000"/>
                            <w:sz w:val="18"/>
                            <w:szCs w:val="18"/>
                          </w:rPr>
                        </w:pPr>
                      </w:p>
                    </w:tc>
                  </w:tr>
                  <w:tr w:rsidR="00641CA4" w:rsidRPr="003B7155" w14:paraId="47A450F9" w14:textId="77777777" w:rsidTr="00C830F7">
                    <w:tc>
                      <w:tcPr>
                        <w:tcW w:w="421" w:type="dxa"/>
                      </w:tcPr>
                      <w:p w14:paraId="365925D5" w14:textId="77777777" w:rsidR="00641CA4" w:rsidRPr="00F71901" w:rsidRDefault="00641CA4" w:rsidP="00C830F7">
                        <w:pPr>
                          <w:pStyle w:val="Default"/>
                          <w:rPr>
                            <w:rFonts w:ascii="Arial Narrow" w:hAnsi="Arial Narrow"/>
                            <w:b/>
                            <w:sz w:val="18"/>
                            <w:szCs w:val="18"/>
                          </w:rPr>
                        </w:pPr>
                        <w:r w:rsidRPr="00F71901">
                          <w:rPr>
                            <w:rFonts w:ascii="Arial Narrow" w:hAnsi="Arial Narrow"/>
                            <w:b/>
                            <w:sz w:val="18"/>
                            <w:szCs w:val="18"/>
                          </w:rPr>
                          <w:t>3.</w:t>
                        </w:r>
                      </w:p>
                    </w:tc>
                    <w:tc>
                      <w:tcPr>
                        <w:tcW w:w="8430" w:type="dxa"/>
                      </w:tcPr>
                      <w:p w14:paraId="150D1AF2" w14:textId="77777777" w:rsidR="00641CA4" w:rsidRPr="00F71901" w:rsidRDefault="00641CA4" w:rsidP="00C830F7">
                        <w:pPr>
                          <w:autoSpaceDE w:val="0"/>
                          <w:autoSpaceDN w:val="0"/>
                          <w:adjustRightInd w:val="0"/>
                          <w:jc w:val="both"/>
                          <w:rPr>
                            <w:rFonts w:ascii="Arial Narrow" w:hAnsi="Arial Narrow" w:cs="Arial"/>
                            <w:color w:val="000000"/>
                            <w:sz w:val="18"/>
                            <w:szCs w:val="18"/>
                          </w:rPr>
                        </w:pPr>
                        <w:r w:rsidRPr="00F71901">
                          <w:rPr>
                            <w:rFonts w:ascii="Arial Narrow" w:hAnsi="Arial Narrow" w:cs="Arial"/>
                            <w:color w:val="000000"/>
                            <w:sz w:val="18"/>
                            <w:szCs w:val="18"/>
                          </w:rPr>
                          <w:t xml:space="preserve">Glasnost opreme s funkcijo tiskanja oziroma kopiranja mora biti izmerjena v skladu s standardom </w:t>
                        </w:r>
                      </w:p>
                      <w:p w14:paraId="32CF8317" w14:textId="77777777" w:rsidR="00641CA4" w:rsidRPr="00F71901" w:rsidRDefault="00641CA4" w:rsidP="00C830F7">
                        <w:pPr>
                          <w:pStyle w:val="Default"/>
                          <w:jc w:val="both"/>
                          <w:rPr>
                            <w:rFonts w:ascii="Arial Narrow" w:hAnsi="Arial Narrow"/>
                            <w:sz w:val="18"/>
                            <w:szCs w:val="18"/>
                          </w:rPr>
                        </w:pPr>
                        <w:r w:rsidRPr="00F71901">
                          <w:rPr>
                            <w:rFonts w:ascii="Arial Narrow" w:hAnsi="Arial Narrow"/>
                            <w:sz w:val="18"/>
                            <w:szCs w:val="18"/>
                          </w:rPr>
                          <w:t xml:space="preserve">SIST EN ISO 7779 in ne sme presegati hrupa v vrednosti 53 dB. </w:t>
                        </w:r>
                      </w:p>
                      <w:p w14:paraId="5DE4E6A4" w14:textId="77777777" w:rsidR="00641CA4" w:rsidRPr="00F71901" w:rsidRDefault="00641CA4" w:rsidP="00C830F7">
                        <w:pPr>
                          <w:pStyle w:val="Default"/>
                          <w:jc w:val="both"/>
                          <w:rPr>
                            <w:rFonts w:ascii="Arial Narrow" w:hAnsi="Arial Narrow"/>
                            <w:sz w:val="18"/>
                            <w:szCs w:val="18"/>
                          </w:rPr>
                        </w:pPr>
                      </w:p>
                      <w:p w14:paraId="317100E3" w14:textId="77777777" w:rsidR="00641CA4" w:rsidRPr="00F71901" w:rsidRDefault="00641CA4" w:rsidP="00C830F7">
                        <w:pPr>
                          <w:pStyle w:val="Default"/>
                          <w:jc w:val="both"/>
                          <w:rPr>
                            <w:rFonts w:ascii="Arial Narrow" w:hAnsi="Arial Narrow"/>
                            <w:color w:val="0000FF"/>
                            <w:sz w:val="18"/>
                            <w:szCs w:val="18"/>
                          </w:rPr>
                        </w:pPr>
                        <w:r w:rsidRPr="00F71901">
                          <w:rPr>
                            <w:rFonts w:ascii="Arial Narrow" w:hAnsi="Arial Narrow"/>
                            <w:color w:val="0000FF"/>
                            <w:sz w:val="18"/>
                            <w:szCs w:val="18"/>
                          </w:rPr>
                          <w:t xml:space="preserve">Način dokazovanja: </w:t>
                        </w:r>
                      </w:p>
                      <w:p w14:paraId="573BE01A" w14:textId="77777777" w:rsidR="00641CA4" w:rsidRPr="00F71901" w:rsidRDefault="00641CA4" w:rsidP="00C830F7">
                        <w:pPr>
                          <w:pStyle w:val="Default"/>
                          <w:jc w:val="both"/>
                          <w:rPr>
                            <w:rFonts w:ascii="Arial Narrow" w:hAnsi="Arial Narrow"/>
                            <w:sz w:val="18"/>
                            <w:szCs w:val="18"/>
                          </w:rPr>
                        </w:pPr>
                      </w:p>
                      <w:p w14:paraId="2F1124E8" w14:textId="77777777" w:rsidR="00641CA4" w:rsidRPr="00F71901" w:rsidRDefault="00641CA4" w:rsidP="00C830F7">
                        <w:pPr>
                          <w:pStyle w:val="Default"/>
                          <w:jc w:val="both"/>
                          <w:rPr>
                            <w:rFonts w:ascii="Arial Narrow" w:hAnsi="Arial Narrow"/>
                            <w:sz w:val="18"/>
                            <w:szCs w:val="18"/>
                          </w:rPr>
                        </w:pPr>
                        <w:r w:rsidRPr="00F71901">
                          <w:rPr>
                            <w:rFonts w:ascii="Arial Narrow" w:hAnsi="Arial Narrow"/>
                            <w:sz w:val="18"/>
                            <w:szCs w:val="18"/>
                          </w:rPr>
                          <w:t>Ponudnik mora ponudbi priložiti:</w:t>
                        </w:r>
                      </w:p>
                      <w:p w14:paraId="3FC19B7E" w14:textId="77777777" w:rsidR="00641CA4" w:rsidRPr="00F71901" w:rsidRDefault="00641CA4" w:rsidP="00804AA9">
                        <w:pPr>
                          <w:pStyle w:val="Default"/>
                          <w:numPr>
                            <w:ilvl w:val="0"/>
                            <w:numId w:val="36"/>
                          </w:numPr>
                          <w:jc w:val="both"/>
                          <w:rPr>
                            <w:rFonts w:ascii="Arial Narrow" w:hAnsi="Arial Narrow"/>
                            <w:sz w:val="18"/>
                            <w:szCs w:val="18"/>
                          </w:rPr>
                        </w:pPr>
                        <w:r w:rsidRPr="00F71901">
                          <w:rPr>
                            <w:rFonts w:ascii="Arial Narrow" w:hAnsi="Arial Narrow"/>
                            <w:sz w:val="18"/>
                            <w:szCs w:val="18"/>
                          </w:rPr>
                          <w:t xml:space="preserve"> potrdilo, da ima blago znak za okolje tipa I, iz katerega izhaja, da so zahteve izpolnjene, ali</w:t>
                        </w:r>
                      </w:p>
                      <w:p w14:paraId="017707FE" w14:textId="77777777" w:rsidR="00641CA4" w:rsidRPr="00F71901" w:rsidRDefault="00641CA4" w:rsidP="00804AA9">
                        <w:pPr>
                          <w:pStyle w:val="Default"/>
                          <w:numPr>
                            <w:ilvl w:val="0"/>
                            <w:numId w:val="36"/>
                          </w:numPr>
                          <w:jc w:val="both"/>
                          <w:rPr>
                            <w:rFonts w:ascii="Arial Narrow" w:hAnsi="Arial Narrow"/>
                            <w:sz w:val="18"/>
                            <w:szCs w:val="18"/>
                          </w:rPr>
                        </w:pPr>
                        <w:r w:rsidRPr="00F71901">
                          <w:rPr>
                            <w:rFonts w:ascii="Arial Narrow" w:hAnsi="Arial Narrow"/>
                            <w:sz w:val="18"/>
                            <w:szCs w:val="18"/>
                          </w:rPr>
                          <w:t xml:space="preserve"> ustrezno dokazilo, iz katerega izhaja, da so zahteve izpolnjene.</w:t>
                        </w:r>
                      </w:p>
                      <w:p w14:paraId="4E7A5F3C" w14:textId="77777777" w:rsidR="00641CA4" w:rsidRPr="00F71901" w:rsidRDefault="00641CA4" w:rsidP="00C830F7">
                        <w:pPr>
                          <w:pStyle w:val="Default"/>
                          <w:ind w:left="720"/>
                          <w:jc w:val="both"/>
                          <w:rPr>
                            <w:rFonts w:ascii="Arial Narrow" w:hAnsi="Arial Narrow"/>
                            <w:sz w:val="18"/>
                            <w:szCs w:val="18"/>
                          </w:rPr>
                        </w:pPr>
                      </w:p>
                    </w:tc>
                  </w:tr>
                  <w:tr w:rsidR="00641CA4" w:rsidRPr="003B7155" w14:paraId="3A2C37E6" w14:textId="77777777" w:rsidTr="00C830F7">
                    <w:tc>
                      <w:tcPr>
                        <w:tcW w:w="8851" w:type="dxa"/>
                        <w:gridSpan w:val="2"/>
                      </w:tcPr>
                      <w:p w14:paraId="05C32D0A" w14:textId="77777777" w:rsidR="00641CA4" w:rsidRPr="00F71901" w:rsidRDefault="00641CA4" w:rsidP="00C830F7">
                        <w:pPr>
                          <w:pStyle w:val="Default"/>
                          <w:jc w:val="both"/>
                          <w:rPr>
                            <w:rFonts w:ascii="Arial Narrow" w:hAnsi="Arial Narrow"/>
                            <w:sz w:val="18"/>
                            <w:szCs w:val="18"/>
                          </w:rPr>
                        </w:pPr>
                        <w:r w:rsidRPr="00F71901">
                          <w:rPr>
                            <w:rFonts w:ascii="Arial Narrow" w:hAnsi="Arial Narrow"/>
                            <w:b/>
                            <w:color w:val="0000FF"/>
                            <w:sz w:val="18"/>
                            <w:szCs w:val="18"/>
                            <w:vertAlign w:val="superscript"/>
                          </w:rPr>
                          <w:t>11</w:t>
                        </w:r>
                        <w:r w:rsidRPr="00F71901">
                          <w:rPr>
                            <w:sz w:val="18"/>
                            <w:szCs w:val="18"/>
                          </w:rPr>
                          <w:t xml:space="preserve"> </w:t>
                        </w:r>
                        <w:r w:rsidRPr="00F71901">
                          <w:rPr>
                            <w:rFonts w:ascii="Arial Narrow" w:hAnsi="Arial Narrow"/>
                            <w:sz w:val="18"/>
                            <w:szCs w:val="18"/>
                          </w:rPr>
                          <w:t xml:space="preserve">Standardi Energy Star: </w:t>
                        </w:r>
                        <w:hyperlink r:id="rId20" w:history="1">
                          <w:r w:rsidRPr="00F71901">
                            <w:rPr>
                              <w:rStyle w:val="Hiperpovezava"/>
                              <w:rFonts w:ascii="Arial Narrow" w:hAnsi="Arial Narrow"/>
                              <w:sz w:val="18"/>
                              <w:szCs w:val="18"/>
                            </w:rPr>
                            <w:t>http://www.eu-energystar.org/</w:t>
                          </w:r>
                        </w:hyperlink>
                        <w:r w:rsidRPr="00F71901">
                          <w:rPr>
                            <w:rFonts w:ascii="Arial Narrow" w:hAnsi="Arial Narrow"/>
                            <w:color w:val="auto"/>
                            <w:sz w:val="18"/>
                            <w:szCs w:val="18"/>
                          </w:rPr>
                          <w:t>.</w:t>
                        </w:r>
                        <w:r w:rsidRPr="00F71901">
                          <w:rPr>
                            <w:rFonts w:ascii="Arial Narrow" w:hAnsi="Arial Narrow"/>
                            <w:sz w:val="18"/>
                            <w:szCs w:val="18"/>
                          </w:rPr>
                          <w:t xml:space="preserve"> Različica, veljavna ob izdaji teh okoljskih primerov in meril, je 2.0, posodobitve pa so dostopne na spletni strani </w:t>
                        </w:r>
                        <w:hyperlink r:id="rId21" w:history="1">
                          <w:r w:rsidRPr="00F71901">
                            <w:rPr>
                              <w:rStyle w:val="Hiperpovezava"/>
                              <w:rFonts w:ascii="Arial Narrow" w:hAnsi="Arial Narrow"/>
                              <w:sz w:val="18"/>
                              <w:szCs w:val="18"/>
                            </w:rPr>
                            <w:t>http://www.eu-energystar.org/specifications.htm</w:t>
                          </w:r>
                        </w:hyperlink>
                        <w:r w:rsidRPr="00F71901">
                          <w:rPr>
                            <w:rFonts w:ascii="Arial Narrow" w:hAnsi="Arial Narrow"/>
                            <w:sz w:val="18"/>
                            <w:szCs w:val="18"/>
                          </w:rPr>
                          <w:t>.</w:t>
                        </w:r>
                      </w:p>
                      <w:p w14:paraId="2BA37E2C" w14:textId="77777777" w:rsidR="00641CA4" w:rsidRPr="00F71901" w:rsidRDefault="00641CA4" w:rsidP="00C830F7">
                        <w:pPr>
                          <w:pStyle w:val="Default"/>
                          <w:jc w:val="both"/>
                          <w:rPr>
                            <w:rFonts w:ascii="Arial Narrow" w:hAnsi="Arial Narrow"/>
                            <w:sz w:val="18"/>
                            <w:szCs w:val="18"/>
                          </w:rPr>
                        </w:pPr>
                      </w:p>
                    </w:tc>
                  </w:tr>
                </w:tbl>
                <w:p w14:paraId="4D694B32" w14:textId="77777777" w:rsidR="00641CA4" w:rsidRPr="00F51A52" w:rsidRDefault="00641CA4" w:rsidP="00C830F7">
                  <w:pPr>
                    <w:autoSpaceDE w:val="0"/>
                    <w:autoSpaceDN w:val="0"/>
                    <w:adjustRightInd w:val="0"/>
                    <w:rPr>
                      <w:rFonts w:ascii="Arial" w:hAnsi="Arial" w:cs="Arial"/>
                      <w:b/>
                      <w:bCs/>
                      <w:color w:val="000000"/>
                    </w:rPr>
                  </w:pPr>
                </w:p>
                <w:p w14:paraId="5B76926E" w14:textId="77777777" w:rsidR="00641CA4" w:rsidRPr="00F51A52" w:rsidRDefault="00641CA4" w:rsidP="00C830F7">
                  <w:pPr>
                    <w:autoSpaceDE w:val="0"/>
                    <w:autoSpaceDN w:val="0"/>
                    <w:adjustRightInd w:val="0"/>
                    <w:rPr>
                      <w:rFonts w:ascii="Arial" w:hAnsi="Arial" w:cs="Arial"/>
                      <w:color w:val="000000"/>
                    </w:rPr>
                  </w:pPr>
                </w:p>
              </w:tc>
            </w:tr>
          </w:tbl>
          <w:p w14:paraId="1B649E55" w14:textId="77777777" w:rsidR="00641CA4" w:rsidRDefault="00641CA4" w:rsidP="00C830F7">
            <w:pPr>
              <w:jc w:val="both"/>
              <w:outlineLvl w:val="0"/>
              <w:rPr>
                <w:rFonts w:ascii="Calibri" w:hAnsi="Calibri"/>
                <w:b/>
                <w:bCs/>
                <w:sz w:val="28"/>
                <w:szCs w:val="28"/>
              </w:rPr>
            </w:pPr>
          </w:p>
          <w:p w14:paraId="7E1ADA3F" w14:textId="77777777" w:rsidR="00641CA4" w:rsidRDefault="00641CA4" w:rsidP="00C830F7">
            <w:pPr>
              <w:jc w:val="both"/>
              <w:outlineLvl w:val="0"/>
              <w:rPr>
                <w:rFonts w:ascii="Calibri" w:hAnsi="Calibri"/>
                <w:b/>
                <w:bCs/>
                <w:sz w:val="28"/>
                <w:szCs w:val="28"/>
              </w:rPr>
            </w:pPr>
          </w:p>
          <w:p w14:paraId="6733AC01" w14:textId="77777777" w:rsidR="00641CA4" w:rsidRDefault="00641CA4" w:rsidP="00C830F7">
            <w:pPr>
              <w:jc w:val="both"/>
              <w:outlineLvl w:val="0"/>
              <w:rPr>
                <w:rFonts w:ascii="Calibri" w:hAnsi="Calibri"/>
                <w:b/>
                <w:bCs/>
                <w:sz w:val="28"/>
                <w:szCs w:val="28"/>
              </w:rPr>
            </w:pPr>
          </w:p>
          <w:p w14:paraId="445A8BCA" w14:textId="77777777" w:rsidR="00641CA4" w:rsidRDefault="00641CA4" w:rsidP="00C830F7">
            <w:pPr>
              <w:jc w:val="both"/>
              <w:outlineLvl w:val="0"/>
              <w:rPr>
                <w:rFonts w:ascii="Calibri" w:hAnsi="Calibri"/>
                <w:b/>
                <w:bCs/>
                <w:sz w:val="28"/>
                <w:szCs w:val="28"/>
              </w:rPr>
            </w:pPr>
          </w:p>
          <w:p w14:paraId="60B18DA9" w14:textId="77777777" w:rsidR="00641CA4" w:rsidRDefault="00641CA4" w:rsidP="00C830F7">
            <w:pPr>
              <w:jc w:val="both"/>
              <w:outlineLvl w:val="0"/>
              <w:rPr>
                <w:rFonts w:ascii="Calibri" w:hAnsi="Calibri"/>
                <w:b/>
                <w:bCs/>
                <w:sz w:val="28"/>
                <w:szCs w:val="28"/>
              </w:rPr>
            </w:pPr>
          </w:p>
          <w:p w14:paraId="16947EF6" w14:textId="77777777" w:rsidR="00641CA4" w:rsidRPr="00826177" w:rsidRDefault="00641CA4" w:rsidP="00C830F7">
            <w:pPr>
              <w:jc w:val="both"/>
              <w:outlineLvl w:val="0"/>
              <w:rPr>
                <w:rFonts w:ascii="Calibri" w:hAnsi="Calibri"/>
                <w:b/>
                <w:bCs/>
                <w:sz w:val="28"/>
                <w:szCs w:val="28"/>
              </w:rPr>
            </w:pPr>
          </w:p>
        </w:tc>
      </w:tr>
    </w:tbl>
    <w:p w14:paraId="395B9DE7" w14:textId="77777777" w:rsidR="0089238A" w:rsidRDefault="0089238A" w:rsidP="0089238A">
      <w:pPr>
        <w:ind w:left="360"/>
        <w:rPr>
          <w:rFonts w:ascii="Arial Narrow" w:hAnsi="Arial Narrow"/>
          <w:b/>
          <w:color w:val="FF0000"/>
        </w:rPr>
      </w:pPr>
    </w:p>
    <w:p w14:paraId="0AC57DB0" w14:textId="77777777" w:rsidR="0089238A" w:rsidRDefault="0089238A" w:rsidP="0089238A">
      <w:pPr>
        <w:ind w:left="360"/>
        <w:rPr>
          <w:rFonts w:ascii="Arial Narrow" w:hAnsi="Arial Narrow"/>
          <w:b/>
          <w:color w:val="FF0000"/>
        </w:rPr>
      </w:pPr>
    </w:p>
    <w:p w14:paraId="55738973" w14:textId="77777777" w:rsidR="0089238A" w:rsidRDefault="0089238A" w:rsidP="0089238A">
      <w:pPr>
        <w:ind w:left="360"/>
        <w:rPr>
          <w:rFonts w:ascii="Arial Narrow" w:hAnsi="Arial Narrow"/>
          <w:b/>
          <w:color w:val="FF0000"/>
        </w:rPr>
      </w:pPr>
    </w:p>
    <w:p w14:paraId="4C6CE9AD" w14:textId="77777777" w:rsidR="0089238A" w:rsidRDefault="0089238A" w:rsidP="0089238A">
      <w:pPr>
        <w:ind w:left="360"/>
        <w:rPr>
          <w:rFonts w:ascii="Arial Narrow" w:hAnsi="Arial Narrow"/>
          <w:b/>
          <w:color w:val="FF0000"/>
        </w:rPr>
      </w:pPr>
    </w:p>
    <w:p w14:paraId="094D7714" w14:textId="77777777" w:rsidR="0089238A" w:rsidRDefault="0089238A" w:rsidP="0089238A">
      <w:pPr>
        <w:ind w:left="360"/>
        <w:rPr>
          <w:rFonts w:ascii="Arial Narrow" w:hAnsi="Arial Narrow"/>
          <w:b/>
          <w:color w:val="FF0000"/>
        </w:rPr>
      </w:pPr>
    </w:p>
    <w:p w14:paraId="7BDDFCF3" w14:textId="77777777" w:rsidR="0089238A" w:rsidRDefault="0089238A" w:rsidP="0089238A">
      <w:pPr>
        <w:ind w:left="360"/>
        <w:rPr>
          <w:rFonts w:ascii="Arial Narrow" w:hAnsi="Arial Narrow"/>
          <w:b/>
          <w:color w:val="FF0000"/>
        </w:rPr>
      </w:pPr>
    </w:p>
    <w:p w14:paraId="0E3DE972" w14:textId="77777777" w:rsidR="0089238A" w:rsidRDefault="0089238A" w:rsidP="0089238A">
      <w:pPr>
        <w:ind w:left="360"/>
        <w:rPr>
          <w:rFonts w:ascii="Arial Narrow" w:hAnsi="Arial Narrow"/>
          <w:b/>
          <w:color w:val="FF0000"/>
        </w:rPr>
      </w:pPr>
    </w:p>
    <w:p w14:paraId="783174EE" w14:textId="77777777" w:rsidR="0089238A" w:rsidRDefault="0089238A" w:rsidP="0089238A">
      <w:pPr>
        <w:ind w:left="360"/>
        <w:rPr>
          <w:rFonts w:ascii="Arial Narrow" w:hAnsi="Arial Narrow"/>
          <w:b/>
          <w:color w:val="FF0000"/>
        </w:rPr>
      </w:pPr>
    </w:p>
    <w:p w14:paraId="1C5FC959" w14:textId="77777777" w:rsidR="0089238A" w:rsidRDefault="0089238A" w:rsidP="0089238A">
      <w:pPr>
        <w:ind w:left="360"/>
        <w:rPr>
          <w:rFonts w:ascii="Arial Narrow" w:hAnsi="Arial Narrow"/>
          <w:b/>
          <w:color w:val="FF0000"/>
        </w:rPr>
      </w:pPr>
    </w:p>
    <w:p w14:paraId="21BC0A9D" w14:textId="77777777" w:rsidR="0089238A" w:rsidRDefault="0089238A" w:rsidP="0089238A">
      <w:pPr>
        <w:ind w:left="360"/>
        <w:rPr>
          <w:rFonts w:ascii="Arial Narrow" w:hAnsi="Arial Narrow"/>
          <w:b/>
          <w:color w:val="FF0000"/>
        </w:rPr>
      </w:pPr>
    </w:p>
    <w:p w14:paraId="45EFF41D" w14:textId="77777777" w:rsidR="0089238A" w:rsidRDefault="0089238A" w:rsidP="0089238A">
      <w:pPr>
        <w:ind w:left="360"/>
        <w:rPr>
          <w:rFonts w:ascii="Arial Narrow" w:hAnsi="Arial Narrow"/>
          <w:b/>
          <w:color w:val="FF0000"/>
        </w:rPr>
      </w:pPr>
    </w:p>
    <w:p w14:paraId="2174D687" w14:textId="77777777" w:rsidR="0089238A" w:rsidRDefault="0089238A" w:rsidP="0089238A">
      <w:pPr>
        <w:ind w:left="360"/>
        <w:rPr>
          <w:rFonts w:ascii="Arial Narrow" w:hAnsi="Arial Narrow"/>
          <w:b/>
          <w:color w:val="FF0000"/>
        </w:rPr>
      </w:pPr>
    </w:p>
    <w:p w14:paraId="1A56B24A" w14:textId="77777777" w:rsidR="007616D3" w:rsidRDefault="007616D3" w:rsidP="0089238A">
      <w:pPr>
        <w:ind w:left="360"/>
        <w:rPr>
          <w:rFonts w:ascii="Arial Narrow" w:hAnsi="Arial Narrow"/>
          <w:b/>
          <w:color w:val="FF0000"/>
        </w:rPr>
      </w:pPr>
    </w:p>
    <w:p w14:paraId="0B029209" w14:textId="77777777" w:rsidR="00A405C8" w:rsidRDefault="00A405C8" w:rsidP="0089238A">
      <w:pPr>
        <w:ind w:left="360"/>
        <w:rPr>
          <w:rFonts w:ascii="Arial Narrow" w:hAnsi="Arial Narrow"/>
          <w:b/>
          <w:color w:val="FF0000"/>
        </w:rPr>
      </w:pPr>
    </w:p>
    <w:p w14:paraId="7CA90BE1" w14:textId="77777777" w:rsidR="007D753A" w:rsidRDefault="007D753A" w:rsidP="0089238A">
      <w:pPr>
        <w:ind w:left="360"/>
        <w:rPr>
          <w:rFonts w:ascii="Arial Narrow" w:hAnsi="Arial Narrow"/>
          <w:b/>
          <w:color w:val="FF0000"/>
        </w:rPr>
      </w:pPr>
    </w:p>
    <w:p w14:paraId="7C39A1CF" w14:textId="77777777" w:rsidR="007D753A" w:rsidRDefault="007D753A" w:rsidP="0089238A">
      <w:pPr>
        <w:ind w:left="360"/>
        <w:rPr>
          <w:rFonts w:ascii="Arial Narrow" w:hAnsi="Arial Narrow"/>
          <w:b/>
          <w:color w:val="FF0000"/>
        </w:rPr>
      </w:pPr>
    </w:p>
    <w:p w14:paraId="4A0171C4" w14:textId="77777777" w:rsidR="007D753A" w:rsidRDefault="007D753A" w:rsidP="0089238A">
      <w:pPr>
        <w:ind w:left="360"/>
        <w:rPr>
          <w:rFonts w:ascii="Arial Narrow" w:hAnsi="Arial Narrow"/>
          <w:b/>
          <w:color w:val="FF0000"/>
        </w:rPr>
      </w:pPr>
    </w:p>
    <w:p w14:paraId="7FD714EB" w14:textId="77777777" w:rsidR="00421A0F" w:rsidRDefault="00421A0F" w:rsidP="00293766">
      <w:pPr>
        <w:rPr>
          <w:rFonts w:ascii="Arial Narrow" w:hAnsi="Arial Narrow"/>
          <w:b/>
          <w:color w:val="FF0000"/>
        </w:rPr>
      </w:pPr>
    </w:p>
    <w:p w14:paraId="057E0F26" w14:textId="77777777" w:rsidR="00293766" w:rsidRDefault="00293766" w:rsidP="00293766">
      <w:pPr>
        <w:rPr>
          <w:rFonts w:ascii="Arial Narrow" w:hAnsi="Arial Narrow"/>
          <w:b/>
          <w:color w:val="FF0000"/>
        </w:rPr>
      </w:pPr>
    </w:p>
    <w:p w14:paraId="7C79EFE6" w14:textId="77777777" w:rsidR="00A405C8" w:rsidRDefault="00A405C8" w:rsidP="001F17DD">
      <w:pPr>
        <w:rPr>
          <w:rFonts w:ascii="Arial Narrow" w:hAnsi="Arial Narrow"/>
          <w:b/>
          <w:color w:val="FF0000"/>
        </w:rPr>
      </w:pPr>
    </w:p>
    <w:p w14:paraId="6CF55505" w14:textId="77777777" w:rsidR="0089238A" w:rsidRDefault="0089238A" w:rsidP="002E7F7B">
      <w:pPr>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9238A" w14:paraId="131F0D0B" w14:textId="77777777" w:rsidTr="00C70406">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ACB946F" w14:textId="77777777" w:rsidR="0089238A" w:rsidRDefault="0089238A" w:rsidP="00AA5304">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14:paraId="0F0A244B" w14:textId="77777777" w:rsidR="0089238A" w:rsidRDefault="0089238A" w:rsidP="00AA5304">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9238A" w14:paraId="700AA1B8" w14:textId="77777777" w:rsidTr="00C70406">
        <w:tc>
          <w:tcPr>
            <w:tcW w:w="4715" w:type="dxa"/>
            <w:gridSpan w:val="2"/>
            <w:tcBorders>
              <w:top w:val="single" w:sz="4" w:space="0" w:color="auto"/>
              <w:left w:val="single" w:sz="4" w:space="0" w:color="auto"/>
              <w:bottom w:val="single" w:sz="4" w:space="0" w:color="auto"/>
              <w:right w:val="single" w:sz="4" w:space="0" w:color="auto"/>
            </w:tcBorders>
            <w:hideMark/>
          </w:tcPr>
          <w:p w14:paraId="29441087" w14:textId="77777777" w:rsidR="0089238A" w:rsidRDefault="0089238A" w:rsidP="00AA5304">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333AC0FE" w14:textId="77777777" w:rsidR="0089238A" w:rsidRDefault="0089238A" w:rsidP="00AA5304">
            <w:pPr>
              <w:spacing w:line="256" w:lineRule="auto"/>
              <w:jc w:val="center"/>
              <w:rPr>
                <w:rFonts w:ascii="Arial Narrow" w:hAnsi="Arial Narrow"/>
                <w:b/>
                <w:lang w:eastAsia="en-US"/>
              </w:rPr>
            </w:pPr>
            <w:r>
              <w:rPr>
                <w:rFonts w:ascii="Arial Narrow" w:hAnsi="Arial Narrow"/>
                <w:b/>
                <w:lang w:eastAsia="en-US"/>
              </w:rPr>
              <w:t>DOKAZ</w:t>
            </w:r>
          </w:p>
        </w:tc>
      </w:tr>
      <w:tr w:rsidR="0089238A" w14:paraId="54E3862B"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62EAFAB1"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BA03309" w14:textId="77777777" w:rsidR="0089238A" w:rsidRDefault="0089238A" w:rsidP="00AA5304">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7BD2DF32" w14:textId="77777777" w:rsidR="0089238A" w:rsidRDefault="0089238A" w:rsidP="00AA5304">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63C975FA" w14:textId="77777777" w:rsidR="0089238A" w:rsidRDefault="0089238A" w:rsidP="00AA5304">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42BFD88E" w14:textId="77777777" w:rsidR="0089238A" w:rsidRDefault="0089238A" w:rsidP="00AA5304">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ESPD v pdf obliki.</w:t>
            </w:r>
          </w:p>
        </w:tc>
      </w:tr>
      <w:tr w:rsidR="0089238A" w14:paraId="3E47C8DA" w14:textId="77777777" w:rsidTr="00C70406">
        <w:tc>
          <w:tcPr>
            <w:tcW w:w="643" w:type="dxa"/>
            <w:tcBorders>
              <w:top w:val="single" w:sz="4" w:space="0" w:color="auto"/>
              <w:left w:val="single" w:sz="4" w:space="0" w:color="auto"/>
              <w:bottom w:val="single" w:sz="4" w:space="0" w:color="auto"/>
              <w:right w:val="single" w:sz="4" w:space="0" w:color="auto"/>
            </w:tcBorders>
          </w:tcPr>
          <w:p w14:paraId="379EFD82" w14:textId="77777777" w:rsidR="0089238A" w:rsidRPr="004363A1" w:rsidRDefault="007616D3" w:rsidP="00AA5304">
            <w:pPr>
              <w:spacing w:line="256" w:lineRule="auto"/>
              <w:rPr>
                <w:rFonts w:ascii="Arial Narrow" w:hAnsi="Arial Narrow"/>
                <w:b/>
                <w:lang w:eastAsia="en-US"/>
              </w:rPr>
            </w:pPr>
            <w:r>
              <w:rPr>
                <w:rFonts w:ascii="Arial Narrow" w:hAnsi="Arial Narrow"/>
                <w:b/>
                <w:lang w:eastAsia="en-US"/>
              </w:rPr>
              <w:t>2</w:t>
            </w:r>
            <w:r w:rsidR="0089238A" w:rsidRPr="004363A1">
              <w:rPr>
                <w:rFonts w:ascii="Arial Narrow" w:hAnsi="Arial Narrow"/>
                <w:b/>
                <w:lang w:eastAsia="en-US"/>
              </w:rPr>
              <w:t>.</w:t>
            </w:r>
          </w:p>
          <w:p w14:paraId="69702E8E" w14:textId="77777777" w:rsidR="0089238A" w:rsidRPr="004363A1" w:rsidRDefault="0089238A" w:rsidP="00AA5304">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14:paraId="0FB6DE9F" w14:textId="77777777" w:rsidR="0089238A" w:rsidRDefault="0089238A" w:rsidP="00AA5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758735DA" w14:textId="77777777" w:rsidR="0089238A" w:rsidRDefault="0089238A" w:rsidP="00AA5304">
            <w:pPr>
              <w:spacing w:line="256" w:lineRule="auto"/>
              <w:jc w:val="both"/>
              <w:rPr>
                <w:rFonts w:ascii="Arial Narrow" w:hAnsi="Arial Narrow" w:cs="Arial"/>
                <w:b/>
                <w:lang w:eastAsia="en-US"/>
              </w:rPr>
            </w:pPr>
          </w:p>
          <w:p w14:paraId="5F29DFF5"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14:paraId="6481AC45"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14:paraId="5DBAACFB"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14:paraId="5D8AF1D3"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14:paraId="366C00EC"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14:paraId="686C2C55"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14:paraId="18EDA77A"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14:paraId="703EAAB1"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14:paraId="2F272B0F"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14:paraId="0CABA183" w14:textId="77777777" w:rsidR="0089238A" w:rsidRDefault="0089238A" w:rsidP="00804AA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14:paraId="2F5FE7DF" w14:textId="77777777" w:rsidR="0089238A" w:rsidRDefault="0089238A" w:rsidP="00AA5304">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0D4F2238" w14:textId="77777777" w:rsidR="0089238A" w:rsidRPr="001265DD" w:rsidRDefault="0089238A" w:rsidP="00804AA9">
            <w:pPr>
              <w:pStyle w:val="Odstavekseznama"/>
              <w:numPr>
                <w:ilvl w:val="0"/>
                <w:numId w:val="19"/>
              </w:numPr>
              <w:spacing w:line="256" w:lineRule="auto"/>
              <w:jc w:val="both"/>
              <w:rPr>
                <w:rFonts w:ascii="Arial Narrow" w:hAnsi="Arial Narrow" w:cs="Arial"/>
                <w:b/>
                <w:bCs/>
                <w:lang w:eastAsia="en-US"/>
              </w:rPr>
            </w:pPr>
            <w:r w:rsidRPr="001265DD">
              <w:rPr>
                <w:rFonts w:ascii="Arial Narrow" w:hAnsi="Arial Narrow" w:cs="Arial"/>
                <w:b/>
                <w:bCs/>
                <w:lang w:eastAsia="en-US"/>
              </w:rPr>
              <w:t xml:space="preserve">priložena, izpolnjena in potrjena obrazca PRILOGA </w:t>
            </w:r>
            <w:r w:rsidR="008E0206">
              <w:rPr>
                <w:rFonts w:ascii="Arial Narrow" w:hAnsi="Arial Narrow" w:cs="Arial"/>
                <w:b/>
                <w:bCs/>
                <w:lang w:eastAsia="en-US"/>
              </w:rPr>
              <w:t>1</w:t>
            </w:r>
            <w:r w:rsidRPr="001265DD">
              <w:rPr>
                <w:rFonts w:ascii="Arial Narrow" w:hAnsi="Arial Narrow" w:cs="Arial"/>
                <w:b/>
                <w:bCs/>
                <w:lang w:eastAsia="en-US"/>
              </w:rPr>
              <w:t xml:space="preserve">  in </w:t>
            </w:r>
            <w:r w:rsidR="008E0206">
              <w:rPr>
                <w:rFonts w:ascii="Arial Narrow" w:hAnsi="Arial Narrow" w:cs="Arial"/>
                <w:b/>
                <w:bCs/>
                <w:lang w:eastAsia="en-US"/>
              </w:rPr>
              <w:t xml:space="preserve">2 </w:t>
            </w:r>
            <w:r w:rsidRPr="001265DD">
              <w:rPr>
                <w:rFonts w:ascii="Arial Narrow" w:hAnsi="Arial Narrow" w:cs="Arial"/>
                <w:b/>
                <w:bCs/>
                <w:lang w:eastAsia="en-US"/>
              </w:rPr>
              <w:t>K OBRAZCU 1 (soglasji za pridobitev podatkov iz uradnih evidenc)</w:t>
            </w:r>
          </w:p>
          <w:p w14:paraId="2FE06768"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ali</w:t>
            </w:r>
          </w:p>
          <w:p w14:paraId="4EEBC8F0" w14:textId="77777777" w:rsidR="0089238A" w:rsidRDefault="0089238A" w:rsidP="00804AA9">
            <w:pPr>
              <w:pStyle w:val="Odstavekseznama"/>
              <w:numPr>
                <w:ilvl w:val="0"/>
                <w:numId w:val="19"/>
              </w:numPr>
              <w:jc w:val="both"/>
              <w:rPr>
                <w:rFonts w:ascii="Arial Narrow" w:hAnsi="Arial Narrow" w:cs="Arial"/>
                <w:b/>
                <w:bCs/>
              </w:rPr>
            </w:pPr>
            <w:r>
              <w:rPr>
                <w:rFonts w:ascii="Arial Narrow" w:hAnsi="Arial Narrow" w:cs="Arial"/>
                <w:b/>
                <w:bCs/>
              </w:rPr>
              <w:t>predloži dokazilo o nekaznovanosti iz Kazenske evidence fizičnih oz. pravnih oseb</w:t>
            </w:r>
          </w:p>
          <w:p w14:paraId="468875F4" w14:textId="77777777" w:rsidR="0089238A" w:rsidRDefault="0089238A" w:rsidP="00AA5304">
            <w:pPr>
              <w:spacing w:line="256" w:lineRule="auto"/>
              <w:ind w:left="465"/>
              <w:jc w:val="both"/>
              <w:rPr>
                <w:rFonts w:ascii="Arial Narrow" w:hAnsi="Arial Narrow" w:cs="Arial"/>
                <w:b/>
                <w:bCs/>
                <w:lang w:eastAsia="en-US"/>
              </w:rPr>
            </w:pPr>
          </w:p>
          <w:p w14:paraId="7C21F884"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89238A" w14:paraId="21E14A57"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62F1386C" w14:textId="77777777" w:rsidR="0089238A" w:rsidRPr="004363A1" w:rsidRDefault="007616D3" w:rsidP="00AA5304">
            <w:pPr>
              <w:spacing w:line="256" w:lineRule="auto"/>
              <w:rPr>
                <w:rFonts w:ascii="Arial Narrow" w:hAnsi="Arial Narrow"/>
                <w:b/>
                <w:lang w:eastAsia="en-US"/>
              </w:rPr>
            </w:pPr>
            <w:r>
              <w:rPr>
                <w:rFonts w:ascii="Arial Narrow" w:hAnsi="Arial Narrow"/>
                <w:b/>
                <w:lang w:eastAsia="en-US"/>
              </w:rPr>
              <w:t>3</w:t>
            </w:r>
            <w:r w:rsidR="0089238A" w:rsidRPr="004363A1">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tcPr>
          <w:p w14:paraId="5B0E7048" w14:textId="77777777" w:rsidR="0089238A" w:rsidRDefault="0089238A" w:rsidP="00AA5304">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53F66D52" w14:textId="77777777" w:rsidR="0089238A" w:rsidRDefault="0089238A" w:rsidP="00AA5304">
            <w:pPr>
              <w:spacing w:line="256" w:lineRule="auto"/>
              <w:jc w:val="both"/>
              <w:rPr>
                <w:rFonts w:ascii="Arial Narrow" w:hAnsi="Arial Narrow" w:cs="Arial"/>
                <w:bCs/>
                <w:lang w:eastAsia="en-US"/>
              </w:rPr>
            </w:pPr>
          </w:p>
          <w:p w14:paraId="2FCCC399" w14:textId="77777777" w:rsidR="0089238A" w:rsidRDefault="0089238A" w:rsidP="00AA5304">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5D789222" w14:textId="77777777" w:rsidR="0089238A" w:rsidRDefault="0089238A" w:rsidP="00AA5304">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758AFC1D"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FF6D599"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14:paraId="6B6D5287" w14:textId="77777777" w:rsidR="0089238A" w:rsidRDefault="0089238A" w:rsidP="00AA5304">
            <w:pPr>
              <w:spacing w:line="256" w:lineRule="auto"/>
              <w:ind w:left="60"/>
              <w:rPr>
                <w:rFonts w:ascii="Arial Narrow" w:hAnsi="Arial Narrow" w:cs="Arial"/>
                <w:b/>
                <w:bCs/>
                <w:lang w:eastAsia="en-US"/>
              </w:rPr>
            </w:pPr>
          </w:p>
          <w:p w14:paraId="5C04004C" w14:textId="77777777" w:rsidR="0089238A" w:rsidRDefault="0089238A" w:rsidP="00AA5304">
            <w:pPr>
              <w:spacing w:line="256" w:lineRule="auto"/>
              <w:ind w:left="60"/>
              <w:rPr>
                <w:rFonts w:ascii="Arial Narrow" w:hAnsi="Arial Narrow" w:cs="Arial"/>
                <w:b/>
                <w:bCs/>
                <w:lang w:eastAsia="en-US"/>
              </w:rPr>
            </w:pPr>
          </w:p>
          <w:p w14:paraId="208C5C2C"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43B8C16D"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89238A" w14:paraId="2A8E084E"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5AEDB9FB" w14:textId="77777777" w:rsidR="0089238A" w:rsidRPr="004363A1" w:rsidRDefault="007616D3" w:rsidP="00AA5304">
            <w:pPr>
              <w:spacing w:line="256" w:lineRule="auto"/>
              <w:rPr>
                <w:rFonts w:ascii="Arial Narrow" w:hAnsi="Arial Narrow"/>
                <w:b/>
                <w:lang w:eastAsia="en-US"/>
              </w:rPr>
            </w:pPr>
            <w:r>
              <w:rPr>
                <w:rFonts w:ascii="Arial Narrow" w:hAnsi="Arial Narrow"/>
                <w:b/>
                <w:lang w:eastAsia="en-US"/>
              </w:rPr>
              <w:t>4</w:t>
            </w:r>
            <w:r w:rsidR="0089238A" w:rsidRPr="004363A1">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6D04ABDF" w14:textId="77777777" w:rsidR="0089238A" w:rsidRDefault="0089238A" w:rsidP="00AA5304">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6742741C"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7B6D37CD" w14:textId="77777777" w:rsidR="0089238A" w:rsidRDefault="0089238A" w:rsidP="00AA5304">
            <w:pPr>
              <w:spacing w:line="256" w:lineRule="auto"/>
              <w:ind w:left="60"/>
              <w:rPr>
                <w:rFonts w:ascii="Arial Narrow" w:hAnsi="Arial Narrow" w:cs="Arial"/>
                <w:b/>
                <w:bCs/>
                <w:lang w:eastAsia="en-US"/>
              </w:rPr>
            </w:pPr>
          </w:p>
          <w:p w14:paraId="2802A750" w14:textId="77777777" w:rsidR="0089238A" w:rsidRDefault="0089238A" w:rsidP="00AA5304">
            <w:pPr>
              <w:spacing w:line="256" w:lineRule="auto"/>
              <w:rPr>
                <w:rFonts w:ascii="Arial Narrow" w:hAnsi="Arial Narrow" w:cs="Arial"/>
                <w:b/>
                <w:bCs/>
                <w:lang w:eastAsia="en-US"/>
              </w:rPr>
            </w:pPr>
          </w:p>
          <w:p w14:paraId="08D97B03"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14:paraId="1A50D87E" w14:textId="77777777" w:rsidR="0089238A" w:rsidRDefault="0089238A" w:rsidP="00AA5304">
            <w:pPr>
              <w:spacing w:line="256" w:lineRule="auto"/>
              <w:rPr>
                <w:rFonts w:ascii="Arial Narrow" w:hAnsi="Arial Narrow" w:cs="Arial"/>
                <w:b/>
                <w:bCs/>
                <w:lang w:eastAsia="en-US"/>
              </w:rPr>
            </w:pPr>
          </w:p>
        </w:tc>
      </w:tr>
      <w:tr w:rsidR="0089238A" w14:paraId="506E158C"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25E16A76" w14:textId="77777777" w:rsidR="0089238A" w:rsidRPr="004363A1" w:rsidRDefault="007616D3" w:rsidP="00AA5304">
            <w:pPr>
              <w:spacing w:line="256" w:lineRule="auto"/>
              <w:rPr>
                <w:rFonts w:ascii="Arial Narrow" w:hAnsi="Arial Narrow"/>
                <w:b/>
                <w:lang w:eastAsia="en-US"/>
              </w:rPr>
            </w:pPr>
            <w:r>
              <w:rPr>
                <w:rFonts w:ascii="Arial Narrow" w:hAnsi="Arial Narrow"/>
                <w:b/>
                <w:lang w:eastAsia="en-US"/>
              </w:rPr>
              <w:t>5</w:t>
            </w:r>
            <w:r w:rsidR="0089238A" w:rsidRPr="004363A1">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tcPr>
          <w:p w14:paraId="53BDE757" w14:textId="77777777" w:rsidR="0089238A" w:rsidRDefault="0089238A" w:rsidP="00AA5304">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3760D078" w14:textId="77777777" w:rsidR="0089238A" w:rsidRDefault="0089238A" w:rsidP="00AA5304">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82A5999" w14:textId="77777777" w:rsidR="0089238A" w:rsidRPr="004375A3" w:rsidRDefault="0089238A" w:rsidP="00AA5304">
            <w:pPr>
              <w:spacing w:line="256" w:lineRule="auto"/>
              <w:jc w:val="both"/>
              <w:rPr>
                <w:rFonts w:ascii="Arial Narrow" w:hAnsi="Arial Narrow" w:cs="Arial"/>
                <w:b/>
                <w:bCs/>
                <w:lang w:eastAsia="en-US"/>
              </w:rPr>
            </w:pPr>
            <w:r w:rsidRPr="004375A3">
              <w:rPr>
                <w:rFonts w:ascii="Arial Narrow" w:hAnsi="Arial Narrow" w:cs="Arial"/>
                <w:b/>
                <w:bCs/>
                <w:lang w:eastAsia="en-US"/>
              </w:rPr>
              <w:t>Naročnik bo izpolnjevanje  tega pogoja preveril preko aplikacije e-Dosje.</w:t>
            </w:r>
          </w:p>
          <w:p w14:paraId="2BBBF96E" w14:textId="77777777" w:rsidR="0089238A" w:rsidRPr="004375A3" w:rsidRDefault="0089238A" w:rsidP="00AA5304">
            <w:pPr>
              <w:spacing w:line="256" w:lineRule="auto"/>
              <w:rPr>
                <w:rFonts w:ascii="Arial Narrow" w:hAnsi="Arial Narrow" w:cs="Arial"/>
                <w:b/>
                <w:bCs/>
                <w:lang w:eastAsia="en-US"/>
              </w:rPr>
            </w:pPr>
          </w:p>
          <w:p w14:paraId="655CC94D" w14:textId="77777777" w:rsidR="0089238A" w:rsidRPr="004375A3" w:rsidRDefault="0089238A" w:rsidP="00AA5304">
            <w:pPr>
              <w:spacing w:line="256" w:lineRule="auto"/>
              <w:rPr>
                <w:rFonts w:ascii="Arial Narrow" w:hAnsi="Arial Narrow" w:cs="Arial"/>
                <w:b/>
                <w:bCs/>
                <w:lang w:eastAsia="en-US"/>
              </w:rPr>
            </w:pPr>
          </w:p>
          <w:p w14:paraId="33A36EBB" w14:textId="77777777" w:rsidR="0089238A" w:rsidRPr="004375A3" w:rsidRDefault="0089238A" w:rsidP="00AA5304">
            <w:pPr>
              <w:spacing w:line="256" w:lineRule="auto"/>
              <w:rPr>
                <w:rFonts w:ascii="Arial Narrow" w:hAnsi="Arial Narrow" w:cs="Arial"/>
                <w:b/>
                <w:bCs/>
                <w:lang w:eastAsia="en-US"/>
              </w:rPr>
            </w:pPr>
          </w:p>
          <w:p w14:paraId="1FDBDB05" w14:textId="77777777" w:rsidR="0089238A" w:rsidRPr="004375A3" w:rsidRDefault="0089238A" w:rsidP="00AA5304">
            <w:pPr>
              <w:spacing w:line="256" w:lineRule="auto"/>
              <w:rPr>
                <w:rFonts w:ascii="Arial Narrow" w:hAnsi="Arial Narrow" w:cs="Arial"/>
                <w:b/>
                <w:bCs/>
                <w:lang w:eastAsia="en-US"/>
              </w:rPr>
            </w:pPr>
            <w:r w:rsidRPr="004375A3">
              <w:rPr>
                <w:rFonts w:ascii="Arial Narrow" w:hAnsi="Arial Narrow" w:cs="Arial"/>
                <w:b/>
                <w:bCs/>
                <w:lang w:eastAsia="en-US"/>
              </w:rPr>
              <w:t xml:space="preserve">Ponudnik kot predhodni dokaz v ponudbi predloži izpolnjen, podpisan in žigosan obrazec </w:t>
            </w:r>
            <w:r w:rsidRPr="004375A3">
              <w:rPr>
                <w:rFonts w:ascii="Arial Narrow" w:hAnsi="Arial Narrow" w:cs="Arial"/>
                <w:b/>
                <w:bCs/>
                <w:color w:val="0000FF"/>
                <w:sz w:val="22"/>
                <w:szCs w:val="22"/>
                <w:lang w:eastAsia="en-US"/>
              </w:rPr>
              <w:t>ESPD</w:t>
            </w:r>
            <w:r w:rsidRPr="004375A3">
              <w:rPr>
                <w:rFonts w:ascii="Arial Narrow" w:hAnsi="Arial Narrow" w:cs="Arial"/>
                <w:b/>
                <w:bCs/>
                <w:color w:val="0000FF"/>
                <w:lang w:eastAsia="en-US"/>
              </w:rPr>
              <w:t xml:space="preserve"> v pdf obliki.</w:t>
            </w:r>
          </w:p>
        </w:tc>
      </w:tr>
      <w:tr w:rsidR="0089238A" w14:paraId="2B6890C3" w14:textId="77777777" w:rsidTr="00C70406">
        <w:tc>
          <w:tcPr>
            <w:tcW w:w="643" w:type="dxa"/>
            <w:tcBorders>
              <w:top w:val="single" w:sz="4" w:space="0" w:color="auto"/>
              <w:left w:val="single" w:sz="4" w:space="0" w:color="auto"/>
              <w:bottom w:val="single" w:sz="4" w:space="0" w:color="auto"/>
              <w:right w:val="single" w:sz="4" w:space="0" w:color="auto"/>
            </w:tcBorders>
          </w:tcPr>
          <w:p w14:paraId="2A3D87AF" w14:textId="77777777" w:rsidR="0089238A" w:rsidRPr="004363A1" w:rsidRDefault="007616D3" w:rsidP="00AA5304">
            <w:pPr>
              <w:spacing w:line="256" w:lineRule="auto"/>
              <w:rPr>
                <w:rFonts w:ascii="Arial Narrow" w:hAnsi="Arial Narrow"/>
                <w:b/>
                <w:lang w:eastAsia="en-US"/>
              </w:rPr>
            </w:pPr>
            <w:r>
              <w:rPr>
                <w:rFonts w:ascii="Arial Narrow" w:hAnsi="Arial Narrow"/>
                <w:b/>
                <w:lang w:eastAsia="en-US"/>
              </w:rPr>
              <w:t>6</w:t>
            </w:r>
            <w:r w:rsidR="0089238A" w:rsidRPr="004363A1">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tcPr>
          <w:p w14:paraId="158B06AA" w14:textId="77777777" w:rsidR="0089238A" w:rsidRPr="001265DD" w:rsidRDefault="0089238A" w:rsidP="00AA5304">
            <w:pPr>
              <w:spacing w:line="256" w:lineRule="auto"/>
              <w:rPr>
                <w:rFonts w:ascii="Arial Narrow" w:hAnsi="Arial Narrow" w:cs="Arial"/>
                <w:bCs/>
                <w:lang w:eastAsia="en-US"/>
              </w:rPr>
            </w:pPr>
            <w:r w:rsidRPr="001265DD">
              <w:rPr>
                <w:rFonts w:ascii="Arial Narrow" w:hAnsi="Arial Narrow" w:cs="Arial"/>
                <w:bCs/>
              </w:rPr>
              <w:t>da v celoti izpolnjuje vse strokovne zahteve iz razpisne dokumentacije</w:t>
            </w:r>
            <w:r w:rsidR="00C70406">
              <w:rPr>
                <w:rFonts w:ascii="Arial Narrow" w:hAnsi="Arial Narrow" w:cs="Arial"/>
                <w:bCs/>
              </w:rPr>
              <w:t>:</w:t>
            </w:r>
          </w:p>
        </w:tc>
        <w:tc>
          <w:tcPr>
            <w:tcW w:w="5032" w:type="dxa"/>
            <w:tcBorders>
              <w:top w:val="single" w:sz="4" w:space="0" w:color="auto"/>
              <w:left w:val="single" w:sz="4" w:space="0" w:color="auto"/>
              <w:bottom w:val="single" w:sz="4" w:space="0" w:color="auto"/>
              <w:right w:val="single" w:sz="4" w:space="0" w:color="auto"/>
            </w:tcBorders>
          </w:tcPr>
          <w:p w14:paraId="118B632E" w14:textId="77777777" w:rsidR="0089238A" w:rsidRPr="004375A3" w:rsidRDefault="0089238A" w:rsidP="006D73EE">
            <w:pPr>
              <w:jc w:val="both"/>
              <w:rPr>
                <w:rFonts w:ascii="Arial Narrow" w:hAnsi="Arial Narrow"/>
                <w:sz w:val="22"/>
                <w:szCs w:val="22"/>
                <w:u w:val="single"/>
              </w:rPr>
            </w:pPr>
          </w:p>
        </w:tc>
      </w:tr>
      <w:tr w:rsidR="00C70406" w14:paraId="49562159"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65865364" w14:textId="77777777" w:rsidR="00C70406" w:rsidRDefault="00C70406">
            <w:pPr>
              <w:jc w:val="right"/>
              <w:rPr>
                <w:rFonts w:ascii="Arial Narrow" w:hAnsi="Arial Narrow"/>
                <w:b/>
                <w:sz w:val="22"/>
                <w:szCs w:val="22"/>
              </w:rPr>
            </w:pPr>
            <w:r>
              <w:rPr>
                <w:rFonts w:ascii="Arial Narrow" w:hAnsi="Arial Narrow"/>
                <w:b/>
                <w:sz w:val="22"/>
                <w:szCs w:val="22"/>
              </w:rPr>
              <w:t>6.1.</w:t>
            </w:r>
          </w:p>
        </w:tc>
        <w:tc>
          <w:tcPr>
            <w:tcW w:w="4072" w:type="dxa"/>
            <w:tcBorders>
              <w:top w:val="single" w:sz="4" w:space="0" w:color="auto"/>
              <w:left w:val="single" w:sz="4" w:space="0" w:color="auto"/>
              <w:bottom w:val="single" w:sz="4" w:space="0" w:color="auto"/>
              <w:right w:val="single" w:sz="4" w:space="0" w:color="auto"/>
            </w:tcBorders>
            <w:hideMark/>
          </w:tcPr>
          <w:p w14:paraId="6D3A1943" w14:textId="77777777" w:rsidR="00C70406" w:rsidRDefault="00C70406">
            <w:pPr>
              <w:rPr>
                <w:rFonts w:ascii="Arial Narrow" w:hAnsi="Arial Narrow" w:cs="Arial"/>
                <w:bCs/>
                <w:sz w:val="22"/>
                <w:szCs w:val="22"/>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68E81BCB" w14:textId="77777777" w:rsidR="00C70406" w:rsidRPr="004375A3" w:rsidRDefault="00C70406">
            <w:pPr>
              <w:rPr>
                <w:rFonts w:ascii="Arial Narrow" w:hAnsi="Arial Narrow"/>
                <w:b/>
                <w:bCs/>
                <w:sz w:val="22"/>
                <w:szCs w:val="22"/>
              </w:rPr>
            </w:pPr>
            <w:r w:rsidRPr="004375A3">
              <w:rPr>
                <w:rFonts w:ascii="Arial Narrow" w:hAnsi="Arial Narrow"/>
                <w:b/>
                <w:bCs/>
                <w:sz w:val="22"/>
                <w:szCs w:val="22"/>
              </w:rPr>
              <w:t>podroben opis vsebine-predmeta ponudbe v skladu s strokovnimi zahtevami naročnika;</w:t>
            </w:r>
          </w:p>
          <w:p w14:paraId="2B7F2FB6" w14:textId="77777777" w:rsidR="00C70406" w:rsidRPr="004375A3" w:rsidRDefault="00C70406">
            <w:pPr>
              <w:rPr>
                <w:rFonts w:ascii="Arial Narrow" w:hAnsi="Arial Narrow"/>
                <w:b/>
                <w:bCs/>
                <w:sz w:val="22"/>
                <w:szCs w:val="22"/>
              </w:rPr>
            </w:pPr>
          </w:p>
        </w:tc>
      </w:tr>
      <w:tr w:rsidR="00C70406" w14:paraId="007D1AF9"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084A3112" w14:textId="77777777" w:rsidR="00C70406" w:rsidRDefault="00C70406">
            <w:pPr>
              <w:jc w:val="right"/>
              <w:rPr>
                <w:rFonts w:ascii="Arial Narrow" w:hAnsi="Arial Narrow"/>
                <w:b/>
                <w:sz w:val="22"/>
                <w:szCs w:val="22"/>
              </w:rPr>
            </w:pPr>
            <w:r>
              <w:rPr>
                <w:rFonts w:ascii="Arial Narrow" w:hAnsi="Arial Narrow"/>
                <w:b/>
                <w:sz w:val="22"/>
                <w:szCs w:val="22"/>
              </w:rPr>
              <w:t>6.2.</w:t>
            </w:r>
          </w:p>
        </w:tc>
        <w:tc>
          <w:tcPr>
            <w:tcW w:w="4072" w:type="dxa"/>
            <w:tcBorders>
              <w:top w:val="single" w:sz="4" w:space="0" w:color="auto"/>
              <w:left w:val="single" w:sz="4" w:space="0" w:color="auto"/>
              <w:bottom w:val="single" w:sz="4" w:space="0" w:color="auto"/>
              <w:right w:val="single" w:sz="4" w:space="0" w:color="auto"/>
            </w:tcBorders>
          </w:tcPr>
          <w:p w14:paraId="118D02BD" w14:textId="24AC2E3F" w:rsidR="00C70406" w:rsidRDefault="00C70406">
            <w:pPr>
              <w:jc w:val="both"/>
              <w:outlineLvl w:val="0"/>
              <w:rPr>
                <w:rFonts w:ascii="Arial Narrow" w:hAnsi="Arial Narrow"/>
                <w:sz w:val="22"/>
                <w:szCs w:val="22"/>
              </w:rPr>
            </w:pPr>
            <w:r>
              <w:rPr>
                <w:rFonts w:ascii="Arial Narrow" w:hAnsi="Arial Narrow"/>
                <w:sz w:val="22"/>
                <w:szCs w:val="22"/>
              </w:rPr>
              <w:t>vsaj 1 referenca vzpostavitve storitvenega centra z uporabo ustrezne programske opreme, ki je potrjena za skladnost s priporočili ITIL-a V3 (PinkVerify™ 2011 Toolset). Zaradi narave dela mora orodje omogočati povezovanje z zunanjimi sistemi. Na zahtevo naročnika mora izvajalec na lastne stroške omogočiti ogled referenčnega sistema</w:t>
            </w:r>
            <w:r w:rsidRPr="00C70406">
              <w:rPr>
                <w:rFonts w:ascii="Arial Narrow" w:hAnsi="Arial Narrow"/>
                <w:b/>
                <w:color w:val="0000FF"/>
                <w:sz w:val="22"/>
                <w:szCs w:val="22"/>
              </w:rPr>
              <w:t>*</w:t>
            </w:r>
            <w:r>
              <w:rPr>
                <w:rFonts w:ascii="Arial Narrow" w:hAnsi="Arial Narrow"/>
                <w:sz w:val="22"/>
                <w:szCs w:val="22"/>
              </w:rPr>
              <w:t xml:space="preserve">. </w:t>
            </w:r>
            <w:r w:rsidR="00353469" w:rsidRPr="00E40D19">
              <w:rPr>
                <w:rFonts w:ascii="Arial Narrow" w:hAnsi="Arial Narrow"/>
                <w:sz w:val="22"/>
                <w:szCs w:val="22"/>
              </w:rPr>
              <w:t>Za referenco morajo biti izpolnjeni vsi naslednji kriteriji:</w:t>
            </w:r>
          </w:p>
          <w:p w14:paraId="69AEC800" w14:textId="77777777" w:rsidR="00C70406" w:rsidRDefault="00C70406" w:rsidP="00C70406">
            <w:pPr>
              <w:numPr>
                <w:ilvl w:val="1"/>
                <w:numId w:val="57"/>
              </w:numPr>
              <w:ind w:left="360"/>
              <w:jc w:val="both"/>
              <w:outlineLvl w:val="0"/>
              <w:rPr>
                <w:rFonts w:ascii="Arial Narrow" w:hAnsi="Arial Narrow"/>
                <w:sz w:val="22"/>
                <w:szCs w:val="22"/>
              </w:rPr>
            </w:pPr>
            <w:r>
              <w:rPr>
                <w:rFonts w:ascii="Arial Narrow" w:hAnsi="Arial Narrow"/>
                <w:sz w:val="22"/>
                <w:szCs w:val="22"/>
              </w:rPr>
              <w:t>referenčni storitveni center mora zagotavljati podporo procesom, ki so zahtevani v strokovnih zahtevah ter delujoč center za pomoč uporabnikom (Service Desk),</w:t>
            </w:r>
          </w:p>
          <w:p w14:paraId="713BA2CE" w14:textId="77777777" w:rsidR="00C70406" w:rsidRDefault="00C70406">
            <w:pPr>
              <w:ind w:left="360"/>
              <w:jc w:val="both"/>
              <w:outlineLvl w:val="0"/>
              <w:rPr>
                <w:rFonts w:ascii="Arial Narrow" w:hAnsi="Arial Narrow"/>
                <w:sz w:val="22"/>
                <w:szCs w:val="22"/>
              </w:rPr>
            </w:pPr>
          </w:p>
          <w:p w14:paraId="17E1ADE0" w14:textId="77777777" w:rsidR="00C70406" w:rsidRDefault="00C70406" w:rsidP="00C70406">
            <w:pPr>
              <w:numPr>
                <w:ilvl w:val="1"/>
                <w:numId w:val="57"/>
              </w:numPr>
              <w:ind w:left="360"/>
              <w:jc w:val="both"/>
              <w:outlineLvl w:val="0"/>
              <w:rPr>
                <w:rFonts w:ascii="Arial Narrow" w:hAnsi="Arial Narrow"/>
                <w:sz w:val="22"/>
                <w:szCs w:val="22"/>
              </w:rPr>
            </w:pPr>
            <w:r>
              <w:rPr>
                <w:rFonts w:ascii="Arial Narrow" w:hAnsi="Arial Narrow"/>
                <w:sz w:val="22"/>
                <w:szCs w:val="22"/>
              </w:rPr>
              <w:t>referenčni storitveni center mora biti vzpostavljen in delujoč najmanj 2 leti,</w:t>
            </w:r>
          </w:p>
          <w:p w14:paraId="47D839B9" w14:textId="77777777" w:rsidR="00C70406" w:rsidRDefault="00C70406">
            <w:pPr>
              <w:jc w:val="both"/>
              <w:outlineLvl w:val="0"/>
              <w:rPr>
                <w:rFonts w:ascii="Arial Narrow" w:hAnsi="Arial Narrow"/>
                <w:sz w:val="22"/>
                <w:szCs w:val="22"/>
              </w:rPr>
            </w:pPr>
          </w:p>
          <w:p w14:paraId="4D2B55C2" w14:textId="77777777" w:rsidR="00C70406" w:rsidRDefault="00C70406" w:rsidP="00C70406">
            <w:pPr>
              <w:numPr>
                <w:ilvl w:val="1"/>
                <w:numId w:val="57"/>
              </w:numPr>
              <w:ind w:left="360"/>
              <w:jc w:val="both"/>
              <w:outlineLvl w:val="0"/>
              <w:rPr>
                <w:rFonts w:ascii="Arial Narrow" w:hAnsi="Arial Narrow"/>
                <w:sz w:val="22"/>
                <w:szCs w:val="22"/>
              </w:rPr>
            </w:pPr>
            <w:r>
              <w:rPr>
                <w:rFonts w:ascii="Arial Narrow" w:hAnsi="Arial Narrow"/>
                <w:sz w:val="22"/>
                <w:szCs w:val="22"/>
              </w:rPr>
              <w:t>referenčni storitveni center mora uporabljati enako programsko opremo za podporo procesom in storitvam centra za pomoč uporabnikom,</w:t>
            </w:r>
          </w:p>
          <w:p w14:paraId="1285CE5E" w14:textId="77777777" w:rsidR="00C70406" w:rsidRDefault="00C70406">
            <w:pPr>
              <w:jc w:val="both"/>
              <w:outlineLvl w:val="0"/>
              <w:rPr>
                <w:rFonts w:ascii="Arial Narrow" w:hAnsi="Arial Narrow"/>
                <w:sz w:val="22"/>
                <w:szCs w:val="22"/>
              </w:rPr>
            </w:pPr>
          </w:p>
          <w:p w14:paraId="6CCE0475" w14:textId="77777777" w:rsidR="00C70406" w:rsidRPr="00F21930" w:rsidRDefault="00C70406" w:rsidP="00C70406">
            <w:pPr>
              <w:numPr>
                <w:ilvl w:val="1"/>
                <w:numId w:val="57"/>
              </w:numPr>
              <w:ind w:left="360"/>
              <w:jc w:val="both"/>
              <w:outlineLvl w:val="0"/>
              <w:rPr>
                <w:rFonts w:ascii="Arial Narrow" w:hAnsi="Arial Narrow" w:cs="Arial"/>
                <w:bCs/>
                <w:sz w:val="22"/>
                <w:szCs w:val="22"/>
              </w:rPr>
            </w:pPr>
            <w:r>
              <w:rPr>
                <w:rFonts w:ascii="Arial Narrow" w:hAnsi="Arial Narrow"/>
                <w:sz w:val="22"/>
                <w:szCs w:val="22"/>
              </w:rPr>
              <w:t>referenčni storitveni center mora obsegati vzdrževanje strojne in programske opreme na vsaj 3000 računalnikih.</w:t>
            </w:r>
          </w:p>
          <w:p w14:paraId="368DDFDC" w14:textId="77777777" w:rsidR="00F21930" w:rsidRDefault="00F21930" w:rsidP="00F21930">
            <w:pPr>
              <w:pStyle w:val="Odstavekseznama"/>
              <w:rPr>
                <w:rFonts w:ascii="Arial Narrow" w:hAnsi="Arial Narrow" w:cs="Arial"/>
                <w:bCs/>
                <w:sz w:val="22"/>
                <w:szCs w:val="22"/>
              </w:rPr>
            </w:pPr>
          </w:p>
          <w:p w14:paraId="324AAC4A" w14:textId="77777777" w:rsidR="00F21930" w:rsidRDefault="00F21930" w:rsidP="00F21930">
            <w:pPr>
              <w:ind w:left="360"/>
              <w:jc w:val="both"/>
              <w:outlineLvl w:val="0"/>
              <w:rPr>
                <w:rFonts w:ascii="Arial Narrow" w:hAnsi="Arial Narrow" w:cs="Arial"/>
                <w:bCs/>
                <w:sz w:val="22"/>
                <w:szCs w:val="22"/>
              </w:rPr>
            </w:pPr>
          </w:p>
        </w:tc>
        <w:tc>
          <w:tcPr>
            <w:tcW w:w="5032" w:type="dxa"/>
            <w:tcBorders>
              <w:top w:val="single" w:sz="4" w:space="0" w:color="auto"/>
              <w:left w:val="single" w:sz="4" w:space="0" w:color="auto"/>
              <w:bottom w:val="single" w:sz="4" w:space="0" w:color="auto"/>
              <w:right w:val="single" w:sz="4" w:space="0" w:color="auto"/>
            </w:tcBorders>
          </w:tcPr>
          <w:p w14:paraId="75C058F0" w14:textId="77777777" w:rsidR="00C70406" w:rsidRPr="004375A3" w:rsidRDefault="00C70406" w:rsidP="00C727E4">
            <w:pPr>
              <w:pStyle w:val="Odstavekseznama"/>
              <w:numPr>
                <w:ilvl w:val="0"/>
                <w:numId w:val="57"/>
              </w:numPr>
              <w:rPr>
                <w:rFonts w:ascii="Arial Narrow" w:hAnsi="Arial Narrow"/>
                <w:b/>
                <w:bCs/>
                <w:sz w:val="22"/>
                <w:szCs w:val="22"/>
              </w:rPr>
            </w:pPr>
            <w:r w:rsidRPr="004375A3">
              <w:rPr>
                <w:rFonts w:ascii="Arial Narrow" w:hAnsi="Arial Narrow"/>
                <w:b/>
                <w:bCs/>
                <w:sz w:val="22"/>
                <w:szCs w:val="22"/>
              </w:rPr>
              <w:t xml:space="preserve">priložena kopija pogodbe </w:t>
            </w:r>
          </w:p>
          <w:p w14:paraId="6F20E905" w14:textId="77777777" w:rsidR="00C727E4" w:rsidRPr="004375A3" w:rsidRDefault="00C727E4" w:rsidP="00C727E4">
            <w:pPr>
              <w:pStyle w:val="Odstavekseznama"/>
              <w:rPr>
                <w:rFonts w:ascii="Arial Narrow" w:hAnsi="Arial Narrow"/>
                <w:b/>
                <w:bCs/>
                <w:sz w:val="22"/>
                <w:szCs w:val="22"/>
              </w:rPr>
            </w:pPr>
          </w:p>
          <w:p w14:paraId="5C984C24" w14:textId="77777777" w:rsidR="00C727E4" w:rsidRPr="004375A3" w:rsidRDefault="00C727E4" w:rsidP="00C727E4">
            <w:pPr>
              <w:pStyle w:val="Odstavekseznama"/>
              <w:numPr>
                <w:ilvl w:val="0"/>
                <w:numId w:val="57"/>
              </w:numPr>
              <w:rPr>
                <w:rFonts w:ascii="Arial Narrow" w:hAnsi="Arial Narrow"/>
                <w:b/>
                <w:bCs/>
                <w:sz w:val="22"/>
                <w:szCs w:val="22"/>
              </w:rPr>
            </w:pPr>
            <w:r w:rsidRPr="004375A3">
              <w:rPr>
                <w:rFonts w:ascii="Arial Narrow" w:hAnsi="Arial Narrow"/>
                <w:b/>
                <w:sz w:val="22"/>
                <w:szCs w:val="22"/>
              </w:rPr>
              <w:t xml:space="preserve">izpolnjen in potrjen obrazec </w:t>
            </w:r>
            <w:r w:rsidRPr="004375A3">
              <w:rPr>
                <w:rFonts w:ascii="Arial Narrow" w:hAnsi="Arial Narrow"/>
                <w:b/>
                <w:color w:val="0000FF"/>
                <w:sz w:val="22"/>
                <w:szCs w:val="22"/>
              </w:rPr>
              <w:t>PRILOGA 1  K PONUDBI -  IZJAVA PONUDNIKA</w:t>
            </w:r>
          </w:p>
          <w:p w14:paraId="59ADED80" w14:textId="77777777" w:rsidR="00C70406" w:rsidRPr="004375A3" w:rsidRDefault="00C70406">
            <w:pPr>
              <w:rPr>
                <w:rFonts w:ascii="Arial Narrow" w:hAnsi="Arial Narrow"/>
                <w:b/>
                <w:bCs/>
                <w:sz w:val="22"/>
                <w:szCs w:val="22"/>
              </w:rPr>
            </w:pPr>
          </w:p>
        </w:tc>
      </w:tr>
      <w:tr w:rsidR="00C70406" w14:paraId="53F2C8C5"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5A808345" w14:textId="77777777" w:rsidR="00C70406" w:rsidRDefault="00C70406">
            <w:pPr>
              <w:jc w:val="right"/>
              <w:rPr>
                <w:rFonts w:ascii="Arial Narrow" w:hAnsi="Arial Narrow"/>
                <w:b/>
                <w:sz w:val="22"/>
                <w:szCs w:val="22"/>
              </w:rPr>
            </w:pPr>
            <w:r>
              <w:rPr>
                <w:rFonts w:ascii="Arial Narrow" w:hAnsi="Arial Narrow"/>
                <w:b/>
                <w:sz w:val="22"/>
                <w:szCs w:val="22"/>
              </w:rPr>
              <w:t>6.3.</w:t>
            </w:r>
          </w:p>
        </w:tc>
        <w:tc>
          <w:tcPr>
            <w:tcW w:w="4072" w:type="dxa"/>
            <w:tcBorders>
              <w:top w:val="single" w:sz="4" w:space="0" w:color="auto"/>
              <w:left w:val="single" w:sz="4" w:space="0" w:color="auto"/>
              <w:bottom w:val="single" w:sz="4" w:space="0" w:color="auto"/>
              <w:right w:val="single" w:sz="4" w:space="0" w:color="auto"/>
            </w:tcBorders>
            <w:hideMark/>
          </w:tcPr>
          <w:p w14:paraId="0F38CC7B" w14:textId="77777777" w:rsidR="00C70406" w:rsidRDefault="00C70406">
            <w:pPr>
              <w:outlineLvl w:val="0"/>
              <w:rPr>
                <w:rFonts w:ascii="Arial Narrow" w:hAnsi="Arial Narrow"/>
                <w:sz w:val="22"/>
                <w:szCs w:val="22"/>
              </w:rPr>
            </w:pPr>
            <w:r>
              <w:rPr>
                <w:rFonts w:ascii="Arial Narrow" w:hAnsi="Arial Narrow"/>
                <w:sz w:val="22"/>
                <w:szCs w:val="22"/>
              </w:rPr>
              <w:t>Izvajalec mora imeti najvišji partnerski status pri proizvajalcu programske opreme za podporo delovanja storitvenega centra.</w:t>
            </w:r>
          </w:p>
          <w:p w14:paraId="11094488" w14:textId="77777777" w:rsidR="00706F9D" w:rsidRDefault="00706F9D">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2B96D193" w14:textId="77777777" w:rsidR="00C70406" w:rsidRPr="00706F9D" w:rsidRDefault="00C70406">
            <w:pPr>
              <w:rPr>
                <w:rFonts w:ascii="Arial Narrow" w:hAnsi="Arial Narrow"/>
                <w:b/>
                <w:bCs/>
                <w:sz w:val="22"/>
                <w:szCs w:val="22"/>
              </w:rPr>
            </w:pPr>
            <w:r w:rsidRPr="00706F9D">
              <w:rPr>
                <w:rFonts w:ascii="Arial Narrow" w:hAnsi="Arial Narrow"/>
                <w:b/>
                <w:bCs/>
                <w:sz w:val="22"/>
                <w:szCs w:val="22"/>
              </w:rPr>
              <w:t>potrdilo proizvajalca programske opreme</w:t>
            </w:r>
          </w:p>
        </w:tc>
      </w:tr>
      <w:tr w:rsidR="00C70406" w14:paraId="2B95583C"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240D1BA3" w14:textId="77777777" w:rsidR="00C70406" w:rsidRDefault="00C70406">
            <w:pPr>
              <w:jc w:val="right"/>
              <w:rPr>
                <w:rFonts w:ascii="Arial Narrow" w:hAnsi="Arial Narrow"/>
                <w:b/>
                <w:sz w:val="22"/>
                <w:szCs w:val="22"/>
              </w:rPr>
            </w:pPr>
            <w:r>
              <w:rPr>
                <w:rFonts w:ascii="Arial Narrow" w:hAnsi="Arial Narrow"/>
                <w:b/>
                <w:sz w:val="22"/>
                <w:szCs w:val="22"/>
              </w:rPr>
              <w:t>6.4.</w:t>
            </w:r>
          </w:p>
        </w:tc>
        <w:tc>
          <w:tcPr>
            <w:tcW w:w="4072" w:type="dxa"/>
            <w:tcBorders>
              <w:top w:val="single" w:sz="4" w:space="0" w:color="auto"/>
              <w:left w:val="single" w:sz="4" w:space="0" w:color="auto"/>
              <w:bottom w:val="single" w:sz="4" w:space="0" w:color="auto"/>
              <w:right w:val="single" w:sz="4" w:space="0" w:color="auto"/>
            </w:tcBorders>
            <w:hideMark/>
          </w:tcPr>
          <w:p w14:paraId="25EA0F89" w14:textId="77777777" w:rsidR="00C70406" w:rsidRDefault="00C70406">
            <w:pPr>
              <w:outlineLvl w:val="0"/>
              <w:rPr>
                <w:rFonts w:ascii="Arial Narrow" w:hAnsi="Arial Narrow"/>
                <w:sz w:val="22"/>
                <w:szCs w:val="22"/>
              </w:rPr>
            </w:pPr>
            <w:r>
              <w:rPr>
                <w:rFonts w:ascii="Arial Narrow" w:hAnsi="Arial Narrow"/>
                <w:sz w:val="22"/>
                <w:szCs w:val="22"/>
              </w:rPr>
              <w:t>Izvajalec mora imeti vpeljan sistem kontrole kakovosti za dela, ki so predmet razpisa.</w:t>
            </w:r>
          </w:p>
          <w:p w14:paraId="1F62D403" w14:textId="77777777" w:rsidR="00706F9D" w:rsidRDefault="00706F9D">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2D6C3761" w14:textId="77777777" w:rsidR="00C70406" w:rsidRPr="00706F9D" w:rsidRDefault="00C70406">
            <w:pPr>
              <w:rPr>
                <w:rFonts w:ascii="Arial Narrow" w:hAnsi="Arial Narrow"/>
                <w:b/>
                <w:sz w:val="22"/>
                <w:szCs w:val="22"/>
              </w:rPr>
            </w:pPr>
            <w:r w:rsidRPr="00706F9D">
              <w:rPr>
                <w:rFonts w:ascii="Arial Narrow" w:hAnsi="Arial Narrow"/>
                <w:b/>
                <w:sz w:val="22"/>
                <w:szCs w:val="22"/>
              </w:rPr>
              <w:t>opis sistema kakovosti in predložitev poslovnika ali predložitev potrdila kakovosti serije ISO</w:t>
            </w:r>
          </w:p>
        </w:tc>
      </w:tr>
      <w:tr w:rsidR="00C70406" w14:paraId="5E2A5AD1"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1B66C107" w14:textId="77777777" w:rsidR="00C70406" w:rsidRDefault="00C70406">
            <w:pPr>
              <w:jc w:val="right"/>
              <w:rPr>
                <w:rFonts w:ascii="Arial Narrow" w:hAnsi="Arial Narrow"/>
                <w:b/>
                <w:sz w:val="22"/>
                <w:szCs w:val="22"/>
              </w:rPr>
            </w:pPr>
            <w:r>
              <w:rPr>
                <w:rFonts w:ascii="Arial Narrow" w:hAnsi="Arial Narrow"/>
                <w:b/>
                <w:sz w:val="22"/>
                <w:szCs w:val="22"/>
              </w:rPr>
              <w:t>6.5.</w:t>
            </w:r>
          </w:p>
        </w:tc>
        <w:tc>
          <w:tcPr>
            <w:tcW w:w="4072" w:type="dxa"/>
            <w:tcBorders>
              <w:top w:val="single" w:sz="4" w:space="0" w:color="auto"/>
              <w:left w:val="single" w:sz="4" w:space="0" w:color="auto"/>
              <w:bottom w:val="single" w:sz="4" w:space="0" w:color="auto"/>
              <w:right w:val="single" w:sz="4" w:space="0" w:color="auto"/>
            </w:tcBorders>
            <w:hideMark/>
          </w:tcPr>
          <w:p w14:paraId="5007EB1B" w14:textId="77777777" w:rsidR="00C70406" w:rsidRDefault="00C70406">
            <w:pPr>
              <w:outlineLvl w:val="0"/>
              <w:rPr>
                <w:rFonts w:ascii="Arial Narrow" w:hAnsi="Arial Narrow"/>
                <w:sz w:val="22"/>
                <w:szCs w:val="22"/>
              </w:rPr>
            </w:pPr>
            <w:r>
              <w:rPr>
                <w:rFonts w:ascii="Arial Narrow" w:hAnsi="Arial Narrow"/>
                <w:sz w:val="22"/>
                <w:szCs w:val="22"/>
              </w:rPr>
              <w:t>Izvajalec mora imeti vpeljan sistem varovanja podatkov za dela, ki so predmet razpisa</w:t>
            </w:r>
            <w:r w:rsidR="00706F9D">
              <w:rPr>
                <w:rFonts w:ascii="Arial Narrow" w:hAnsi="Arial Narrow"/>
                <w:sz w:val="22"/>
                <w:szCs w:val="22"/>
              </w:rPr>
              <w:t>.</w:t>
            </w:r>
          </w:p>
          <w:p w14:paraId="5AD3422C" w14:textId="77777777" w:rsidR="00706F9D" w:rsidRDefault="00706F9D">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759E8A3E" w14:textId="77777777" w:rsidR="00C70406" w:rsidRPr="00706F9D" w:rsidRDefault="00C70406">
            <w:pPr>
              <w:rPr>
                <w:rFonts w:ascii="Arial Narrow" w:hAnsi="Arial Narrow"/>
                <w:b/>
                <w:sz w:val="22"/>
                <w:szCs w:val="22"/>
              </w:rPr>
            </w:pPr>
            <w:r w:rsidRPr="00706F9D">
              <w:rPr>
                <w:rFonts w:ascii="Arial Narrow" w:hAnsi="Arial Narrow"/>
                <w:b/>
                <w:sz w:val="22"/>
                <w:szCs w:val="22"/>
              </w:rPr>
              <w:t>opis sistema varovanja podatkov in predložitev poslovnika ali predložitev potrdila kakovosti serije ISO</w:t>
            </w:r>
          </w:p>
        </w:tc>
      </w:tr>
      <w:tr w:rsidR="00C70406" w14:paraId="3B6EBE90"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19EAEC27" w14:textId="77777777" w:rsidR="00C70406" w:rsidRPr="00271CC8" w:rsidRDefault="00C70406">
            <w:pPr>
              <w:jc w:val="right"/>
              <w:rPr>
                <w:rFonts w:ascii="Arial Narrow" w:hAnsi="Arial Narrow"/>
                <w:b/>
                <w:sz w:val="22"/>
                <w:szCs w:val="22"/>
              </w:rPr>
            </w:pPr>
            <w:r w:rsidRPr="00271CC8">
              <w:rPr>
                <w:rFonts w:ascii="Arial Narrow" w:hAnsi="Arial Narrow"/>
                <w:b/>
                <w:sz w:val="22"/>
                <w:szCs w:val="22"/>
              </w:rPr>
              <w:t>6.6.</w:t>
            </w:r>
          </w:p>
        </w:tc>
        <w:tc>
          <w:tcPr>
            <w:tcW w:w="4072" w:type="dxa"/>
            <w:tcBorders>
              <w:top w:val="single" w:sz="4" w:space="0" w:color="auto"/>
              <w:left w:val="single" w:sz="4" w:space="0" w:color="auto"/>
              <w:bottom w:val="single" w:sz="4" w:space="0" w:color="auto"/>
              <w:right w:val="single" w:sz="4" w:space="0" w:color="auto"/>
            </w:tcBorders>
            <w:hideMark/>
          </w:tcPr>
          <w:p w14:paraId="6472610B" w14:textId="77777777" w:rsidR="00C70406" w:rsidRDefault="00C70406">
            <w:pPr>
              <w:outlineLvl w:val="0"/>
              <w:rPr>
                <w:rFonts w:ascii="Arial Narrow" w:hAnsi="Arial Narrow"/>
                <w:sz w:val="22"/>
                <w:szCs w:val="22"/>
              </w:rPr>
            </w:pPr>
            <w:r w:rsidRPr="00271CC8">
              <w:rPr>
                <w:rFonts w:ascii="Arial Narrow" w:hAnsi="Arial Narrow"/>
                <w:sz w:val="22"/>
                <w:szCs w:val="22"/>
              </w:rPr>
              <w:t>Izvajalec mora imeti pooblaščeno osebo za varstvo osebnih podatkov.</w:t>
            </w:r>
          </w:p>
          <w:p w14:paraId="1301CAC6" w14:textId="77777777" w:rsidR="00706F9D" w:rsidRPr="00271CC8" w:rsidRDefault="00706F9D">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46CCD75C" w14:textId="77777777" w:rsidR="00C70406" w:rsidRPr="00706F9D" w:rsidRDefault="00C70406" w:rsidP="00FD2645">
            <w:pPr>
              <w:rPr>
                <w:rFonts w:ascii="Arial Narrow" w:hAnsi="Arial Narrow"/>
                <w:b/>
                <w:sz w:val="22"/>
                <w:szCs w:val="22"/>
              </w:rPr>
            </w:pPr>
            <w:r w:rsidRPr="00706F9D">
              <w:rPr>
                <w:rFonts w:ascii="Arial Narrow" w:hAnsi="Arial Narrow"/>
                <w:b/>
                <w:sz w:val="22"/>
                <w:szCs w:val="22"/>
              </w:rPr>
              <w:t xml:space="preserve">izpolnjen in potrjen obrazec </w:t>
            </w:r>
            <w:r w:rsidRPr="00706F9D">
              <w:rPr>
                <w:rFonts w:ascii="Arial Narrow" w:hAnsi="Arial Narrow"/>
                <w:b/>
                <w:color w:val="0000FF"/>
                <w:sz w:val="22"/>
                <w:szCs w:val="22"/>
              </w:rPr>
              <w:t xml:space="preserve">PRILOGA 1  K </w:t>
            </w:r>
            <w:r w:rsidR="00FD2645" w:rsidRPr="00706F9D">
              <w:rPr>
                <w:rFonts w:ascii="Arial Narrow" w:hAnsi="Arial Narrow"/>
                <w:b/>
                <w:color w:val="0000FF"/>
                <w:sz w:val="22"/>
                <w:szCs w:val="22"/>
              </w:rPr>
              <w:t xml:space="preserve">PONUDBI - </w:t>
            </w:r>
            <w:r w:rsidRPr="00706F9D">
              <w:rPr>
                <w:rFonts w:ascii="Arial Narrow" w:hAnsi="Arial Narrow"/>
                <w:b/>
                <w:color w:val="0000FF"/>
                <w:sz w:val="22"/>
                <w:szCs w:val="22"/>
              </w:rPr>
              <w:t xml:space="preserve"> IZJAVA PONU</w:t>
            </w:r>
            <w:r w:rsidR="008C0E7C" w:rsidRPr="00706F9D">
              <w:rPr>
                <w:rFonts w:ascii="Arial Narrow" w:hAnsi="Arial Narrow"/>
                <w:b/>
                <w:color w:val="0000FF"/>
                <w:sz w:val="22"/>
                <w:szCs w:val="22"/>
              </w:rPr>
              <w:t>D</w:t>
            </w:r>
            <w:r w:rsidRPr="00706F9D">
              <w:rPr>
                <w:rFonts w:ascii="Arial Narrow" w:hAnsi="Arial Narrow"/>
                <w:b/>
                <w:color w:val="0000FF"/>
                <w:sz w:val="22"/>
                <w:szCs w:val="22"/>
              </w:rPr>
              <w:t>NIKA</w:t>
            </w:r>
          </w:p>
        </w:tc>
      </w:tr>
      <w:tr w:rsidR="00C70406" w14:paraId="2CBE58A9"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2291617F" w14:textId="77777777" w:rsidR="00C70406" w:rsidRPr="00271CC8" w:rsidRDefault="00C70406">
            <w:pPr>
              <w:jc w:val="right"/>
              <w:rPr>
                <w:rFonts w:ascii="Arial Narrow" w:hAnsi="Arial Narrow"/>
                <w:b/>
                <w:sz w:val="22"/>
                <w:szCs w:val="22"/>
              </w:rPr>
            </w:pPr>
            <w:r w:rsidRPr="00271CC8">
              <w:rPr>
                <w:rFonts w:ascii="Arial Narrow" w:hAnsi="Arial Narrow"/>
                <w:b/>
                <w:sz w:val="22"/>
                <w:szCs w:val="22"/>
              </w:rPr>
              <w:t>6.7</w:t>
            </w:r>
          </w:p>
        </w:tc>
        <w:tc>
          <w:tcPr>
            <w:tcW w:w="4072" w:type="dxa"/>
            <w:tcBorders>
              <w:top w:val="single" w:sz="4" w:space="0" w:color="auto"/>
              <w:left w:val="single" w:sz="4" w:space="0" w:color="auto"/>
              <w:bottom w:val="single" w:sz="4" w:space="0" w:color="auto"/>
              <w:right w:val="single" w:sz="4" w:space="0" w:color="auto"/>
            </w:tcBorders>
            <w:hideMark/>
          </w:tcPr>
          <w:p w14:paraId="3E560E0B" w14:textId="77777777" w:rsidR="00C70406" w:rsidRDefault="00C70406">
            <w:pPr>
              <w:outlineLvl w:val="0"/>
              <w:rPr>
                <w:rFonts w:ascii="Arial Narrow" w:hAnsi="Arial Narrow"/>
                <w:sz w:val="22"/>
                <w:szCs w:val="22"/>
              </w:rPr>
            </w:pPr>
            <w:r w:rsidRPr="00271CC8">
              <w:rPr>
                <w:rFonts w:ascii="Arial Narrow" w:hAnsi="Arial Narrow"/>
                <w:sz w:val="22"/>
                <w:szCs w:val="22"/>
              </w:rPr>
              <w:t>Izvajalec mora imeti vzpostavljen klicni center, kateri se nahaja v posebnem varovanem prostoru, omogočeno mora biti ugotavljanje, kdo in kdaj je vstopil v prostor. Dostop v prostor mora biti omogočen le izvajalcem storitve ter intervencijskim službam. Nepooblaščeni vstopi v prostor morajo biti prepoznani in prožiti ustrezne alarme. Zapisi o vstopih v prostor morajo biti vodeni in hranjeni skladno z ZVOP.</w:t>
            </w:r>
          </w:p>
          <w:p w14:paraId="06658BB9" w14:textId="77777777" w:rsidR="00706F9D" w:rsidRPr="00271CC8" w:rsidRDefault="00706F9D">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00ADF5E1" w14:textId="77777777" w:rsidR="00C70406" w:rsidRPr="00706F9D" w:rsidRDefault="00C70406">
            <w:pPr>
              <w:rPr>
                <w:rFonts w:ascii="Arial Narrow" w:hAnsi="Arial Narrow"/>
                <w:b/>
                <w:sz w:val="22"/>
                <w:szCs w:val="22"/>
              </w:rPr>
            </w:pPr>
            <w:r w:rsidRPr="00706F9D">
              <w:rPr>
                <w:rFonts w:ascii="Arial Narrow" w:hAnsi="Arial Narrow"/>
                <w:b/>
                <w:sz w:val="22"/>
                <w:szCs w:val="22"/>
              </w:rPr>
              <w:t xml:space="preserve">izpolnjen in potrjen obrazec </w:t>
            </w:r>
            <w:r w:rsidR="008C0E7C" w:rsidRPr="00706F9D">
              <w:rPr>
                <w:rFonts w:ascii="Arial Narrow" w:hAnsi="Arial Narrow"/>
                <w:b/>
                <w:color w:val="0000FF"/>
                <w:sz w:val="22"/>
                <w:szCs w:val="22"/>
              </w:rPr>
              <w:t>PRILOGA 1  K PONUDBI -  IZJAVA PONUDNIKA</w:t>
            </w:r>
          </w:p>
        </w:tc>
      </w:tr>
      <w:tr w:rsidR="00C70406" w14:paraId="0F84B847"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1D5C0D69" w14:textId="77777777" w:rsidR="00C70406" w:rsidRPr="00271CC8" w:rsidRDefault="00C70406">
            <w:pPr>
              <w:jc w:val="right"/>
              <w:rPr>
                <w:rFonts w:ascii="Arial Narrow" w:hAnsi="Arial Narrow"/>
                <w:b/>
                <w:sz w:val="22"/>
                <w:szCs w:val="22"/>
              </w:rPr>
            </w:pPr>
            <w:r w:rsidRPr="00271CC8">
              <w:rPr>
                <w:rFonts w:ascii="Arial Narrow" w:hAnsi="Arial Narrow"/>
                <w:b/>
                <w:sz w:val="22"/>
                <w:szCs w:val="22"/>
              </w:rPr>
              <w:t>6.8.</w:t>
            </w:r>
          </w:p>
        </w:tc>
        <w:tc>
          <w:tcPr>
            <w:tcW w:w="4072" w:type="dxa"/>
            <w:tcBorders>
              <w:top w:val="single" w:sz="4" w:space="0" w:color="auto"/>
              <w:left w:val="single" w:sz="4" w:space="0" w:color="auto"/>
              <w:bottom w:val="single" w:sz="4" w:space="0" w:color="auto"/>
              <w:right w:val="single" w:sz="4" w:space="0" w:color="auto"/>
            </w:tcBorders>
            <w:hideMark/>
          </w:tcPr>
          <w:p w14:paraId="6F7B3518" w14:textId="77777777" w:rsidR="00C70406" w:rsidRDefault="00C70406">
            <w:pPr>
              <w:outlineLvl w:val="0"/>
              <w:rPr>
                <w:rFonts w:ascii="Arial Narrow" w:hAnsi="Arial Narrow"/>
                <w:sz w:val="22"/>
                <w:szCs w:val="22"/>
              </w:rPr>
            </w:pPr>
            <w:r w:rsidRPr="00271CC8">
              <w:rPr>
                <w:rFonts w:ascii="Arial Narrow" w:hAnsi="Arial Narrow"/>
                <w:sz w:val="22"/>
                <w:szCs w:val="22"/>
              </w:rPr>
              <w:t>Komunikacijski sistem izvajalca</w:t>
            </w:r>
            <w:r w:rsidRPr="00271CC8">
              <w:rPr>
                <w:rFonts w:ascii="Arial Narrow" w:hAnsi="Arial Narrow"/>
                <w:color w:val="FF0000"/>
                <w:sz w:val="22"/>
                <w:szCs w:val="22"/>
              </w:rPr>
              <w:t xml:space="preserve"> </w:t>
            </w:r>
            <w:r w:rsidRPr="00271CC8">
              <w:rPr>
                <w:rFonts w:ascii="Arial Narrow" w:hAnsi="Arial Narrow"/>
                <w:sz w:val="22"/>
                <w:szCs w:val="22"/>
              </w:rPr>
              <w:t>za sprejem klicev mora omogočati naslednje funkcionalnosti: hkratnih uporabnikov oz. kanalov vsaj 5, sprejem klicev, prednajava, gradnja čakalnih vrst, prevezava na prijavljene agente, selektivno prevezovanje, prioritetne vrste, črne liste, statistiko delovanja klicnega centra ( podatki o čakalnih vrstah, povprečni časi, zavrnjeni klici...)</w:t>
            </w:r>
          </w:p>
          <w:p w14:paraId="64B0C7E6" w14:textId="77777777" w:rsidR="00706F9D" w:rsidRPr="00271CC8" w:rsidRDefault="00706F9D">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6CF1B39E" w14:textId="77777777" w:rsidR="00C70406" w:rsidRPr="00706F9D" w:rsidRDefault="00C70406">
            <w:pPr>
              <w:rPr>
                <w:rFonts w:ascii="Arial Narrow" w:hAnsi="Arial Narrow"/>
                <w:b/>
                <w:sz w:val="22"/>
                <w:szCs w:val="22"/>
              </w:rPr>
            </w:pPr>
            <w:r w:rsidRPr="00706F9D">
              <w:rPr>
                <w:rFonts w:ascii="Arial Narrow" w:hAnsi="Arial Narrow"/>
                <w:b/>
                <w:sz w:val="22"/>
                <w:szCs w:val="22"/>
              </w:rPr>
              <w:t xml:space="preserve">izpolnjen in potrjen obrazec </w:t>
            </w:r>
            <w:r w:rsidR="008C0E7C" w:rsidRPr="00706F9D">
              <w:rPr>
                <w:rFonts w:ascii="Arial Narrow" w:hAnsi="Arial Narrow"/>
                <w:b/>
                <w:color w:val="0000FF"/>
                <w:sz w:val="22"/>
                <w:szCs w:val="22"/>
              </w:rPr>
              <w:t>PRILOGA 1  K PONUDBI -  IZJAVA PONUDNIKA</w:t>
            </w:r>
          </w:p>
        </w:tc>
      </w:tr>
      <w:tr w:rsidR="00C70406" w14:paraId="4564AF3F"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719E2347" w14:textId="77777777" w:rsidR="00C70406" w:rsidRDefault="00C70406">
            <w:pPr>
              <w:jc w:val="right"/>
              <w:rPr>
                <w:rFonts w:ascii="Arial Narrow" w:hAnsi="Arial Narrow"/>
                <w:b/>
                <w:sz w:val="22"/>
                <w:szCs w:val="22"/>
              </w:rPr>
            </w:pPr>
            <w:r>
              <w:rPr>
                <w:rFonts w:ascii="Arial Narrow" w:hAnsi="Arial Narrow"/>
                <w:b/>
                <w:sz w:val="22"/>
                <w:szCs w:val="22"/>
              </w:rPr>
              <w:t>6.9.</w:t>
            </w:r>
          </w:p>
        </w:tc>
        <w:tc>
          <w:tcPr>
            <w:tcW w:w="4072" w:type="dxa"/>
            <w:tcBorders>
              <w:top w:val="single" w:sz="4" w:space="0" w:color="auto"/>
              <w:left w:val="single" w:sz="4" w:space="0" w:color="auto"/>
              <w:bottom w:val="single" w:sz="4" w:space="0" w:color="auto"/>
              <w:right w:val="single" w:sz="4" w:space="0" w:color="auto"/>
            </w:tcBorders>
            <w:hideMark/>
          </w:tcPr>
          <w:p w14:paraId="5ABC506E" w14:textId="77777777" w:rsidR="00C70406" w:rsidRDefault="00C70406">
            <w:pPr>
              <w:outlineLvl w:val="0"/>
              <w:rPr>
                <w:rFonts w:ascii="Arial Narrow" w:hAnsi="Arial Narrow"/>
                <w:sz w:val="22"/>
                <w:szCs w:val="22"/>
              </w:rPr>
            </w:pPr>
            <w:r>
              <w:rPr>
                <w:rFonts w:ascii="Arial Narrow" w:hAnsi="Arial Narrow"/>
                <w:sz w:val="22"/>
                <w:szCs w:val="22"/>
              </w:rPr>
              <w:t xml:space="preserve">Izvajalec mora imeti najmanj kompetence Microsoft Gold Datacenter, Silver Windows and Devices, Silver Data Platform, Silver Messaging </w:t>
            </w:r>
          </w:p>
        </w:tc>
        <w:tc>
          <w:tcPr>
            <w:tcW w:w="5032" w:type="dxa"/>
            <w:tcBorders>
              <w:top w:val="single" w:sz="4" w:space="0" w:color="auto"/>
              <w:left w:val="single" w:sz="4" w:space="0" w:color="auto"/>
              <w:bottom w:val="single" w:sz="4" w:space="0" w:color="auto"/>
              <w:right w:val="single" w:sz="4" w:space="0" w:color="auto"/>
            </w:tcBorders>
            <w:hideMark/>
          </w:tcPr>
          <w:p w14:paraId="05666CB2" w14:textId="77777777" w:rsidR="00C70406" w:rsidRPr="00706F9D" w:rsidRDefault="00C70406">
            <w:pPr>
              <w:rPr>
                <w:rFonts w:ascii="Arial Narrow" w:hAnsi="Arial Narrow"/>
                <w:b/>
                <w:sz w:val="22"/>
                <w:szCs w:val="22"/>
              </w:rPr>
            </w:pPr>
            <w:r w:rsidRPr="00706F9D">
              <w:rPr>
                <w:rFonts w:ascii="Arial Narrow" w:hAnsi="Arial Narrow"/>
                <w:b/>
                <w:sz w:val="22"/>
                <w:szCs w:val="22"/>
              </w:rPr>
              <w:t>priložena potrdila</w:t>
            </w:r>
          </w:p>
        </w:tc>
      </w:tr>
      <w:tr w:rsidR="00C70406" w14:paraId="607F97A0"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42A3E1C6" w14:textId="77777777" w:rsidR="00C70406" w:rsidRDefault="00C70406">
            <w:pPr>
              <w:jc w:val="right"/>
              <w:rPr>
                <w:rFonts w:ascii="Arial Narrow" w:hAnsi="Arial Narrow"/>
                <w:b/>
                <w:sz w:val="22"/>
                <w:szCs w:val="22"/>
              </w:rPr>
            </w:pPr>
            <w:r>
              <w:rPr>
                <w:rFonts w:ascii="Arial Narrow" w:hAnsi="Arial Narrow"/>
                <w:b/>
                <w:sz w:val="22"/>
                <w:szCs w:val="22"/>
              </w:rPr>
              <w:t>6.10.</w:t>
            </w:r>
          </w:p>
        </w:tc>
        <w:tc>
          <w:tcPr>
            <w:tcW w:w="4072" w:type="dxa"/>
            <w:tcBorders>
              <w:top w:val="single" w:sz="4" w:space="0" w:color="auto"/>
              <w:left w:val="single" w:sz="4" w:space="0" w:color="auto"/>
              <w:bottom w:val="single" w:sz="4" w:space="0" w:color="auto"/>
              <w:right w:val="single" w:sz="4" w:space="0" w:color="auto"/>
            </w:tcBorders>
            <w:hideMark/>
          </w:tcPr>
          <w:p w14:paraId="24193343" w14:textId="77777777" w:rsidR="00C70406" w:rsidRDefault="00C70406">
            <w:pPr>
              <w:outlineLvl w:val="0"/>
              <w:rPr>
                <w:rFonts w:ascii="Arial Narrow" w:hAnsi="Arial Narrow"/>
                <w:sz w:val="22"/>
                <w:szCs w:val="22"/>
              </w:rPr>
            </w:pPr>
            <w:r>
              <w:rPr>
                <w:rFonts w:ascii="Arial Narrow" w:hAnsi="Arial Narrow"/>
                <w:sz w:val="22"/>
                <w:szCs w:val="22"/>
              </w:rPr>
              <w:t xml:space="preserve">Izvajalec mora biti VMware Solution Provider – Enterprise in mora imeti opravljeno VMware »Server Virtualization« in VMware »Management Operations« kompetenco. </w:t>
            </w:r>
          </w:p>
          <w:p w14:paraId="75D04C01" w14:textId="77777777" w:rsidR="00D05DB4" w:rsidRDefault="00D05DB4">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5300CB2E" w14:textId="77777777" w:rsidR="00C70406" w:rsidRDefault="00C70406">
            <w:pPr>
              <w:rPr>
                <w:rFonts w:ascii="Calibri" w:hAnsi="Calibri"/>
                <w:b/>
                <w:sz w:val="22"/>
                <w:szCs w:val="22"/>
              </w:rPr>
            </w:pPr>
            <w:r>
              <w:rPr>
                <w:rFonts w:ascii="Calibri" w:hAnsi="Calibri"/>
                <w:b/>
                <w:sz w:val="22"/>
                <w:szCs w:val="22"/>
              </w:rPr>
              <w:t>priloženo potrdilo</w:t>
            </w:r>
          </w:p>
        </w:tc>
      </w:tr>
      <w:tr w:rsidR="00C70406" w14:paraId="616FAFFB"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19E8AEE4" w14:textId="77777777" w:rsidR="00C70406" w:rsidRDefault="00C70406">
            <w:pPr>
              <w:jc w:val="right"/>
              <w:rPr>
                <w:rFonts w:ascii="Arial Narrow" w:hAnsi="Arial Narrow"/>
                <w:b/>
                <w:sz w:val="22"/>
                <w:szCs w:val="22"/>
              </w:rPr>
            </w:pPr>
            <w:r>
              <w:rPr>
                <w:rFonts w:ascii="Arial Narrow" w:hAnsi="Arial Narrow"/>
                <w:b/>
                <w:sz w:val="22"/>
                <w:szCs w:val="22"/>
              </w:rPr>
              <w:t>6.11.</w:t>
            </w:r>
          </w:p>
        </w:tc>
        <w:tc>
          <w:tcPr>
            <w:tcW w:w="4072" w:type="dxa"/>
            <w:tcBorders>
              <w:top w:val="single" w:sz="4" w:space="0" w:color="auto"/>
              <w:left w:val="single" w:sz="4" w:space="0" w:color="auto"/>
              <w:bottom w:val="single" w:sz="4" w:space="0" w:color="auto"/>
              <w:right w:val="single" w:sz="4" w:space="0" w:color="auto"/>
            </w:tcBorders>
            <w:hideMark/>
          </w:tcPr>
          <w:p w14:paraId="0E8A2B89" w14:textId="77777777" w:rsidR="00C70406" w:rsidRDefault="00C70406">
            <w:pPr>
              <w:outlineLvl w:val="0"/>
              <w:rPr>
                <w:rFonts w:ascii="Arial Narrow" w:hAnsi="Arial Narrow"/>
                <w:sz w:val="22"/>
                <w:szCs w:val="22"/>
              </w:rPr>
            </w:pPr>
            <w:r>
              <w:rPr>
                <w:rFonts w:ascii="Arial Narrow" w:hAnsi="Arial Narrow"/>
                <w:sz w:val="22"/>
                <w:szCs w:val="22"/>
              </w:rPr>
              <w:t>Izvajalec mora biti najmanj Citrix Solution Advisor Silver</w:t>
            </w:r>
            <w:r w:rsidR="00D05DB4">
              <w:rPr>
                <w:rFonts w:ascii="Arial Narrow" w:hAnsi="Arial Narrow"/>
                <w:sz w:val="22"/>
                <w:szCs w:val="22"/>
              </w:rPr>
              <w:t>.</w:t>
            </w:r>
          </w:p>
          <w:p w14:paraId="65B4DDEA" w14:textId="77777777" w:rsidR="00D05DB4" w:rsidRDefault="00D05DB4">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66B24E38" w14:textId="77777777" w:rsidR="00C70406" w:rsidRPr="006874FD" w:rsidRDefault="00C70406">
            <w:pPr>
              <w:rPr>
                <w:rFonts w:ascii="Arial Narrow" w:hAnsi="Arial Narrow"/>
                <w:b/>
                <w:sz w:val="22"/>
                <w:szCs w:val="22"/>
              </w:rPr>
            </w:pPr>
            <w:r w:rsidRPr="006874FD">
              <w:rPr>
                <w:rFonts w:ascii="Arial Narrow" w:hAnsi="Arial Narrow"/>
                <w:b/>
                <w:sz w:val="22"/>
                <w:szCs w:val="22"/>
              </w:rPr>
              <w:t>priloženo potrdilo</w:t>
            </w:r>
          </w:p>
        </w:tc>
      </w:tr>
      <w:tr w:rsidR="00C70406" w14:paraId="159FAA4F"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14BF10C5" w14:textId="77777777" w:rsidR="00C70406" w:rsidRDefault="00C70406">
            <w:pPr>
              <w:jc w:val="right"/>
              <w:rPr>
                <w:rFonts w:ascii="Arial Narrow" w:hAnsi="Arial Narrow"/>
                <w:b/>
                <w:sz w:val="22"/>
                <w:szCs w:val="22"/>
              </w:rPr>
            </w:pPr>
            <w:r>
              <w:rPr>
                <w:rFonts w:ascii="Arial Narrow" w:hAnsi="Arial Narrow"/>
                <w:b/>
                <w:sz w:val="22"/>
                <w:szCs w:val="22"/>
              </w:rPr>
              <w:t>6.12.</w:t>
            </w:r>
          </w:p>
        </w:tc>
        <w:tc>
          <w:tcPr>
            <w:tcW w:w="4072" w:type="dxa"/>
            <w:tcBorders>
              <w:top w:val="single" w:sz="4" w:space="0" w:color="auto"/>
              <w:left w:val="single" w:sz="4" w:space="0" w:color="auto"/>
              <w:bottom w:val="single" w:sz="4" w:space="0" w:color="auto"/>
              <w:right w:val="single" w:sz="4" w:space="0" w:color="auto"/>
            </w:tcBorders>
            <w:hideMark/>
          </w:tcPr>
          <w:p w14:paraId="00F30E37" w14:textId="77777777" w:rsidR="00C70406" w:rsidRDefault="00C70406">
            <w:pPr>
              <w:outlineLvl w:val="0"/>
              <w:rPr>
                <w:rFonts w:ascii="Arial Narrow" w:hAnsi="Arial Narrow"/>
                <w:sz w:val="22"/>
                <w:szCs w:val="22"/>
              </w:rPr>
            </w:pPr>
            <w:r>
              <w:rPr>
                <w:rFonts w:ascii="Arial Narrow" w:hAnsi="Arial Narrow"/>
                <w:sz w:val="22"/>
                <w:szCs w:val="22"/>
              </w:rPr>
              <w:t xml:space="preserve">Izvajalec mora biti najmanj NetApp Gold Reseller Partner </w:t>
            </w:r>
            <w:r w:rsidR="00D05DB4">
              <w:rPr>
                <w:rFonts w:ascii="Arial Narrow" w:hAnsi="Arial Narrow"/>
                <w:sz w:val="22"/>
                <w:szCs w:val="22"/>
              </w:rPr>
              <w:t>.</w:t>
            </w:r>
          </w:p>
          <w:p w14:paraId="077513C0" w14:textId="77777777" w:rsidR="00D05DB4" w:rsidRDefault="00D05DB4">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31834FF8" w14:textId="77777777" w:rsidR="00C70406" w:rsidRPr="006874FD" w:rsidRDefault="00C70406">
            <w:pPr>
              <w:rPr>
                <w:rFonts w:ascii="Arial Narrow" w:hAnsi="Arial Narrow"/>
                <w:b/>
                <w:sz w:val="22"/>
                <w:szCs w:val="22"/>
              </w:rPr>
            </w:pPr>
            <w:r w:rsidRPr="006874FD">
              <w:rPr>
                <w:rFonts w:ascii="Arial Narrow" w:hAnsi="Arial Narrow"/>
                <w:b/>
                <w:sz w:val="22"/>
                <w:szCs w:val="22"/>
              </w:rPr>
              <w:t>priloženo potrdilo</w:t>
            </w:r>
          </w:p>
        </w:tc>
      </w:tr>
      <w:tr w:rsidR="00C70406" w14:paraId="0AB15A99"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2955664A" w14:textId="77777777" w:rsidR="00C70406" w:rsidRDefault="00C70406" w:rsidP="00FA1A12">
            <w:pPr>
              <w:jc w:val="center"/>
              <w:rPr>
                <w:rFonts w:ascii="Arial Narrow" w:hAnsi="Arial Narrow"/>
                <w:b/>
                <w:sz w:val="22"/>
                <w:szCs w:val="22"/>
              </w:rPr>
            </w:pPr>
            <w:r>
              <w:rPr>
                <w:rFonts w:ascii="Arial Narrow" w:hAnsi="Arial Narrow"/>
                <w:b/>
                <w:sz w:val="22"/>
                <w:szCs w:val="22"/>
              </w:rPr>
              <w:t>6.13</w:t>
            </w:r>
          </w:p>
        </w:tc>
        <w:tc>
          <w:tcPr>
            <w:tcW w:w="4072" w:type="dxa"/>
            <w:tcBorders>
              <w:top w:val="single" w:sz="4" w:space="0" w:color="auto"/>
              <w:left w:val="single" w:sz="4" w:space="0" w:color="auto"/>
              <w:bottom w:val="single" w:sz="4" w:space="0" w:color="auto"/>
              <w:right w:val="single" w:sz="4" w:space="0" w:color="auto"/>
            </w:tcBorders>
            <w:hideMark/>
          </w:tcPr>
          <w:p w14:paraId="4C41EEF3" w14:textId="77777777" w:rsidR="00C70406" w:rsidRDefault="00C70406">
            <w:pPr>
              <w:outlineLvl w:val="0"/>
              <w:rPr>
                <w:rFonts w:ascii="Arial Narrow" w:hAnsi="Arial Narrow"/>
                <w:sz w:val="22"/>
                <w:szCs w:val="22"/>
              </w:rPr>
            </w:pPr>
            <w:r>
              <w:rPr>
                <w:rFonts w:ascii="Arial Narrow" w:hAnsi="Arial Narrow"/>
                <w:sz w:val="22"/>
                <w:szCs w:val="22"/>
              </w:rPr>
              <w:t>Izvajalec mora biti IBM Gold Business Partner</w:t>
            </w:r>
            <w:r w:rsidR="00D05DB4">
              <w:rPr>
                <w:rFonts w:ascii="Arial Narrow" w:hAnsi="Arial Narrow"/>
                <w:sz w:val="22"/>
                <w:szCs w:val="22"/>
              </w:rPr>
              <w:t>.</w:t>
            </w:r>
          </w:p>
          <w:p w14:paraId="1878BC1B" w14:textId="77777777" w:rsidR="00D05DB4" w:rsidRDefault="00D05DB4">
            <w:pPr>
              <w:outlineLvl w:val="0"/>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hideMark/>
          </w:tcPr>
          <w:p w14:paraId="6AD50F1A" w14:textId="77777777" w:rsidR="00C70406" w:rsidRPr="006874FD" w:rsidRDefault="00C70406">
            <w:pPr>
              <w:rPr>
                <w:rFonts w:ascii="Arial Narrow" w:hAnsi="Arial Narrow"/>
                <w:b/>
                <w:sz w:val="22"/>
                <w:szCs w:val="22"/>
              </w:rPr>
            </w:pPr>
            <w:r w:rsidRPr="006874FD">
              <w:rPr>
                <w:rFonts w:ascii="Arial Narrow" w:hAnsi="Arial Narrow"/>
                <w:b/>
                <w:sz w:val="22"/>
                <w:szCs w:val="22"/>
              </w:rPr>
              <w:t>priloženo potrdilo</w:t>
            </w:r>
          </w:p>
        </w:tc>
      </w:tr>
      <w:tr w:rsidR="00C70406" w14:paraId="43B58A1F"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50ED66B0" w14:textId="77777777" w:rsidR="00C70406" w:rsidRDefault="00C70406">
            <w:pPr>
              <w:jc w:val="right"/>
              <w:rPr>
                <w:rFonts w:ascii="Arial Narrow" w:hAnsi="Arial Narrow"/>
                <w:b/>
                <w:sz w:val="22"/>
                <w:szCs w:val="22"/>
              </w:rPr>
            </w:pPr>
            <w:r>
              <w:rPr>
                <w:rFonts w:ascii="Arial Narrow" w:hAnsi="Arial Narrow"/>
                <w:b/>
                <w:sz w:val="22"/>
                <w:szCs w:val="22"/>
              </w:rPr>
              <w:t>6.14.</w:t>
            </w:r>
          </w:p>
        </w:tc>
        <w:tc>
          <w:tcPr>
            <w:tcW w:w="4072" w:type="dxa"/>
            <w:tcBorders>
              <w:top w:val="single" w:sz="4" w:space="0" w:color="auto"/>
              <w:left w:val="single" w:sz="4" w:space="0" w:color="auto"/>
              <w:bottom w:val="single" w:sz="4" w:space="0" w:color="auto"/>
              <w:right w:val="single" w:sz="4" w:space="0" w:color="auto"/>
            </w:tcBorders>
          </w:tcPr>
          <w:p w14:paraId="5D2AA804" w14:textId="622ECCC2" w:rsidR="00C70406" w:rsidRDefault="0030068F">
            <w:pPr>
              <w:rPr>
                <w:rFonts w:ascii="Arial Narrow" w:hAnsi="Arial Narrow"/>
                <w:sz w:val="22"/>
                <w:szCs w:val="22"/>
              </w:rPr>
            </w:pPr>
            <w:r>
              <w:rPr>
                <w:rFonts w:ascii="Arial Narrow" w:hAnsi="Arial Narrow"/>
                <w:sz w:val="22"/>
                <w:szCs w:val="22"/>
              </w:rPr>
              <w:t xml:space="preserve">da razpolaga z zahtevanimi </w:t>
            </w:r>
            <w:r w:rsidRPr="00F635A8">
              <w:rPr>
                <w:rFonts w:ascii="Arial Narrow" w:hAnsi="Arial Narrow"/>
                <w:sz w:val="22"/>
                <w:szCs w:val="22"/>
              </w:rPr>
              <w:t>sredstvi</w:t>
            </w:r>
            <w:r w:rsidRPr="002526FF">
              <w:rPr>
                <w:rFonts w:ascii="Arial Narrow" w:hAnsi="Arial Narrow"/>
                <w:color w:val="FF0000"/>
                <w:sz w:val="22"/>
                <w:szCs w:val="22"/>
              </w:rPr>
              <w:t xml:space="preserve"> </w:t>
            </w:r>
            <w:r>
              <w:rPr>
                <w:rFonts w:ascii="Arial Narrow" w:hAnsi="Arial Narrow"/>
                <w:sz w:val="22"/>
                <w:szCs w:val="22"/>
              </w:rPr>
              <w:t>in kadri</w:t>
            </w:r>
            <w:r w:rsidRPr="009359DD">
              <w:rPr>
                <w:rFonts w:ascii="Arial Narrow" w:hAnsi="Arial Narrow"/>
                <w:sz w:val="22"/>
                <w:szCs w:val="22"/>
              </w:rPr>
              <w:t xml:space="preserve">. </w:t>
            </w:r>
            <w:r w:rsidR="00C70406" w:rsidRPr="009359DD">
              <w:rPr>
                <w:rFonts w:ascii="Arial Narrow" w:hAnsi="Arial Narrow"/>
                <w:sz w:val="22"/>
                <w:szCs w:val="22"/>
              </w:rPr>
              <w:t>Ustrezno usposobljeni kadri so tisti pri izvajalcu zaposleni, ki imajo vsaj dve leti delovnih izkušenj s področja predmeta javnega razpisa, so tekoče slovensko govoreči in imajo naslednja certificirana funkcionalna znanja</w:t>
            </w:r>
            <w:r w:rsidRPr="009359DD">
              <w:rPr>
                <w:rFonts w:ascii="Arial Narrow" w:hAnsi="Arial Narrow"/>
                <w:sz w:val="22"/>
                <w:szCs w:val="22"/>
              </w:rPr>
              <w:t>:</w:t>
            </w:r>
            <w:r>
              <w:rPr>
                <w:rFonts w:ascii="Arial Narrow" w:hAnsi="Arial Narrow"/>
                <w:sz w:val="22"/>
                <w:szCs w:val="22"/>
              </w:rPr>
              <w:t xml:space="preserve"> </w:t>
            </w:r>
          </w:p>
          <w:p w14:paraId="487C919F" w14:textId="77777777" w:rsidR="00C70406" w:rsidRDefault="00C70406">
            <w:pPr>
              <w:rPr>
                <w:rFonts w:ascii="Arial Narrow" w:hAnsi="Arial Narrow"/>
                <w:sz w:val="22"/>
                <w:szCs w:val="22"/>
              </w:rPr>
            </w:pPr>
            <w:r>
              <w:rPr>
                <w:rFonts w:ascii="Arial Narrow" w:hAnsi="Arial Narrow"/>
                <w:sz w:val="22"/>
                <w:szCs w:val="22"/>
              </w:rPr>
              <w:t xml:space="preserve"> </w:t>
            </w:r>
          </w:p>
          <w:p w14:paraId="6DEB5760" w14:textId="0B878826" w:rsidR="00C70406" w:rsidRDefault="0030068F">
            <w:pPr>
              <w:pStyle w:val="Style2"/>
              <w:spacing w:line="240" w:lineRule="auto"/>
              <w:jc w:val="left"/>
              <w:rPr>
                <w:rFonts w:ascii="Arial Narrow" w:hAnsi="Arial Narrow" w:cs="Times New Roman"/>
                <w:lang w:val="sl-SI"/>
              </w:rPr>
            </w:pPr>
            <w:r>
              <w:rPr>
                <w:rFonts w:ascii="Arial Narrow" w:hAnsi="Arial Narrow" w:cs="Times New Roman"/>
                <w:lang w:val="sl-SI"/>
              </w:rPr>
              <w:t>6.14</w:t>
            </w:r>
            <w:r w:rsidR="00C70406">
              <w:rPr>
                <w:rFonts w:ascii="Arial Narrow" w:hAnsi="Arial Narrow" w:cs="Times New Roman"/>
                <w:lang w:val="sl-SI"/>
              </w:rPr>
              <w:t>.1. minimalno 2 certificirana strokovnjaka za področje IBM Intel strežniške infrastrukture</w:t>
            </w:r>
          </w:p>
          <w:p w14:paraId="7883FD2D" w14:textId="77777777" w:rsidR="00C70406" w:rsidRDefault="00C70406">
            <w:pPr>
              <w:pStyle w:val="Style2"/>
              <w:spacing w:line="240" w:lineRule="auto"/>
              <w:jc w:val="left"/>
              <w:rPr>
                <w:rFonts w:ascii="Arial Narrow" w:hAnsi="Arial Narrow" w:cs="Times New Roman"/>
                <w:lang w:val="sl-SI"/>
              </w:rPr>
            </w:pPr>
          </w:p>
          <w:p w14:paraId="7A949890" w14:textId="65CD7AD6" w:rsidR="00C70406" w:rsidRDefault="00C70406">
            <w:pPr>
              <w:pStyle w:val="Style2"/>
              <w:spacing w:line="240" w:lineRule="auto"/>
              <w:jc w:val="left"/>
              <w:rPr>
                <w:rFonts w:ascii="Arial Narrow" w:hAnsi="Arial Narrow" w:cs="Times New Roman"/>
                <w:lang w:val="sl-SI"/>
              </w:rPr>
            </w:pPr>
            <w:r>
              <w:rPr>
                <w:rFonts w:ascii="Arial Narrow" w:hAnsi="Arial Narrow" w:cs="Times New Roman"/>
                <w:lang w:val="sl-SI"/>
              </w:rPr>
              <w:t>6.14.2. minimalno 2 certificirana strokovnjaka za področje IBM AIX strežniške infrastrukture</w:t>
            </w:r>
          </w:p>
          <w:p w14:paraId="31ADB7D6" w14:textId="77777777" w:rsidR="00C70406" w:rsidRDefault="00C70406">
            <w:pPr>
              <w:pStyle w:val="Style2"/>
              <w:spacing w:line="240" w:lineRule="auto"/>
              <w:jc w:val="left"/>
              <w:rPr>
                <w:rFonts w:ascii="Arial Narrow" w:hAnsi="Arial Narrow" w:cs="Times New Roman"/>
                <w:lang w:val="sl-SI"/>
              </w:rPr>
            </w:pPr>
          </w:p>
          <w:p w14:paraId="70725964" w14:textId="42B8C29D" w:rsidR="00C70406" w:rsidRDefault="0030068F">
            <w:pPr>
              <w:pStyle w:val="Style2"/>
              <w:spacing w:line="240" w:lineRule="auto"/>
              <w:jc w:val="left"/>
              <w:rPr>
                <w:rFonts w:ascii="Arial Narrow" w:hAnsi="Arial Narrow" w:cs="Times New Roman"/>
                <w:lang w:val="sl-SI"/>
              </w:rPr>
            </w:pPr>
            <w:r>
              <w:rPr>
                <w:rFonts w:ascii="Arial Narrow" w:hAnsi="Arial Narrow" w:cs="Times New Roman"/>
                <w:lang w:val="sl-SI"/>
              </w:rPr>
              <w:t>6.14.</w:t>
            </w:r>
            <w:r w:rsidR="00C70406">
              <w:rPr>
                <w:rFonts w:ascii="Arial Narrow" w:hAnsi="Arial Narrow" w:cs="Times New Roman"/>
                <w:lang w:val="sl-SI"/>
              </w:rPr>
              <w:t>3. minimalno 2 certificirana strokovnjaka za IBM High End diskovne sisteme</w:t>
            </w:r>
          </w:p>
          <w:p w14:paraId="6DDC4A8F" w14:textId="77777777" w:rsidR="00C70406" w:rsidRDefault="00C70406">
            <w:pPr>
              <w:pStyle w:val="Style2"/>
              <w:spacing w:line="240" w:lineRule="auto"/>
              <w:jc w:val="left"/>
              <w:rPr>
                <w:rFonts w:ascii="Arial Narrow" w:hAnsi="Arial Narrow" w:cs="Times New Roman"/>
                <w:lang w:val="sl-SI"/>
              </w:rPr>
            </w:pPr>
          </w:p>
          <w:p w14:paraId="37254C42" w14:textId="66E3EA0D" w:rsidR="00C70406" w:rsidRDefault="0030068F">
            <w:pPr>
              <w:pStyle w:val="Style2"/>
              <w:spacing w:line="240" w:lineRule="auto"/>
              <w:jc w:val="left"/>
              <w:rPr>
                <w:rFonts w:ascii="Arial Narrow" w:hAnsi="Arial Narrow" w:cs="Times New Roman"/>
                <w:lang w:val="sl-SI"/>
              </w:rPr>
            </w:pPr>
            <w:r>
              <w:rPr>
                <w:rFonts w:ascii="Arial Narrow" w:hAnsi="Arial Narrow" w:cs="Times New Roman"/>
                <w:lang w:val="sl-SI"/>
              </w:rPr>
              <w:t>6.14.</w:t>
            </w:r>
            <w:r w:rsidR="00C70406">
              <w:rPr>
                <w:rFonts w:ascii="Arial Narrow" w:hAnsi="Arial Narrow" w:cs="Times New Roman"/>
                <w:lang w:val="sl-SI"/>
              </w:rPr>
              <w:t>4.  minimalno 2 certificirana strokovnjaka za IBM Tivoli Storage Manager – Deployment professional ali novejši</w:t>
            </w:r>
          </w:p>
          <w:p w14:paraId="2CEB40A4" w14:textId="77777777" w:rsidR="00C70406" w:rsidRDefault="00C70406">
            <w:pPr>
              <w:pStyle w:val="Style2"/>
              <w:spacing w:line="240" w:lineRule="auto"/>
              <w:jc w:val="left"/>
              <w:rPr>
                <w:rFonts w:ascii="Arial Narrow" w:hAnsi="Arial Narrow" w:cs="Times New Roman"/>
                <w:lang w:val="sl-SI"/>
              </w:rPr>
            </w:pPr>
          </w:p>
          <w:p w14:paraId="581BA40D" w14:textId="6A92AF2C" w:rsidR="00C70406" w:rsidRDefault="004838B3">
            <w:pPr>
              <w:pStyle w:val="Style2"/>
              <w:spacing w:line="240" w:lineRule="auto"/>
              <w:jc w:val="left"/>
              <w:rPr>
                <w:rFonts w:ascii="Arial Narrow" w:hAnsi="Arial Narrow" w:cs="Times New Roman"/>
                <w:lang w:val="sl-SI"/>
              </w:rPr>
            </w:pPr>
            <w:r>
              <w:rPr>
                <w:rFonts w:ascii="Arial Narrow" w:hAnsi="Arial Narrow" w:cs="Times New Roman"/>
                <w:lang w:val="sl-SI"/>
              </w:rPr>
              <w:t>6.14.</w:t>
            </w:r>
            <w:r w:rsidR="00C70406">
              <w:rPr>
                <w:rFonts w:ascii="Arial Narrow" w:hAnsi="Arial Narrow" w:cs="Times New Roman"/>
                <w:lang w:val="sl-SI"/>
              </w:rPr>
              <w:t>5. minimalno 2 certificirana strokovnjaka za IBM Certified Administrator – Tivoli Storage Manager</w:t>
            </w:r>
          </w:p>
          <w:p w14:paraId="377163B6" w14:textId="77777777" w:rsidR="00C70406" w:rsidRDefault="00C70406">
            <w:pPr>
              <w:pStyle w:val="Style2"/>
              <w:spacing w:line="240" w:lineRule="auto"/>
              <w:jc w:val="left"/>
              <w:rPr>
                <w:rFonts w:ascii="Arial Narrow" w:hAnsi="Arial Narrow" w:cs="Times New Roman"/>
                <w:lang w:val="sl-SI"/>
              </w:rPr>
            </w:pPr>
          </w:p>
          <w:p w14:paraId="140B008E" w14:textId="228B56FF" w:rsidR="00C70406" w:rsidRDefault="00616899">
            <w:pPr>
              <w:pStyle w:val="Style2"/>
              <w:spacing w:line="240" w:lineRule="auto"/>
              <w:rPr>
                <w:rFonts w:ascii="Arial Narrow" w:hAnsi="Arial Narrow"/>
                <w:lang w:val="sl-SI"/>
              </w:rPr>
            </w:pPr>
            <w:r>
              <w:rPr>
                <w:rFonts w:ascii="Arial Narrow" w:hAnsi="Arial Narrow"/>
                <w:lang w:val="sl-SI"/>
              </w:rPr>
              <w:t>6.14.</w:t>
            </w:r>
            <w:r w:rsidR="00C70406">
              <w:rPr>
                <w:rFonts w:ascii="Arial Narrow" w:hAnsi="Arial Narrow"/>
                <w:lang w:val="sl-SI"/>
              </w:rPr>
              <w:t xml:space="preserve">6. </w:t>
            </w:r>
            <w:r w:rsidR="00C70406">
              <w:rPr>
                <w:rFonts w:ascii="Arial Narrow" w:hAnsi="Arial Narrow"/>
              </w:rPr>
              <w:t>minimalno 2 certificirana strokovnjaka s certifikatom Cisco CCNA (Cisco Certified Network Associate)</w:t>
            </w:r>
          </w:p>
          <w:p w14:paraId="05210D59" w14:textId="77777777" w:rsidR="00C70406" w:rsidRDefault="00C70406">
            <w:pPr>
              <w:pStyle w:val="Style2"/>
              <w:spacing w:line="240" w:lineRule="auto"/>
              <w:rPr>
                <w:rFonts w:ascii="Arial Narrow" w:hAnsi="Arial Narrow"/>
                <w:lang w:val="sl-SI"/>
              </w:rPr>
            </w:pPr>
          </w:p>
          <w:p w14:paraId="6009C6ED" w14:textId="33DD2A73" w:rsidR="00C70406" w:rsidRDefault="00616899">
            <w:pPr>
              <w:pStyle w:val="Style2"/>
              <w:spacing w:line="240" w:lineRule="auto"/>
              <w:rPr>
                <w:rFonts w:ascii="Arial Narrow" w:hAnsi="Arial Narrow"/>
                <w:lang w:val="sl-SI"/>
              </w:rPr>
            </w:pPr>
            <w:r>
              <w:rPr>
                <w:rFonts w:ascii="Arial Narrow" w:hAnsi="Arial Narrow"/>
                <w:lang w:val="sl-SI"/>
              </w:rPr>
              <w:t>6.14.</w:t>
            </w:r>
            <w:r w:rsidR="00C70406">
              <w:rPr>
                <w:rFonts w:ascii="Arial Narrow" w:hAnsi="Arial Narrow"/>
                <w:lang w:val="sl-SI"/>
              </w:rPr>
              <w:t xml:space="preserve">7. </w:t>
            </w:r>
            <w:r w:rsidR="00C70406">
              <w:rPr>
                <w:rFonts w:ascii="Arial Narrow" w:hAnsi="Arial Narrow"/>
              </w:rPr>
              <w:t>Minimalno 2 certificirana strokovnjaka s certifikatom Checkpoint Certified Security Expert</w:t>
            </w:r>
          </w:p>
          <w:p w14:paraId="722169C1" w14:textId="77777777" w:rsidR="00C70406" w:rsidRDefault="00C70406">
            <w:pPr>
              <w:pStyle w:val="Style2"/>
              <w:spacing w:line="240" w:lineRule="auto"/>
              <w:rPr>
                <w:rFonts w:ascii="Arial Narrow" w:hAnsi="Arial Narrow" w:cs="Times New Roman"/>
                <w:lang w:val="sl-SI"/>
              </w:rPr>
            </w:pPr>
          </w:p>
          <w:p w14:paraId="06E31464" w14:textId="40377855"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8. minimalno 2 certificirana strokovnjaka s certifikatom SCA (HDI Support Center Analyst) ali SDA (SDI Service desk Analyst)</w:t>
            </w:r>
          </w:p>
          <w:p w14:paraId="5091FCCB" w14:textId="77777777" w:rsidR="00C70406" w:rsidRDefault="00C70406">
            <w:pPr>
              <w:rPr>
                <w:rFonts w:ascii="Arial Narrow" w:hAnsi="Arial Narrow"/>
                <w:sz w:val="22"/>
                <w:szCs w:val="22"/>
              </w:rPr>
            </w:pPr>
          </w:p>
          <w:p w14:paraId="0B9BE7FE" w14:textId="2795123E"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9. minimalno 2 certificirana strokovnjaka s certifikatom SCM (HDI Support Center Manager)</w:t>
            </w:r>
          </w:p>
          <w:p w14:paraId="771FB27E" w14:textId="77777777" w:rsidR="00C70406" w:rsidRDefault="00C70406">
            <w:pPr>
              <w:rPr>
                <w:rFonts w:ascii="Arial Narrow" w:hAnsi="Arial Narrow"/>
                <w:sz w:val="22"/>
                <w:szCs w:val="22"/>
              </w:rPr>
            </w:pPr>
          </w:p>
          <w:p w14:paraId="160F86F5" w14:textId="46B9F22C"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10. minimalno 5 usposobljenih strokovnjakov za uporabo in upravljanje z orodjem za oddaljeno pomoč ISL Online.</w:t>
            </w:r>
          </w:p>
          <w:p w14:paraId="6CB93028" w14:textId="77777777" w:rsidR="00C70406" w:rsidRDefault="00C70406">
            <w:pPr>
              <w:rPr>
                <w:rFonts w:ascii="Arial Narrow" w:hAnsi="Arial Narrow"/>
                <w:sz w:val="22"/>
                <w:szCs w:val="22"/>
              </w:rPr>
            </w:pPr>
          </w:p>
          <w:p w14:paraId="17794F7E" w14:textId="30470F5D" w:rsidR="00C70406" w:rsidRDefault="00616899">
            <w:pPr>
              <w:jc w:val="both"/>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11. minimalno 1 certificiran strokovnjak s certifikatom ITIL V3 Expert</w:t>
            </w:r>
          </w:p>
          <w:p w14:paraId="23EB4A0D" w14:textId="77777777" w:rsidR="00C70406" w:rsidRDefault="00C70406">
            <w:pPr>
              <w:jc w:val="both"/>
              <w:rPr>
                <w:rFonts w:ascii="Arial Narrow" w:hAnsi="Arial Narrow"/>
                <w:sz w:val="22"/>
                <w:szCs w:val="22"/>
              </w:rPr>
            </w:pPr>
          </w:p>
          <w:p w14:paraId="14848DD2" w14:textId="789A0593" w:rsidR="00C70406" w:rsidRDefault="00616899">
            <w:pPr>
              <w:pStyle w:val="Style2"/>
              <w:spacing w:line="240" w:lineRule="auto"/>
              <w:jc w:val="left"/>
              <w:rPr>
                <w:rFonts w:ascii="Arial Narrow" w:hAnsi="Arial Narrow"/>
                <w:lang w:val="sl-SI"/>
              </w:rPr>
            </w:pPr>
            <w:r>
              <w:rPr>
                <w:rFonts w:ascii="Arial Narrow" w:hAnsi="Arial Narrow" w:cs="Times New Roman"/>
                <w:lang w:val="sl-SI"/>
              </w:rPr>
              <w:t>6.14.</w:t>
            </w:r>
            <w:r w:rsidR="00C70406">
              <w:rPr>
                <w:rFonts w:ascii="Arial Narrow" w:hAnsi="Arial Narrow" w:cs="Times New Roman"/>
                <w:lang w:val="sl-SI"/>
              </w:rPr>
              <w:t xml:space="preserve">12. </w:t>
            </w:r>
            <w:r w:rsidR="00C70406">
              <w:rPr>
                <w:rFonts w:ascii="Arial Narrow" w:hAnsi="Arial Narrow"/>
              </w:rPr>
              <w:t>minimalno 4 certificirane strokovnjake s certifikatom MCP (Microsoft Certified Professional)</w:t>
            </w:r>
          </w:p>
          <w:p w14:paraId="3C417480" w14:textId="77777777" w:rsidR="00C70406" w:rsidRDefault="00C70406">
            <w:pPr>
              <w:pStyle w:val="Style2"/>
              <w:spacing w:line="240" w:lineRule="auto"/>
              <w:jc w:val="left"/>
              <w:rPr>
                <w:rFonts w:ascii="Arial Narrow" w:hAnsi="Arial Narrow" w:cs="Times New Roman"/>
                <w:lang w:val="sl-SI"/>
              </w:rPr>
            </w:pPr>
          </w:p>
          <w:p w14:paraId="361F29B8" w14:textId="4B9D8305"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13. minimalno 5 certificiranih strokovnjakov s certifikatom MCSE: Server Infrastructure (Microsoft Certified System Engineer)</w:t>
            </w:r>
          </w:p>
          <w:p w14:paraId="64903BCD" w14:textId="77777777" w:rsidR="00C70406" w:rsidRDefault="00C70406">
            <w:pPr>
              <w:rPr>
                <w:rFonts w:ascii="Arial Narrow" w:hAnsi="Arial Narrow"/>
                <w:sz w:val="22"/>
                <w:szCs w:val="22"/>
              </w:rPr>
            </w:pPr>
          </w:p>
          <w:p w14:paraId="0C531E03" w14:textId="5AF87A24"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14 minimalno 2  certificirana  strokovnjaka s certifikatom MCSE: Productivity Solutions Expert</w:t>
            </w:r>
          </w:p>
          <w:p w14:paraId="6BB31A33" w14:textId="77777777" w:rsidR="00C70406" w:rsidRDefault="00C70406">
            <w:pPr>
              <w:rPr>
                <w:rFonts w:ascii="Arial Narrow" w:hAnsi="Arial Narrow"/>
                <w:sz w:val="22"/>
                <w:szCs w:val="22"/>
              </w:rPr>
            </w:pPr>
          </w:p>
          <w:p w14:paraId="510110CF" w14:textId="0AAA1EFF"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15. minimalno 2 certificirana strokovnjaka s certifikatom MCSE: Core Infrastructure</w:t>
            </w:r>
          </w:p>
          <w:p w14:paraId="30EEBFD3" w14:textId="77777777" w:rsidR="00C70406" w:rsidRDefault="00C70406">
            <w:pPr>
              <w:rPr>
                <w:rFonts w:ascii="Arial Narrow" w:hAnsi="Arial Narrow"/>
                <w:sz w:val="22"/>
                <w:szCs w:val="22"/>
              </w:rPr>
            </w:pPr>
          </w:p>
          <w:p w14:paraId="5241C756" w14:textId="649C3EDC"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16. minimalno 2 certificirana strokovnjaka s certifikatom MCSE: Data Management and Analytics</w:t>
            </w:r>
          </w:p>
          <w:p w14:paraId="4089053C" w14:textId="77777777" w:rsidR="00C70406" w:rsidRDefault="00C70406">
            <w:pPr>
              <w:rPr>
                <w:rFonts w:ascii="Arial Narrow" w:hAnsi="Arial Narrow"/>
                <w:sz w:val="22"/>
                <w:szCs w:val="22"/>
              </w:rPr>
            </w:pPr>
          </w:p>
          <w:p w14:paraId="639AA437" w14:textId="6732ACDD"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17 minimalno 1 certificiran strokovnjak s certifikatom MCSA: Office 365</w:t>
            </w:r>
          </w:p>
          <w:p w14:paraId="3E9AAE84" w14:textId="77777777" w:rsidR="00C70406" w:rsidRDefault="00C70406">
            <w:pPr>
              <w:rPr>
                <w:rFonts w:ascii="Arial Narrow" w:hAnsi="Arial Narrow"/>
                <w:sz w:val="22"/>
                <w:szCs w:val="22"/>
              </w:rPr>
            </w:pPr>
          </w:p>
          <w:p w14:paraId="4F25E44E" w14:textId="16BD8339"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18 minimalno 5 certificiranih strokovnjakov s certifikatom MCSA: Windows 10</w:t>
            </w:r>
          </w:p>
          <w:p w14:paraId="7BB462D1" w14:textId="77777777" w:rsidR="00C70406" w:rsidRDefault="00C70406">
            <w:pPr>
              <w:rPr>
                <w:rFonts w:ascii="Arial Narrow" w:hAnsi="Arial Narrow"/>
                <w:sz w:val="22"/>
                <w:szCs w:val="22"/>
              </w:rPr>
            </w:pPr>
          </w:p>
          <w:p w14:paraId="523FEE00" w14:textId="1CF4E18E"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19. minimalno 2 certificirana strokovnjaka s certifikatom MCSA: Windows Server 2012</w:t>
            </w:r>
          </w:p>
          <w:p w14:paraId="799A5C6C" w14:textId="77777777" w:rsidR="00C70406" w:rsidRDefault="00C70406">
            <w:pPr>
              <w:rPr>
                <w:rFonts w:ascii="Arial Narrow" w:hAnsi="Arial Narrow"/>
                <w:sz w:val="22"/>
                <w:szCs w:val="22"/>
              </w:rPr>
            </w:pPr>
          </w:p>
          <w:p w14:paraId="31D8A70D" w14:textId="6A5269B8" w:rsidR="00C70406" w:rsidRDefault="00616899">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20. minimalno 4 certificirane strokovnjake s certifikatom MCSA : Windows Server 2016</w:t>
            </w:r>
          </w:p>
          <w:p w14:paraId="5F8D7576" w14:textId="77777777" w:rsidR="00C70406" w:rsidRDefault="00C70406">
            <w:pPr>
              <w:rPr>
                <w:rFonts w:ascii="Arial Narrow" w:hAnsi="Arial Narrow"/>
                <w:sz w:val="22"/>
                <w:szCs w:val="22"/>
              </w:rPr>
            </w:pPr>
          </w:p>
          <w:p w14:paraId="50E0249B" w14:textId="06766AA3"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21. minimalno 1 certificiran strokovnjak s certifikatom RHCE (Red Hat Certfited Engineer)</w:t>
            </w:r>
          </w:p>
          <w:p w14:paraId="41E927FF" w14:textId="77777777" w:rsidR="00C70406" w:rsidRDefault="00C70406">
            <w:pPr>
              <w:rPr>
                <w:rFonts w:ascii="Arial Narrow" w:hAnsi="Arial Narrow"/>
                <w:sz w:val="22"/>
                <w:szCs w:val="22"/>
              </w:rPr>
            </w:pPr>
          </w:p>
          <w:p w14:paraId="28B04BBD" w14:textId="0DEA45A2"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22. minimalno 4 certificirane strokovnjake s certifikatom  Vmware Certified Professional</w:t>
            </w:r>
          </w:p>
          <w:p w14:paraId="0E564CEF" w14:textId="77777777" w:rsidR="00C70406" w:rsidRDefault="00C70406">
            <w:pPr>
              <w:rPr>
                <w:rFonts w:ascii="Arial Narrow" w:hAnsi="Arial Narrow"/>
                <w:sz w:val="22"/>
                <w:szCs w:val="22"/>
              </w:rPr>
            </w:pPr>
          </w:p>
          <w:p w14:paraId="1FD213F0" w14:textId="5357123C"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23. minimalno 2 certificirana strokovnjaka s certifikatom Citrix Virtual Apps and Desktops Administration</w:t>
            </w:r>
          </w:p>
          <w:p w14:paraId="5953B0FB" w14:textId="77777777" w:rsidR="00C70406" w:rsidRDefault="00C70406">
            <w:pPr>
              <w:rPr>
                <w:rFonts w:ascii="Arial Narrow" w:hAnsi="Arial Narrow"/>
                <w:sz w:val="22"/>
                <w:szCs w:val="22"/>
              </w:rPr>
            </w:pPr>
          </w:p>
          <w:p w14:paraId="7AB9825E" w14:textId="5903D516"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24. minimalno 2 certificirana strokovnjaka s certifikatom Citrix Certified Professional - Virtualization</w:t>
            </w:r>
          </w:p>
          <w:p w14:paraId="39CB53A6" w14:textId="77777777" w:rsidR="00C70406" w:rsidRDefault="00C70406">
            <w:pPr>
              <w:rPr>
                <w:rFonts w:ascii="Arial Narrow" w:hAnsi="Arial Narrow"/>
                <w:sz w:val="22"/>
                <w:szCs w:val="22"/>
              </w:rPr>
            </w:pPr>
          </w:p>
          <w:p w14:paraId="4854D8C0" w14:textId="7D2C789C"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25. minimalno 3 certificirane tehnike s splošno usposobljenostjo za serviserja Comp TIA</w:t>
            </w:r>
          </w:p>
          <w:p w14:paraId="7A0C2898" w14:textId="77777777" w:rsidR="00C70406" w:rsidRDefault="00C70406">
            <w:pPr>
              <w:rPr>
                <w:rFonts w:ascii="Arial Narrow" w:hAnsi="Arial Narrow"/>
                <w:sz w:val="22"/>
                <w:szCs w:val="22"/>
              </w:rPr>
            </w:pPr>
          </w:p>
          <w:p w14:paraId="3F7E502C" w14:textId="02B18BD9"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26 minimalno 2 certificirana strokovnjaka s certifikatom NetApp Certified SAN Implementation</w:t>
            </w:r>
          </w:p>
          <w:p w14:paraId="6BD672AF" w14:textId="77777777" w:rsidR="00C70406" w:rsidRDefault="00C70406">
            <w:pPr>
              <w:rPr>
                <w:rFonts w:ascii="Arial Narrow" w:hAnsi="Arial Narrow"/>
                <w:sz w:val="22"/>
                <w:szCs w:val="22"/>
              </w:rPr>
            </w:pPr>
          </w:p>
          <w:p w14:paraId="1CFAA773" w14:textId="14881E26"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27 minimalno 2 certificirana strokovnjaka s certifikatom Netapp Certified Data Administrator</w:t>
            </w:r>
          </w:p>
          <w:p w14:paraId="56F6B4A0" w14:textId="77777777" w:rsidR="00C70406" w:rsidRDefault="00C70406">
            <w:pPr>
              <w:rPr>
                <w:rFonts w:ascii="Arial Narrow" w:hAnsi="Arial Narrow"/>
                <w:sz w:val="22"/>
                <w:szCs w:val="22"/>
              </w:rPr>
            </w:pPr>
          </w:p>
          <w:p w14:paraId="517C53C3" w14:textId="29C72678" w:rsidR="00C70406" w:rsidRDefault="002051CE">
            <w:pPr>
              <w:jc w:val="both"/>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28. minimalno 1 certificiran strokovnjak s certifikatom iz sledečega nabora:</w:t>
            </w:r>
          </w:p>
          <w:p w14:paraId="29A6406D" w14:textId="77777777" w:rsidR="00C70406" w:rsidRDefault="00C70406" w:rsidP="00C70406">
            <w:pPr>
              <w:pStyle w:val="Odstavekseznama"/>
              <w:numPr>
                <w:ilvl w:val="0"/>
                <w:numId w:val="58"/>
              </w:numPr>
              <w:jc w:val="both"/>
              <w:rPr>
                <w:rFonts w:ascii="Arial Narrow" w:hAnsi="Arial Narrow"/>
                <w:sz w:val="22"/>
                <w:szCs w:val="22"/>
              </w:rPr>
            </w:pPr>
            <w:r>
              <w:rPr>
                <w:rFonts w:ascii="Arial Narrow" w:hAnsi="Arial Narrow"/>
                <w:sz w:val="22"/>
                <w:szCs w:val="22"/>
              </w:rPr>
              <w:t>Certified Ethical Hacker</w:t>
            </w:r>
          </w:p>
          <w:p w14:paraId="6A024E3E" w14:textId="77777777" w:rsidR="00C70406" w:rsidRDefault="00C70406" w:rsidP="00C70406">
            <w:pPr>
              <w:pStyle w:val="Odstavekseznama"/>
              <w:numPr>
                <w:ilvl w:val="0"/>
                <w:numId w:val="58"/>
              </w:numPr>
              <w:jc w:val="both"/>
              <w:rPr>
                <w:rFonts w:ascii="Arial Narrow" w:hAnsi="Arial Narrow"/>
                <w:sz w:val="22"/>
                <w:szCs w:val="22"/>
              </w:rPr>
            </w:pPr>
            <w:r>
              <w:rPr>
                <w:rFonts w:ascii="Arial Narrow" w:hAnsi="Arial Narrow"/>
                <w:sz w:val="22"/>
                <w:szCs w:val="22"/>
              </w:rPr>
              <w:t>GIAC Penetration Tester – GPEN</w:t>
            </w:r>
          </w:p>
          <w:p w14:paraId="758086A6" w14:textId="77777777" w:rsidR="00C70406" w:rsidRDefault="00C70406">
            <w:pPr>
              <w:jc w:val="both"/>
              <w:rPr>
                <w:rFonts w:ascii="Arial Narrow" w:hAnsi="Arial Narrow"/>
                <w:sz w:val="22"/>
                <w:szCs w:val="22"/>
              </w:rPr>
            </w:pPr>
          </w:p>
          <w:p w14:paraId="5EBA7E3F" w14:textId="355FC1C2" w:rsidR="00C70406" w:rsidRDefault="002051CE">
            <w:pPr>
              <w:rPr>
                <w:rFonts w:ascii="Arial Narrow" w:hAnsi="Arial Narrow"/>
                <w:sz w:val="22"/>
                <w:szCs w:val="22"/>
              </w:rPr>
            </w:pPr>
            <w:r>
              <w:rPr>
                <w:rFonts w:ascii="Arial Narrow" w:hAnsi="Arial Narrow"/>
                <w:sz w:val="22"/>
                <w:szCs w:val="22"/>
              </w:rPr>
              <w:t>6.14.</w:t>
            </w:r>
            <w:r w:rsidR="00C70406">
              <w:rPr>
                <w:rFonts w:ascii="Arial Narrow" w:hAnsi="Arial Narrow"/>
                <w:sz w:val="22"/>
                <w:szCs w:val="22"/>
              </w:rPr>
              <w:t xml:space="preserve">29. Minimalno </w:t>
            </w:r>
            <w:r w:rsidR="009F73F4">
              <w:rPr>
                <w:rFonts w:ascii="Arial Narrow" w:hAnsi="Arial Narrow"/>
                <w:sz w:val="22"/>
                <w:szCs w:val="22"/>
              </w:rPr>
              <w:t>2</w:t>
            </w:r>
            <w:r w:rsidR="00C70406">
              <w:rPr>
                <w:rFonts w:ascii="Arial Narrow" w:hAnsi="Arial Narrow"/>
                <w:sz w:val="22"/>
                <w:szCs w:val="22"/>
              </w:rPr>
              <w:t xml:space="preserve"> certificirana strokovnjaka za upravljanje in administracijo ponujene protivirusne zaščite</w:t>
            </w:r>
          </w:p>
          <w:p w14:paraId="338A1F1D" w14:textId="77777777" w:rsidR="00DE7028" w:rsidRDefault="00DE7028">
            <w:pPr>
              <w:rPr>
                <w:rFonts w:ascii="Arial Narrow" w:hAnsi="Arial Narrow"/>
                <w:sz w:val="22"/>
                <w:szCs w:val="22"/>
              </w:rPr>
            </w:pPr>
          </w:p>
        </w:tc>
        <w:tc>
          <w:tcPr>
            <w:tcW w:w="5032" w:type="dxa"/>
            <w:tcBorders>
              <w:top w:val="single" w:sz="4" w:space="0" w:color="auto"/>
              <w:left w:val="single" w:sz="4" w:space="0" w:color="auto"/>
              <w:bottom w:val="single" w:sz="4" w:space="0" w:color="auto"/>
              <w:right w:val="single" w:sz="4" w:space="0" w:color="auto"/>
            </w:tcBorders>
          </w:tcPr>
          <w:p w14:paraId="76FA3E18" w14:textId="00AF7038" w:rsidR="0030068F" w:rsidRPr="009359DD" w:rsidRDefault="0030068F" w:rsidP="00EC0F6C">
            <w:pPr>
              <w:jc w:val="both"/>
              <w:rPr>
                <w:rFonts w:ascii="Arial Narrow" w:hAnsi="Arial Narrow"/>
                <w:b/>
                <w:sz w:val="22"/>
                <w:szCs w:val="22"/>
              </w:rPr>
            </w:pPr>
            <w:r w:rsidRPr="009359DD">
              <w:rPr>
                <w:rFonts w:ascii="Calibri" w:hAnsi="Calibri"/>
                <w:b/>
              </w:rPr>
              <w:t>Izvajalec mora podati poimenski seznam osebja, ki bo izvajalo storitve v skladu s strokovnimi zahtevami</w:t>
            </w:r>
            <w:r w:rsidRPr="009359DD">
              <w:rPr>
                <w:rFonts w:ascii="Arial Narrow" w:hAnsi="Arial Narrow"/>
                <w:b/>
                <w:sz w:val="22"/>
                <w:szCs w:val="22"/>
              </w:rPr>
              <w:t>.</w:t>
            </w:r>
          </w:p>
          <w:p w14:paraId="4FBDDB73" w14:textId="77777777" w:rsidR="0030068F" w:rsidRPr="009359DD" w:rsidRDefault="0030068F" w:rsidP="00EC0F6C">
            <w:pPr>
              <w:jc w:val="both"/>
              <w:rPr>
                <w:rFonts w:ascii="Arial Narrow" w:hAnsi="Arial Narrow"/>
                <w:b/>
                <w:sz w:val="22"/>
                <w:szCs w:val="22"/>
              </w:rPr>
            </w:pPr>
          </w:p>
          <w:p w14:paraId="54D86869" w14:textId="43F46E08" w:rsidR="000F732A" w:rsidRPr="009359DD" w:rsidRDefault="00EC0F6C" w:rsidP="00EC0F6C">
            <w:pPr>
              <w:jc w:val="both"/>
              <w:rPr>
                <w:rFonts w:ascii="Arial Narrow" w:hAnsi="Arial Narrow"/>
                <w:b/>
                <w:sz w:val="22"/>
                <w:szCs w:val="22"/>
              </w:rPr>
            </w:pPr>
            <w:r w:rsidRPr="009359DD">
              <w:rPr>
                <w:rFonts w:ascii="Arial Narrow" w:hAnsi="Arial Narrow"/>
                <w:b/>
                <w:sz w:val="22"/>
                <w:szCs w:val="22"/>
              </w:rPr>
              <w:t>Za izpolnjevanje točke 6.14. je za vsakega prijavljenega strokovnjaka predložiti (minimalno 8 operaterjev na EVT, 10 sistemskih inženirjev, in 15 sistemskih tehnikov):</w:t>
            </w:r>
          </w:p>
          <w:p w14:paraId="5D2E68C8" w14:textId="77777777" w:rsidR="002526FF" w:rsidRPr="009359DD" w:rsidRDefault="002526FF" w:rsidP="00DD76E4">
            <w:pPr>
              <w:jc w:val="both"/>
              <w:rPr>
                <w:rFonts w:ascii="Arial Narrow" w:hAnsi="Arial Narrow"/>
                <w:b/>
                <w:sz w:val="22"/>
                <w:szCs w:val="22"/>
              </w:rPr>
            </w:pPr>
          </w:p>
          <w:p w14:paraId="0D2A6BEC" w14:textId="109B6778" w:rsidR="000F732A" w:rsidRPr="009359DD" w:rsidRDefault="0030068F" w:rsidP="000F732A">
            <w:pPr>
              <w:pStyle w:val="Odstavekseznama"/>
              <w:numPr>
                <w:ilvl w:val="0"/>
                <w:numId w:val="26"/>
              </w:numPr>
              <w:jc w:val="both"/>
              <w:rPr>
                <w:rFonts w:ascii="Arial Narrow" w:hAnsi="Arial Narrow"/>
                <w:b/>
                <w:sz w:val="22"/>
                <w:szCs w:val="22"/>
              </w:rPr>
            </w:pPr>
            <w:r w:rsidRPr="009359DD">
              <w:rPr>
                <w:rFonts w:ascii="Arial Narrow" w:hAnsi="Arial Narrow"/>
                <w:b/>
                <w:sz w:val="22"/>
                <w:szCs w:val="22"/>
              </w:rPr>
              <w:t>k</w:t>
            </w:r>
            <w:r w:rsidR="000F732A" w:rsidRPr="009359DD">
              <w:rPr>
                <w:rFonts w:ascii="Arial Narrow" w:hAnsi="Arial Narrow"/>
                <w:b/>
                <w:sz w:val="22"/>
                <w:szCs w:val="22"/>
              </w:rPr>
              <w:t>ratek CV iz katere</w:t>
            </w:r>
            <w:r w:rsidRPr="009359DD">
              <w:rPr>
                <w:rFonts w:ascii="Arial Narrow" w:hAnsi="Arial Narrow"/>
                <w:b/>
                <w:sz w:val="22"/>
                <w:szCs w:val="22"/>
              </w:rPr>
              <w:t>ga so razvidne delovne izkušnje,</w:t>
            </w:r>
          </w:p>
          <w:p w14:paraId="09772961" w14:textId="77777777" w:rsidR="00DD76E4" w:rsidRPr="009359DD" w:rsidRDefault="00DD76E4" w:rsidP="00DD76E4">
            <w:pPr>
              <w:pStyle w:val="Odstavekseznama"/>
              <w:jc w:val="both"/>
              <w:rPr>
                <w:rFonts w:ascii="Arial Narrow" w:hAnsi="Arial Narrow"/>
                <w:b/>
                <w:sz w:val="22"/>
                <w:szCs w:val="22"/>
              </w:rPr>
            </w:pPr>
          </w:p>
          <w:p w14:paraId="78846081" w14:textId="77777777" w:rsidR="00DD76E4" w:rsidRPr="009359DD" w:rsidRDefault="00DD76E4" w:rsidP="00DD76E4">
            <w:pPr>
              <w:pStyle w:val="Odstavekseznama"/>
              <w:numPr>
                <w:ilvl w:val="0"/>
                <w:numId w:val="26"/>
              </w:numPr>
              <w:jc w:val="both"/>
              <w:rPr>
                <w:rFonts w:ascii="Arial Narrow" w:hAnsi="Arial Narrow"/>
                <w:b/>
                <w:sz w:val="22"/>
                <w:szCs w:val="22"/>
              </w:rPr>
            </w:pPr>
            <w:r w:rsidRPr="009359DD">
              <w:rPr>
                <w:rFonts w:ascii="Arial Narrow" w:hAnsi="Arial Narrow"/>
                <w:b/>
                <w:bCs/>
                <w:sz w:val="22"/>
                <w:szCs w:val="22"/>
              </w:rPr>
              <w:t>kopije zahtevanih certifikatov,</w:t>
            </w:r>
          </w:p>
          <w:p w14:paraId="4ECD6383" w14:textId="77777777" w:rsidR="0030068F" w:rsidRPr="009359DD" w:rsidRDefault="0030068F" w:rsidP="0030068F">
            <w:pPr>
              <w:jc w:val="both"/>
              <w:rPr>
                <w:rFonts w:ascii="Arial Narrow" w:hAnsi="Arial Narrow"/>
                <w:b/>
                <w:sz w:val="22"/>
                <w:szCs w:val="22"/>
              </w:rPr>
            </w:pPr>
          </w:p>
          <w:p w14:paraId="2F7B062A" w14:textId="7BDC813E" w:rsidR="000F732A" w:rsidRPr="009359DD" w:rsidRDefault="0030068F" w:rsidP="000F732A">
            <w:pPr>
              <w:pStyle w:val="Odstavekseznama"/>
              <w:numPr>
                <w:ilvl w:val="0"/>
                <w:numId w:val="26"/>
              </w:numPr>
              <w:jc w:val="both"/>
              <w:rPr>
                <w:rFonts w:ascii="Arial Narrow" w:hAnsi="Arial Narrow"/>
                <w:b/>
                <w:sz w:val="22"/>
                <w:szCs w:val="22"/>
              </w:rPr>
            </w:pPr>
            <w:r w:rsidRPr="009359DD">
              <w:rPr>
                <w:rFonts w:ascii="Arial Narrow" w:hAnsi="Arial Narrow"/>
                <w:b/>
                <w:sz w:val="22"/>
                <w:szCs w:val="22"/>
              </w:rPr>
              <w:t>i</w:t>
            </w:r>
            <w:r w:rsidR="000F732A" w:rsidRPr="009359DD">
              <w:rPr>
                <w:rFonts w:ascii="Arial Narrow" w:hAnsi="Arial Narrow"/>
                <w:b/>
                <w:sz w:val="22"/>
                <w:szCs w:val="22"/>
              </w:rPr>
              <w:t>zpolnjeno izjavo</w:t>
            </w:r>
            <w:r w:rsidR="0010273A" w:rsidRPr="009359DD">
              <w:rPr>
                <w:rFonts w:ascii="Arial Narrow" w:hAnsi="Arial Narrow"/>
                <w:b/>
                <w:sz w:val="22"/>
                <w:szCs w:val="22"/>
              </w:rPr>
              <w:t xml:space="preserve"> </w:t>
            </w:r>
            <w:r w:rsidR="0010273A" w:rsidRPr="009359DD">
              <w:rPr>
                <w:rFonts w:ascii="Calibri" w:hAnsi="Calibri"/>
                <w:b/>
              </w:rPr>
              <w:t xml:space="preserve">(PRILOGA </w:t>
            </w:r>
            <w:r w:rsidR="00923C21" w:rsidRPr="009359DD">
              <w:rPr>
                <w:rFonts w:ascii="Calibri" w:hAnsi="Calibri"/>
                <w:b/>
              </w:rPr>
              <w:t>2</w:t>
            </w:r>
            <w:r w:rsidR="0010273A" w:rsidRPr="009359DD">
              <w:rPr>
                <w:rFonts w:ascii="Calibri" w:hAnsi="Calibri"/>
                <w:b/>
              </w:rPr>
              <w:t xml:space="preserve"> K PONUDBI</w:t>
            </w:r>
            <w:r w:rsidR="00B03A0C" w:rsidRPr="009359DD">
              <w:rPr>
                <w:rFonts w:ascii="Calibri" w:hAnsi="Calibri"/>
                <w:b/>
              </w:rPr>
              <w:t xml:space="preserve"> – IZJAVA PONUDNIKA</w:t>
            </w:r>
            <w:r w:rsidR="0010273A" w:rsidRPr="009359DD">
              <w:rPr>
                <w:rFonts w:ascii="Calibri" w:hAnsi="Calibri"/>
                <w:b/>
              </w:rPr>
              <w:t>)</w:t>
            </w:r>
            <w:r w:rsidR="000F732A" w:rsidRPr="009359DD">
              <w:rPr>
                <w:rFonts w:ascii="Arial Narrow" w:hAnsi="Arial Narrow"/>
                <w:b/>
                <w:sz w:val="22"/>
                <w:szCs w:val="22"/>
              </w:rPr>
              <w:t xml:space="preserve">, da je zaposlen pri izvajalcu ali njegovem podizvajalcu. </w:t>
            </w:r>
            <w:r w:rsidR="000F732A" w:rsidRPr="009359DD">
              <w:rPr>
                <w:rFonts w:ascii="Arial Narrow" w:hAnsi="Arial Narrow" w:cs="Arial"/>
                <w:b/>
                <w:sz w:val="22"/>
                <w:szCs w:val="22"/>
              </w:rPr>
              <w:t>V primeru, da izvajalec prijavi kadre, ki niso njegovi zaposleni, izvajalec priloži dokazila o sodelovanju (pogodbo), iz katerih je razvidno, da bo kader z izvajalcem sodeloval glede predmeta naročila ves ča</w:t>
            </w:r>
            <w:r w:rsidRPr="009359DD">
              <w:rPr>
                <w:rFonts w:ascii="Arial Narrow" w:hAnsi="Arial Narrow" w:cs="Arial"/>
                <w:b/>
                <w:sz w:val="22"/>
                <w:szCs w:val="22"/>
              </w:rPr>
              <w:t>s trajanja predmetnega naročila,</w:t>
            </w:r>
          </w:p>
          <w:p w14:paraId="1F8BE9BE" w14:textId="77777777" w:rsidR="0030068F" w:rsidRPr="009359DD" w:rsidRDefault="0030068F" w:rsidP="0030068F">
            <w:pPr>
              <w:pStyle w:val="Odstavekseznama"/>
              <w:rPr>
                <w:rFonts w:ascii="Arial Narrow" w:hAnsi="Arial Narrow"/>
                <w:b/>
                <w:sz w:val="22"/>
                <w:szCs w:val="22"/>
              </w:rPr>
            </w:pPr>
          </w:p>
          <w:p w14:paraId="34DD0EC2" w14:textId="77777777" w:rsidR="0030068F" w:rsidRPr="009359DD" w:rsidRDefault="0030068F" w:rsidP="0030068F">
            <w:pPr>
              <w:pStyle w:val="Odstavekseznama"/>
              <w:jc w:val="both"/>
              <w:rPr>
                <w:rFonts w:ascii="Arial Narrow" w:hAnsi="Arial Narrow"/>
                <w:b/>
                <w:sz w:val="22"/>
                <w:szCs w:val="22"/>
              </w:rPr>
            </w:pPr>
          </w:p>
          <w:p w14:paraId="1DA85366" w14:textId="11C357CD" w:rsidR="000F732A" w:rsidRPr="009359DD" w:rsidRDefault="0030068F" w:rsidP="000F732A">
            <w:pPr>
              <w:pStyle w:val="Odstavekseznama"/>
              <w:numPr>
                <w:ilvl w:val="0"/>
                <w:numId w:val="26"/>
              </w:numPr>
              <w:jc w:val="both"/>
              <w:rPr>
                <w:rFonts w:ascii="Arial Narrow" w:hAnsi="Arial Narrow"/>
                <w:b/>
                <w:sz w:val="22"/>
                <w:szCs w:val="22"/>
              </w:rPr>
            </w:pPr>
            <w:r w:rsidRPr="009359DD">
              <w:rPr>
                <w:rFonts w:ascii="Arial Narrow" w:hAnsi="Arial Narrow" w:cs="Arial"/>
                <w:b/>
                <w:sz w:val="22"/>
                <w:szCs w:val="22"/>
              </w:rPr>
              <w:t>k</w:t>
            </w:r>
            <w:r w:rsidR="000F732A" w:rsidRPr="009359DD">
              <w:rPr>
                <w:rFonts w:ascii="Arial Narrow" w:hAnsi="Arial Narrow" w:cs="Arial"/>
                <w:b/>
                <w:sz w:val="22"/>
                <w:szCs w:val="22"/>
              </w:rPr>
              <w:t>opijo potrdila o aktivnem znanju slovenskega jezika ali kopijo dokazila o državljanstvu Republike Slovenije ali kopijo osebne izkaznice oz. potnega lista izdana v Republiki Sloveniji.</w:t>
            </w:r>
          </w:p>
          <w:p w14:paraId="5D94373C" w14:textId="77777777" w:rsidR="000F732A" w:rsidRPr="009359DD" w:rsidRDefault="000F732A">
            <w:pPr>
              <w:rPr>
                <w:rFonts w:ascii="Arial Narrow" w:hAnsi="Arial Narrow"/>
                <w:b/>
                <w:bCs/>
                <w:sz w:val="22"/>
                <w:szCs w:val="22"/>
              </w:rPr>
            </w:pPr>
          </w:p>
          <w:p w14:paraId="1A17E811" w14:textId="77777777" w:rsidR="00EC0F6C" w:rsidRDefault="00EC0F6C">
            <w:pPr>
              <w:rPr>
                <w:rFonts w:ascii="Arial Narrow" w:hAnsi="Arial Narrow"/>
                <w:b/>
                <w:bCs/>
                <w:sz w:val="22"/>
                <w:szCs w:val="22"/>
              </w:rPr>
            </w:pPr>
          </w:p>
          <w:p w14:paraId="72529295" w14:textId="77777777" w:rsidR="00C70406" w:rsidRPr="006874FD" w:rsidRDefault="00C70406">
            <w:pPr>
              <w:rPr>
                <w:rFonts w:ascii="Arial Narrow" w:hAnsi="Arial Narrow"/>
                <w:b/>
                <w:bCs/>
                <w:sz w:val="22"/>
                <w:szCs w:val="22"/>
              </w:rPr>
            </w:pPr>
          </w:p>
          <w:p w14:paraId="742828E3" w14:textId="77777777" w:rsidR="007007FB" w:rsidRPr="006874FD" w:rsidRDefault="007007FB" w:rsidP="0030068F">
            <w:pPr>
              <w:rPr>
                <w:rFonts w:ascii="Arial Narrow" w:hAnsi="Arial Narrow"/>
                <w:b/>
                <w:color w:val="FF0000"/>
                <w:sz w:val="22"/>
                <w:szCs w:val="22"/>
              </w:rPr>
            </w:pPr>
          </w:p>
        </w:tc>
      </w:tr>
      <w:tr w:rsidR="00C70406" w14:paraId="5002B803"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26809244" w14:textId="77777777" w:rsidR="00C70406" w:rsidRPr="003159F4" w:rsidRDefault="00C70406">
            <w:pPr>
              <w:jc w:val="right"/>
              <w:rPr>
                <w:rFonts w:ascii="Arial Narrow" w:hAnsi="Arial Narrow"/>
                <w:b/>
                <w:sz w:val="22"/>
                <w:szCs w:val="22"/>
              </w:rPr>
            </w:pPr>
            <w:r w:rsidRPr="003159F4">
              <w:rPr>
                <w:rFonts w:ascii="Arial Narrow" w:hAnsi="Arial Narrow"/>
                <w:b/>
                <w:sz w:val="22"/>
                <w:szCs w:val="22"/>
              </w:rPr>
              <w:t>6.15.</w:t>
            </w:r>
          </w:p>
        </w:tc>
        <w:tc>
          <w:tcPr>
            <w:tcW w:w="4072" w:type="dxa"/>
            <w:tcBorders>
              <w:top w:val="single" w:sz="4" w:space="0" w:color="auto"/>
              <w:left w:val="single" w:sz="4" w:space="0" w:color="auto"/>
              <w:bottom w:val="single" w:sz="4" w:space="0" w:color="auto"/>
              <w:right w:val="single" w:sz="4" w:space="0" w:color="auto"/>
            </w:tcBorders>
            <w:hideMark/>
          </w:tcPr>
          <w:p w14:paraId="71B355EF" w14:textId="5ACB4A06" w:rsidR="00B630F3" w:rsidRPr="003159F4" w:rsidRDefault="00C70406">
            <w:pPr>
              <w:rPr>
                <w:rFonts w:ascii="Arial Narrow" w:hAnsi="Arial Narrow"/>
                <w:sz w:val="22"/>
                <w:szCs w:val="22"/>
              </w:rPr>
            </w:pPr>
            <w:r w:rsidRPr="003159F4">
              <w:rPr>
                <w:rFonts w:ascii="Arial Narrow" w:hAnsi="Arial Narrow"/>
                <w:bCs/>
                <w:sz w:val="22"/>
                <w:szCs w:val="22"/>
              </w:rPr>
              <w:t>da bo</w:t>
            </w:r>
            <w:r w:rsidRPr="003159F4">
              <w:rPr>
                <w:rFonts w:ascii="Arial Narrow" w:hAnsi="Arial Narrow"/>
                <w:sz w:val="22"/>
                <w:szCs w:val="22"/>
              </w:rPr>
              <w:t xml:space="preserve"> porabljene rezervne dele obračunaval po veljavnem ceniku proizvajalca opreme oz. pooblaščenega zastopnika,</w:t>
            </w:r>
          </w:p>
        </w:tc>
        <w:tc>
          <w:tcPr>
            <w:tcW w:w="5032" w:type="dxa"/>
            <w:tcBorders>
              <w:top w:val="single" w:sz="4" w:space="0" w:color="auto"/>
              <w:left w:val="single" w:sz="4" w:space="0" w:color="auto"/>
              <w:bottom w:val="single" w:sz="4" w:space="0" w:color="auto"/>
              <w:right w:val="single" w:sz="4" w:space="0" w:color="auto"/>
            </w:tcBorders>
            <w:hideMark/>
          </w:tcPr>
          <w:p w14:paraId="07F4A8F7" w14:textId="77777777" w:rsidR="00C70406" w:rsidRPr="00A26179" w:rsidRDefault="000A7797" w:rsidP="000A7797">
            <w:pPr>
              <w:rPr>
                <w:rFonts w:ascii="Arial Narrow" w:hAnsi="Arial Narrow"/>
                <w:b/>
                <w:sz w:val="22"/>
                <w:szCs w:val="22"/>
              </w:rPr>
            </w:pPr>
            <w:r w:rsidRPr="00A26179">
              <w:rPr>
                <w:rFonts w:ascii="Arial Narrow" w:hAnsi="Arial Narrow"/>
                <w:b/>
                <w:sz w:val="22"/>
                <w:szCs w:val="22"/>
              </w:rPr>
              <w:t xml:space="preserve">izpolnjen in potrjen obrazec </w:t>
            </w:r>
            <w:r w:rsidRPr="00A26179">
              <w:rPr>
                <w:rFonts w:ascii="Arial Narrow" w:hAnsi="Arial Narrow"/>
                <w:b/>
                <w:color w:val="0000FF"/>
                <w:sz w:val="22"/>
                <w:szCs w:val="22"/>
              </w:rPr>
              <w:t>PRILOGA 1  K PONUDBI -  IZJAVA PONUDNIKA</w:t>
            </w:r>
          </w:p>
        </w:tc>
      </w:tr>
      <w:tr w:rsidR="00C70406" w14:paraId="34CA5F23" w14:textId="77777777" w:rsidTr="00C70406">
        <w:tc>
          <w:tcPr>
            <w:tcW w:w="643" w:type="dxa"/>
            <w:tcBorders>
              <w:top w:val="single" w:sz="4" w:space="0" w:color="auto"/>
              <w:left w:val="single" w:sz="4" w:space="0" w:color="auto"/>
              <w:bottom w:val="single" w:sz="4" w:space="0" w:color="auto"/>
              <w:right w:val="single" w:sz="4" w:space="0" w:color="auto"/>
            </w:tcBorders>
            <w:hideMark/>
          </w:tcPr>
          <w:p w14:paraId="135A3258" w14:textId="77777777" w:rsidR="00C70406" w:rsidRDefault="00C70406">
            <w:pPr>
              <w:jc w:val="right"/>
              <w:rPr>
                <w:rFonts w:ascii="Arial Narrow" w:hAnsi="Arial Narrow"/>
                <w:b/>
                <w:sz w:val="22"/>
                <w:szCs w:val="22"/>
              </w:rPr>
            </w:pPr>
            <w:r>
              <w:rPr>
                <w:rFonts w:ascii="Arial Narrow" w:hAnsi="Arial Narrow"/>
                <w:b/>
                <w:sz w:val="22"/>
                <w:szCs w:val="22"/>
              </w:rPr>
              <w:t>6.16.</w:t>
            </w:r>
          </w:p>
        </w:tc>
        <w:tc>
          <w:tcPr>
            <w:tcW w:w="4072" w:type="dxa"/>
            <w:tcBorders>
              <w:top w:val="single" w:sz="4" w:space="0" w:color="auto"/>
              <w:left w:val="single" w:sz="4" w:space="0" w:color="auto"/>
              <w:bottom w:val="single" w:sz="4" w:space="0" w:color="auto"/>
              <w:right w:val="single" w:sz="4" w:space="0" w:color="auto"/>
            </w:tcBorders>
            <w:hideMark/>
          </w:tcPr>
          <w:p w14:paraId="064A18FD" w14:textId="77777777" w:rsidR="00C70406" w:rsidRDefault="00C70406">
            <w:pPr>
              <w:rPr>
                <w:rFonts w:ascii="Arial Narrow" w:hAnsi="Arial Narrow"/>
                <w:bCs/>
                <w:sz w:val="22"/>
                <w:szCs w:val="22"/>
              </w:rPr>
            </w:pPr>
            <w:r>
              <w:rPr>
                <w:rFonts w:ascii="Arial Narrow" w:hAnsi="Arial Narrow"/>
                <w:bCs/>
                <w:sz w:val="22"/>
                <w:szCs w:val="22"/>
              </w:rPr>
              <w:t xml:space="preserve">da nadomestna oprema izpolnjuje v točki </w:t>
            </w:r>
            <w:r>
              <w:rPr>
                <w:rFonts w:ascii="Arial Narrow" w:hAnsi="Arial Narrow"/>
                <w:b/>
                <w:bCs/>
                <w:sz w:val="22"/>
                <w:szCs w:val="22"/>
              </w:rPr>
              <w:t>6</w:t>
            </w:r>
            <w:r>
              <w:rPr>
                <w:rFonts w:ascii="Arial Narrow" w:hAnsi="Arial Narrow"/>
                <w:bCs/>
                <w:sz w:val="22"/>
                <w:szCs w:val="22"/>
              </w:rPr>
              <w:t xml:space="preserve"> opredeljene </w:t>
            </w:r>
            <w:r>
              <w:rPr>
                <w:rFonts w:ascii="Arial Narrow" w:hAnsi="Arial Narrow"/>
                <w:bCs/>
                <w:sz w:val="22"/>
                <w:szCs w:val="22"/>
                <w:u w:val="single"/>
              </w:rPr>
              <w:t>okoljske zahteve</w:t>
            </w:r>
            <w:r>
              <w:rPr>
                <w:rFonts w:ascii="Arial Narrow" w:hAnsi="Arial Narrow"/>
                <w:bCs/>
                <w:sz w:val="22"/>
                <w:szCs w:val="22"/>
              </w:rPr>
              <w:t xml:space="preserve"> </w:t>
            </w:r>
            <w:r>
              <w:rPr>
                <w:rFonts w:ascii="Arial Narrow" w:hAnsi="Arial Narrow"/>
                <w:color w:val="0000FF"/>
                <w:sz w:val="22"/>
                <w:szCs w:val="22"/>
              </w:rPr>
              <w:t>Uredbe o ZeJN:</w:t>
            </w:r>
          </w:p>
        </w:tc>
        <w:tc>
          <w:tcPr>
            <w:tcW w:w="5032" w:type="dxa"/>
            <w:tcBorders>
              <w:top w:val="single" w:sz="4" w:space="0" w:color="auto"/>
              <w:left w:val="single" w:sz="4" w:space="0" w:color="auto"/>
              <w:bottom w:val="single" w:sz="4" w:space="0" w:color="auto"/>
              <w:right w:val="single" w:sz="4" w:space="0" w:color="auto"/>
            </w:tcBorders>
            <w:hideMark/>
          </w:tcPr>
          <w:p w14:paraId="63AD4C2B" w14:textId="77777777" w:rsidR="00C70406" w:rsidRPr="00A26179" w:rsidRDefault="00C70406">
            <w:pPr>
              <w:rPr>
                <w:rFonts w:ascii="Arial Narrow" w:hAnsi="Arial Narrow"/>
                <w:b/>
                <w:sz w:val="22"/>
                <w:szCs w:val="22"/>
              </w:rPr>
            </w:pPr>
            <w:r w:rsidRPr="00A26179">
              <w:rPr>
                <w:rFonts w:ascii="Arial Narrow" w:hAnsi="Arial Narrow"/>
                <w:b/>
                <w:sz w:val="22"/>
                <w:szCs w:val="22"/>
              </w:rPr>
              <w:t xml:space="preserve">dokazila za izpolnjevanje okoljskih zahtev za </w:t>
            </w:r>
          </w:p>
          <w:p w14:paraId="0A4FF88C" w14:textId="77777777" w:rsidR="00C70406" w:rsidRPr="00A26179" w:rsidRDefault="00C70406" w:rsidP="00C70406">
            <w:pPr>
              <w:pStyle w:val="Odstavekseznama"/>
              <w:numPr>
                <w:ilvl w:val="0"/>
                <w:numId w:val="57"/>
              </w:numPr>
              <w:rPr>
                <w:rFonts w:ascii="Arial Narrow" w:hAnsi="Arial Narrow"/>
                <w:b/>
                <w:sz w:val="22"/>
                <w:szCs w:val="22"/>
              </w:rPr>
            </w:pPr>
            <w:r w:rsidRPr="00A26179">
              <w:rPr>
                <w:rFonts w:ascii="Arial Narrow" w:hAnsi="Arial Narrow"/>
                <w:b/>
                <w:sz w:val="22"/>
                <w:szCs w:val="22"/>
              </w:rPr>
              <w:t>Osebne računalnike  (točke 6.1.1., 6.1.2. in 6.1.3.)</w:t>
            </w:r>
          </w:p>
          <w:p w14:paraId="38FECE0E" w14:textId="77777777" w:rsidR="00C70406" w:rsidRPr="00A26179" w:rsidRDefault="00C70406" w:rsidP="00C70406">
            <w:pPr>
              <w:pStyle w:val="Odstavekseznama"/>
              <w:numPr>
                <w:ilvl w:val="0"/>
                <w:numId w:val="57"/>
              </w:numPr>
              <w:rPr>
                <w:rFonts w:ascii="Arial Narrow" w:hAnsi="Arial Narrow"/>
                <w:b/>
                <w:sz w:val="22"/>
                <w:szCs w:val="22"/>
              </w:rPr>
            </w:pPr>
            <w:r w:rsidRPr="00A26179">
              <w:rPr>
                <w:rFonts w:ascii="Arial Narrow" w:hAnsi="Arial Narrow"/>
                <w:b/>
                <w:sz w:val="22"/>
                <w:szCs w:val="22"/>
              </w:rPr>
              <w:t>Zasloni (točke 6.2.1.)</w:t>
            </w:r>
          </w:p>
          <w:p w14:paraId="2233B598" w14:textId="77777777" w:rsidR="00C70406" w:rsidRPr="00A26179" w:rsidRDefault="00C70406" w:rsidP="00C70406">
            <w:pPr>
              <w:pStyle w:val="Odstavekseznama"/>
              <w:numPr>
                <w:ilvl w:val="0"/>
                <w:numId w:val="57"/>
              </w:numPr>
              <w:rPr>
                <w:rFonts w:ascii="Arial Narrow" w:hAnsi="Arial Narrow"/>
                <w:b/>
                <w:sz w:val="22"/>
                <w:szCs w:val="22"/>
              </w:rPr>
            </w:pPr>
            <w:r w:rsidRPr="00A26179">
              <w:rPr>
                <w:rFonts w:ascii="Arial Narrow" w:hAnsi="Arial Narrow" w:cs="Arial"/>
                <w:b/>
                <w:bCs/>
                <w:color w:val="000000"/>
                <w:sz w:val="22"/>
                <w:szCs w:val="22"/>
              </w:rPr>
              <w:t xml:space="preserve">Oprema za zajem, obdelavo in prikaz slik </w:t>
            </w:r>
            <w:r w:rsidRPr="00A26179">
              <w:rPr>
                <w:rFonts w:ascii="Arial Narrow" w:hAnsi="Arial Narrow"/>
                <w:b/>
                <w:sz w:val="22"/>
                <w:szCs w:val="22"/>
              </w:rPr>
              <w:t>(točke 6.3.1., 6.3.2. in 6.3.3.)</w:t>
            </w:r>
          </w:p>
        </w:tc>
      </w:tr>
    </w:tbl>
    <w:p w14:paraId="52B0902A" w14:textId="77777777" w:rsidR="00C70406" w:rsidRDefault="00C70406" w:rsidP="00421A0F"/>
    <w:p w14:paraId="55E1968D" w14:textId="77777777" w:rsidR="00C70406" w:rsidRDefault="00C70406" w:rsidP="00544E67"/>
    <w:p w14:paraId="195134BE" w14:textId="77777777" w:rsidR="00544E67" w:rsidRDefault="00544E67" w:rsidP="00544E67">
      <w:pPr>
        <w:rPr>
          <w:rFonts w:ascii="Arial Narrow" w:hAnsi="Arial Narrow"/>
          <w:b/>
          <w:color w:val="FF0000"/>
        </w:rPr>
      </w:pPr>
    </w:p>
    <w:p w14:paraId="4A598F8B" w14:textId="77777777" w:rsidR="0089238A" w:rsidRDefault="0089238A" w:rsidP="0089238A">
      <w:pPr>
        <w:jc w:val="both"/>
        <w:rPr>
          <w:rFonts w:ascii="Arial Narrow" w:hAnsi="Arial Narrow" w:cs="Arial"/>
          <w:b/>
          <w:u w:val="single"/>
        </w:rPr>
      </w:pPr>
      <w:r>
        <w:rPr>
          <w:rFonts w:ascii="Arial Narrow" w:hAnsi="Arial Narrow" w:cs="Arial"/>
          <w:b/>
          <w:u w:val="single"/>
        </w:rPr>
        <w:t>OPOZORILA:</w:t>
      </w:r>
    </w:p>
    <w:p w14:paraId="68E49126" w14:textId="77777777" w:rsidR="0089238A" w:rsidRDefault="0089238A" w:rsidP="0089238A">
      <w:pPr>
        <w:jc w:val="both"/>
        <w:rPr>
          <w:rFonts w:ascii="Arial Narrow" w:hAnsi="Arial Narrow" w:cs="Arial"/>
        </w:rPr>
      </w:pPr>
    </w:p>
    <w:p w14:paraId="23A14DDA" w14:textId="77777777" w:rsidR="0089238A" w:rsidRDefault="0089238A" w:rsidP="00804AA9">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sidRPr="001F57E0">
        <w:rPr>
          <w:rFonts w:ascii="Arial Narrow" w:hAnsi="Arial Narrow" w:cs="Arial"/>
          <w:b/>
          <w:color w:val="000000" w:themeColor="text1"/>
          <w:sz w:val="22"/>
          <w:szCs w:val="22"/>
        </w:rPr>
        <w:t>1.,</w:t>
      </w:r>
      <w:r w:rsidRPr="001F57E0">
        <w:rPr>
          <w:rFonts w:ascii="Arial Narrow" w:hAnsi="Arial Narrow" w:cs="Arial"/>
          <w:color w:val="000000" w:themeColor="text1"/>
          <w:sz w:val="22"/>
          <w:szCs w:val="22"/>
        </w:rPr>
        <w:t xml:space="preserve"> </w:t>
      </w:r>
      <w:r w:rsidR="007616D3" w:rsidRPr="001F57E0">
        <w:rPr>
          <w:rFonts w:ascii="Arial Narrow" w:hAnsi="Arial Narrow" w:cs="Arial"/>
          <w:b/>
          <w:color w:val="000000" w:themeColor="text1"/>
          <w:sz w:val="22"/>
          <w:szCs w:val="22"/>
        </w:rPr>
        <w:t>2</w:t>
      </w:r>
      <w:r w:rsidRPr="001F57E0">
        <w:rPr>
          <w:rFonts w:ascii="Arial Narrow" w:hAnsi="Arial Narrow" w:cs="Arial"/>
          <w:b/>
          <w:color w:val="000000" w:themeColor="text1"/>
          <w:sz w:val="22"/>
          <w:szCs w:val="22"/>
        </w:rPr>
        <w:t xml:space="preserve">., </w:t>
      </w:r>
      <w:r w:rsidR="007616D3" w:rsidRPr="001F57E0">
        <w:rPr>
          <w:rFonts w:ascii="Arial Narrow" w:hAnsi="Arial Narrow" w:cs="Arial"/>
          <w:b/>
          <w:color w:val="000000" w:themeColor="text1"/>
          <w:sz w:val="22"/>
          <w:szCs w:val="22"/>
        </w:rPr>
        <w:t>3</w:t>
      </w:r>
      <w:r w:rsidRPr="001F57E0">
        <w:rPr>
          <w:rFonts w:ascii="Arial Narrow" w:hAnsi="Arial Narrow" w:cs="Arial"/>
          <w:b/>
          <w:color w:val="000000" w:themeColor="text1"/>
          <w:sz w:val="22"/>
          <w:szCs w:val="22"/>
        </w:rPr>
        <w:t xml:space="preserve">. in </w:t>
      </w:r>
      <w:r w:rsidR="001265DD" w:rsidRPr="001F57E0">
        <w:rPr>
          <w:rFonts w:ascii="Arial Narrow" w:hAnsi="Arial Narrow" w:cs="Arial"/>
          <w:b/>
          <w:color w:val="000000" w:themeColor="text1"/>
          <w:sz w:val="22"/>
          <w:szCs w:val="22"/>
        </w:rPr>
        <w:t>5</w:t>
      </w:r>
      <w:r w:rsidRPr="001F57E0">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7E345F03" w14:textId="77777777" w:rsidR="0089238A" w:rsidRDefault="0089238A" w:rsidP="0089238A">
      <w:pPr>
        <w:ind w:left="720"/>
        <w:jc w:val="both"/>
        <w:rPr>
          <w:rFonts w:ascii="Arial Narrow" w:hAnsi="Arial Narrow" w:cs="Arial"/>
          <w:b/>
          <w:sz w:val="22"/>
          <w:szCs w:val="22"/>
        </w:rPr>
      </w:pPr>
    </w:p>
    <w:p w14:paraId="3A2DE67C" w14:textId="77777777" w:rsidR="0089238A" w:rsidRDefault="0089238A" w:rsidP="0089238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DEFE836" w14:textId="77777777" w:rsidR="0089238A" w:rsidRDefault="0089238A" w:rsidP="0089238A">
      <w:pPr>
        <w:ind w:left="720"/>
        <w:jc w:val="both"/>
        <w:rPr>
          <w:rFonts w:ascii="Arial Narrow" w:hAnsi="Arial Narrow" w:cs="Arial"/>
          <w:b/>
          <w:sz w:val="22"/>
          <w:szCs w:val="22"/>
        </w:rPr>
      </w:pPr>
    </w:p>
    <w:p w14:paraId="47AC05D5" w14:textId="77777777" w:rsidR="0089238A" w:rsidRDefault="0089238A" w:rsidP="0089238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2D688848" w14:textId="77777777" w:rsidR="0089238A" w:rsidRDefault="0089238A" w:rsidP="0089238A">
      <w:pPr>
        <w:ind w:left="720"/>
        <w:jc w:val="both"/>
        <w:rPr>
          <w:rFonts w:ascii="Arial Narrow" w:hAnsi="Arial Narrow" w:cs="Arial"/>
          <w:b/>
          <w:sz w:val="22"/>
          <w:szCs w:val="22"/>
        </w:rPr>
      </w:pPr>
    </w:p>
    <w:p w14:paraId="1E410C13" w14:textId="77777777" w:rsidR="0089238A" w:rsidRDefault="0089238A" w:rsidP="0089238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4078E72E" w14:textId="77777777" w:rsidR="0089238A" w:rsidRDefault="0089238A" w:rsidP="0089238A">
      <w:pPr>
        <w:jc w:val="both"/>
        <w:rPr>
          <w:rFonts w:ascii="Arial Narrow" w:hAnsi="Arial Narrow" w:cs="Arial"/>
          <w:b/>
          <w:sz w:val="22"/>
          <w:szCs w:val="22"/>
        </w:rPr>
      </w:pPr>
    </w:p>
    <w:p w14:paraId="7949A4FA" w14:textId="77777777" w:rsidR="0089238A" w:rsidRDefault="0089238A" w:rsidP="00804AA9">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7616D3" w:rsidRPr="00544E67">
        <w:rPr>
          <w:rFonts w:ascii="Arial Narrow" w:hAnsi="Arial Narrow" w:cs="Arial"/>
          <w:b/>
          <w:sz w:val="22"/>
          <w:szCs w:val="22"/>
        </w:rPr>
        <w:t>2</w:t>
      </w:r>
      <w:r w:rsidRPr="00544E67">
        <w:rPr>
          <w:rFonts w:ascii="Arial Narrow" w:hAnsi="Arial Narrow" w:cs="Arial"/>
          <w:b/>
          <w:sz w:val="22"/>
          <w:szCs w:val="22"/>
        </w:rPr>
        <w:t>.</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94AFFC9" w14:textId="77777777" w:rsidR="0089238A" w:rsidRDefault="0089238A" w:rsidP="00A73F15">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6D438A53" w14:textId="77777777" w:rsidR="0089238A" w:rsidRDefault="0089238A" w:rsidP="0089238A">
      <w:pPr>
        <w:ind w:left="720"/>
        <w:jc w:val="both"/>
        <w:rPr>
          <w:rFonts w:ascii="Arial Narrow" w:hAnsi="Arial Narrow" w:cs="Arial"/>
          <w:sz w:val="22"/>
          <w:szCs w:val="22"/>
        </w:rPr>
      </w:pPr>
    </w:p>
    <w:p w14:paraId="531E76DB" w14:textId="77777777" w:rsidR="0089238A" w:rsidRDefault="0089238A" w:rsidP="00A73F15">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52C28E31" w14:textId="77777777" w:rsidR="0089238A" w:rsidRDefault="0089238A" w:rsidP="0089238A">
      <w:pPr>
        <w:jc w:val="both"/>
        <w:rPr>
          <w:rFonts w:ascii="Arial Narrow" w:eastAsia="Calibri" w:hAnsi="Arial Narrow" w:cs="Arial"/>
          <w:sz w:val="22"/>
          <w:szCs w:val="22"/>
          <w:lang w:eastAsia="en-US"/>
        </w:rPr>
      </w:pPr>
    </w:p>
    <w:p w14:paraId="0CD5D774" w14:textId="77777777" w:rsidR="0089238A" w:rsidRDefault="0089238A" w:rsidP="00804AA9">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02B734F7" w14:textId="77777777" w:rsidR="0089238A" w:rsidRDefault="0089238A" w:rsidP="0089238A">
      <w:pPr>
        <w:tabs>
          <w:tab w:val="left" w:pos="7380"/>
        </w:tabs>
        <w:ind w:right="83"/>
      </w:pPr>
    </w:p>
    <w:p w14:paraId="4977A792" w14:textId="77777777" w:rsidR="008E0206" w:rsidRDefault="008E0206" w:rsidP="0089238A">
      <w:pPr>
        <w:tabs>
          <w:tab w:val="left" w:pos="7380"/>
        </w:tabs>
        <w:ind w:right="83"/>
      </w:pPr>
    </w:p>
    <w:p w14:paraId="0E645C98" w14:textId="77777777" w:rsidR="008E0206" w:rsidRDefault="008E0206" w:rsidP="0089238A">
      <w:pPr>
        <w:tabs>
          <w:tab w:val="left" w:pos="7380"/>
        </w:tabs>
        <w:ind w:right="83"/>
      </w:pPr>
    </w:p>
    <w:p w14:paraId="3B40E173" w14:textId="77777777" w:rsidR="008E0206" w:rsidRDefault="008E0206" w:rsidP="0089238A">
      <w:pPr>
        <w:tabs>
          <w:tab w:val="left" w:pos="7380"/>
        </w:tabs>
        <w:ind w:right="83"/>
      </w:pPr>
    </w:p>
    <w:p w14:paraId="4315D564" w14:textId="77777777" w:rsidR="008E0206" w:rsidRDefault="008E0206" w:rsidP="0089238A">
      <w:pPr>
        <w:tabs>
          <w:tab w:val="left" w:pos="7380"/>
        </w:tabs>
        <w:ind w:right="83"/>
      </w:pPr>
    </w:p>
    <w:p w14:paraId="37A82449" w14:textId="77777777" w:rsidR="008E0206" w:rsidRDefault="008E0206" w:rsidP="0089238A">
      <w:pPr>
        <w:tabs>
          <w:tab w:val="left" w:pos="7380"/>
        </w:tabs>
        <w:ind w:right="83"/>
      </w:pPr>
    </w:p>
    <w:p w14:paraId="4884DEE2" w14:textId="77777777" w:rsidR="008E0206" w:rsidRDefault="008E0206" w:rsidP="0089238A">
      <w:pPr>
        <w:tabs>
          <w:tab w:val="left" w:pos="7380"/>
        </w:tabs>
        <w:ind w:right="83"/>
      </w:pPr>
    </w:p>
    <w:p w14:paraId="2C676031" w14:textId="77777777" w:rsidR="008E0206" w:rsidRDefault="008E0206" w:rsidP="0089238A">
      <w:pPr>
        <w:tabs>
          <w:tab w:val="left" w:pos="7380"/>
        </w:tabs>
        <w:ind w:right="83"/>
      </w:pPr>
    </w:p>
    <w:p w14:paraId="14E1F459" w14:textId="77777777" w:rsidR="008E0206" w:rsidRDefault="008E0206" w:rsidP="0089238A">
      <w:pPr>
        <w:tabs>
          <w:tab w:val="left" w:pos="7380"/>
        </w:tabs>
        <w:ind w:right="83"/>
      </w:pPr>
    </w:p>
    <w:p w14:paraId="3B67A4D1" w14:textId="77777777" w:rsidR="00421A0F" w:rsidRDefault="00421A0F" w:rsidP="0089238A">
      <w:pPr>
        <w:tabs>
          <w:tab w:val="left" w:pos="7380"/>
        </w:tabs>
        <w:ind w:right="83"/>
      </w:pPr>
    </w:p>
    <w:p w14:paraId="6A2ADC20" w14:textId="77777777" w:rsidR="001F57E0" w:rsidRDefault="001F57E0" w:rsidP="0089238A">
      <w:pPr>
        <w:tabs>
          <w:tab w:val="left" w:pos="7380"/>
        </w:tabs>
        <w:ind w:right="83"/>
      </w:pPr>
    </w:p>
    <w:p w14:paraId="5C5E8D31" w14:textId="77777777" w:rsidR="00544E67" w:rsidRDefault="00544E67" w:rsidP="0089238A">
      <w:pPr>
        <w:tabs>
          <w:tab w:val="left" w:pos="7380"/>
        </w:tabs>
        <w:ind w:right="83"/>
      </w:pPr>
    </w:p>
    <w:p w14:paraId="325B7881" w14:textId="77777777" w:rsidR="00544E67" w:rsidRDefault="00544E67" w:rsidP="0089238A">
      <w:pPr>
        <w:tabs>
          <w:tab w:val="left" w:pos="7380"/>
        </w:tabs>
        <w:ind w:right="83"/>
      </w:pPr>
    </w:p>
    <w:p w14:paraId="7A2AAF52" w14:textId="77777777" w:rsidR="00544E67" w:rsidRDefault="00544E67" w:rsidP="0089238A">
      <w:pPr>
        <w:tabs>
          <w:tab w:val="left" w:pos="7380"/>
        </w:tabs>
        <w:ind w:right="83"/>
      </w:pPr>
    </w:p>
    <w:p w14:paraId="5294E169" w14:textId="77777777" w:rsidR="00544E67" w:rsidRDefault="00544E67" w:rsidP="0089238A">
      <w:pPr>
        <w:tabs>
          <w:tab w:val="left" w:pos="7380"/>
        </w:tabs>
        <w:ind w:right="83"/>
      </w:pPr>
    </w:p>
    <w:p w14:paraId="34986677" w14:textId="77777777" w:rsidR="00544E67" w:rsidRDefault="00544E67" w:rsidP="0089238A">
      <w:pPr>
        <w:tabs>
          <w:tab w:val="left" w:pos="7380"/>
        </w:tabs>
        <w:ind w:right="83"/>
      </w:pPr>
    </w:p>
    <w:p w14:paraId="122ABF65" w14:textId="77777777" w:rsidR="00B630F3" w:rsidRDefault="00B630F3" w:rsidP="0089238A">
      <w:pPr>
        <w:tabs>
          <w:tab w:val="left" w:pos="7380"/>
        </w:tabs>
        <w:ind w:right="83"/>
      </w:pPr>
    </w:p>
    <w:p w14:paraId="0CFD3486" w14:textId="77777777" w:rsidR="008E0206" w:rsidRDefault="008E0206" w:rsidP="0089238A">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89238A" w:rsidRPr="006937B4" w14:paraId="44E2896A" w14:textId="77777777" w:rsidTr="00AA5304">
        <w:trPr>
          <w:trHeight w:val="358"/>
        </w:trPr>
        <w:tc>
          <w:tcPr>
            <w:tcW w:w="9326" w:type="dxa"/>
          </w:tcPr>
          <w:p w14:paraId="68D4C04F" w14:textId="77777777" w:rsidR="0089238A" w:rsidRPr="006937B4" w:rsidRDefault="0089238A" w:rsidP="00AA5304">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41BE84DE" w14:textId="77777777" w:rsidR="0089238A" w:rsidRPr="006937B4" w:rsidRDefault="0089238A" w:rsidP="0089238A">
      <w:pPr>
        <w:rPr>
          <w:rFonts w:ascii="Arial Narrow" w:hAnsi="Arial Narrow" w:cs="Arial"/>
          <w:b/>
        </w:rPr>
      </w:pPr>
    </w:p>
    <w:p w14:paraId="44FC1EED" w14:textId="77777777" w:rsidR="0089238A" w:rsidRPr="006937B4" w:rsidRDefault="0089238A" w:rsidP="0089238A">
      <w:pPr>
        <w:jc w:val="center"/>
        <w:rPr>
          <w:rFonts w:ascii="Arial Narrow" w:hAnsi="Arial Narrow" w:cs="Arial"/>
          <w:b/>
        </w:rPr>
      </w:pPr>
      <w:r w:rsidRPr="006937B4">
        <w:rPr>
          <w:rFonts w:ascii="Arial Narrow" w:hAnsi="Arial Narrow" w:cs="Arial"/>
          <w:b/>
        </w:rPr>
        <w:t>POOBLASTILO IN SOGLASJE</w:t>
      </w:r>
    </w:p>
    <w:p w14:paraId="173B419E" w14:textId="77777777" w:rsidR="0089238A" w:rsidRPr="006937B4" w:rsidRDefault="0089238A" w:rsidP="0089238A">
      <w:pPr>
        <w:jc w:val="both"/>
        <w:rPr>
          <w:rFonts w:ascii="Arial Narrow" w:hAnsi="Arial Narrow" w:cs="Arial"/>
          <w:b/>
        </w:rPr>
      </w:pPr>
    </w:p>
    <w:p w14:paraId="575103DE" w14:textId="77777777" w:rsidR="0089238A" w:rsidRPr="006937B4" w:rsidRDefault="0089238A" w:rsidP="0089238A">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5A0E41B3" w14:textId="77777777" w:rsidR="0089238A" w:rsidRPr="006937B4" w:rsidRDefault="0089238A" w:rsidP="0089238A">
      <w:pPr>
        <w:rPr>
          <w:rFonts w:ascii="Arial Narrow" w:hAnsi="Arial Narrow" w:cs="Arial"/>
          <w:b/>
        </w:rPr>
      </w:pPr>
    </w:p>
    <w:p w14:paraId="6FFB5900" w14:textId="77777777" w:rsidR="0089238A" w:rsidRPr="006937B4" w:rsidRDefault="0089238A" w:rsidP="0089238A">
      <w:pPr>
        <w:rPr>
          <w:rFonts w:ascii="Arial Narrow" w:hAnsi="Arial Narrow" w:cs="Arial"/>
          <w:b/>
        </w:rPr>
      </w:pPr>
      <w:r w:rsidRPr="006937B4">
        <w:rPr>
          <w:rFonts w:ascii="Arial Narrow" w:hAnsi="Arial Narrow" w:cs="Arial"/>
          <w:b/>
        </w:rPr>
        <w:t>PRAVNA OSEBA: ________________</w:t>
      </w:r>
    </w:p>
    <w:p w14:paraId="18924133" w14:textId="77777777" w:rsidR="0089238A" w:rsidRPr="006937B4" w:rsidRDefault="0089238A" w:rsidP="0089238A">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9238A" w:rsidRPr="006937B4" w14:paraId="46D32AA1" w14:textId="77777777" w:rsidTr="00AA5304">
        <w:tc>
          <w:tcPr>
            <w:tcW w:w="3369" w:type="dxa"/>
          </w:tcPr>
          <w:p w14:paraId="3DDC0018" w14:textId="77777777" w:rsidR="0089238A" w:rsidRPr="006937B4" w:rsidRDefault="0089238A" w:rsidP="00AA5304">
            <w:pPr>
              <w:rPr>
                <w:rFonts w:ascii="Arial Narrow" w:hAnsi="Arial Narrow" w:cs="Arial"/>
                <w:b/>
                <w:bCs/>
              </w:rPr>
            </w:pPr>
            <w:r w:rsidRPr="006937B4">
              <w:rPr>
                <w:rFonts w:ascii="Arial Narrow" w:hAnsi="Arial Narrow" w:cs="Arial"/>
                <w:b/>
              </w:rPr>
              <w:t>Sedež:</w:t>
            </w:r>
          </w:p>
          <w:p w14:paraId="3BFC65E5" w14:textId="77777777" w:rsidR="0089238A" w:rsidRPr="006937B4" w:rsidRDefault="0089238A" w:rsidP="00AA5304">
            <w:pPr>
              <w:rPr>
                <w:rFonts w:ascii="Arial Narrow" w:hAnsi="Arial Narrow" w:cs="Arial"/>
                <w:b/>
              </w:rPr>
            </w:pPr>
          </w:p>
        </w:tc>
        <w:tc>
          <w:tcPr>
            <w:tcW w:w="5953" w:type="dxa"/>
          </w:tcPr>
          <w:p w14:paraId="5CDDDF7A" w14:textId="77777777" w:rsidR="0089238A" w:rsidRPr="006937B4" w:rsidRDefault="0089238A" w:rsidP="00AA5304">
            <w:pPr>
              <w:rPr>
                <w:rFonts w:ascii="Arial Narrow" w:hAnsi="Arial Narrow" w:cs="Arial"/>
              </w:rPr>
            </w:pPr>
          </w:p>
        </w:tc>
      </w:tr>
      <w:tr w:rsidR="0089238A" w:rsidRPr="006937B4" w14:paraId="5C268E1B" w14:textId="77777777" w:rsidTr="00AA5304">
        <w:tc>
          <w:tcPr>
            <w:tcW w:w="3369" w:type="dxa"/>
          </w:tcPr>
          <w:p w14:paraId="2E173E21" w14:textId="77777777" w:rsidR="0089238A" w:rsidRPr="006937B4" w:rsidRDefault="0089238A" w:rsidP="00AA5304">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4CB73115" w14:textId="77777777" w:rsidR="0089238A" w:rsidRPr="006937B4" w:rsidRDefault="0089238A" w:rsidP="00AA5304">
            <w:pPr>
              <w:rPr>
                <w:rFonts w:ascii="Arial Narrow" w:hAnsi="Arial Narrow" w:cs="Arial"/>
              </w:rPr>
            </w:pPr>
          </w:p>
        </w:tc>
        <w:tc>
          <w:tcPr>
            <w:tcW w:w="5953" w:type="dxa"/>
          </w:tcPr>
          <w:p w14:paraId="2AE2DC34" w14:textId="77777777" w:rsidR="0089238A" w:rsidRPr="006937B4" w:rsidRDefault="0089238A" w:rsidP="00AA5304">
            <w:pPr>
              <w:rPr>
                <w:rFonts w:ascii="Arial Narrow" w:hAnsi="Arial Narrow" w:cs="Arial"/>
              </w:rPr>
            </w:pPr>
          </w:p>
        </w:tc>
      </w:tr>
      <w:tr w:rsidR="0089238A" w:rsidRPr="006937B4" w14:paraId="74EE4273" w14:textId="77777777" w:rsidTr="00AA5304">
        <w:tc>
          <w:tcPr>
            <w:tcW w:w="3369" w:type="dxa"/>
          </w:tcPr>
          <w:p w14:paraId="4E268C22" w14:textId="77777777" w:rsidR="0089238A" w:rsidRPr="006937B4" w:rsidRDefault="0089238A" w:rsidP="00AA5304">
            <w:pPr>
              <w:rPr>
                <w:rFonts w:ascii="Arial Narrow" w:hAnsi="Arial Narrow" w:cs="Arial"/>
                <w:b/>
              </w:rPr>
            </w:pPr>
            <w:r w:rsidRPr="006937B4">
              <w:rPr>
                <w:rFonts w:ascii="Arial Narrow" w:hAnsi="Arial Narrow" w:cs="Arial"/>
                <w:b/>
              </w:rPr>
              <w:t>Številka vpisa v sodni register:</w:t>
            </w:r>
          </w:p>
          <w:p w14:paraId="37DAC487" w14:textId="77777777" w:rsidR="0089238A" w:rsidRPr="006937B4" w:rsidRDefault="0089238A" w:rsidP="00AA5304">
            <w:pPr>
              <w:rPr>
                <w:rFonts w:ascii="Arial Narrow" w:hAnsi="Arial Narrow" w:cs="Arial"/>
                <w:b/>
              </w:rPr>
            </w:pPr>
          </w:p>
        </w:tc>
        <w:tc>
          <w:tcPr>
            <w:tcW w:w="5953" w:type="dxa"/>
          </w:tcPr>
          <w:p w14:paraId="5EB23027" w14:textId="77777777" w:rsidR="0089238A" w:rsidRPr="006937B4" w:rsidRDefault="0089238A" w:rsidP="00AA5304">
            <w:pPr>
              <w:rPr>
                <w:rFonts w:ascii="Arial Narrow" w:hAnsi="Arial Narrow" w:cs="Arial"/>
              </w:rPr>
            </w:pPr>
          </w:p>
        </w:tc>
      </w:tr>
      <w:tr w:rsidR="0089238A" w:rsidRPr="006937B4" w14:paraId="7C0270DD" w14:textId="77777777" w:rsidTr="00AA5304">
        <w:tc>
          <w:tcPr>
            <w:tcW w:w="3369" w:type="dxa"/>
          </w:tcPr>
          <w:p w14:paraId="73782066" w14:textId="77777777" w:rsidR="0089238A" w:rsidRPr="006937B4" w:rsidRDefault="0089238A" w:rsidP="00AA5304">
            <w:pPr>
              <w:rPr>
                <w:rFonts w:ascii="Arial Narrow" w:hAnsi="Arial Narrow" w:cs="Arial"/>
                <w:b/>
              </w:rPr>
            </w:pPr>
            <w:r w:rsidRPr="006937B4">
              <w:rPr>
                <w:rFonts w:ascii="Arial Narrow" w:hAnsi="Arial Narrow" w:cs="Arial"/>
                <w:b/>
              </w:rPr>
              <w:t>Matična številka:</w:t>
            </w:r>
          </w:p>
          <w:p w14:paraId="627FD52D" w14:textId="77777777" w:rsidR="0089238A" w:rsidRPr="006937B4" w:rsidRDefault="0089238A" w:rsidP="00AA5304">
            <w:pPr>
              <w:rPr>
                <w:rFonts w:ascii="Arial Narrow" w:hAnsi="Arial Narrow" w:cs="Arial"/>
                <w:b/>
              </w:rPr>
            </w:pPr>
          </w:p>
        </w:tc>
        <w:tc>
          <w:tcPr>
            <w:tcW w:w="5953" w:type="dxa"/>
          </w:tcPr>
          <w:p w14:paraId="5D21FD62" w14:textId="77777777" w:rsidR="0089238A" w:rsidRPr="006937B4" w:rsidRDefault="0089238A" w:rsidP="00AA5304">
            <w:pPr>
              <w:rPr>
                <w:rFonts w:ascii="Arial Narrow" w:hAnsi="Arial Narrow" w:cs="Arial"/>
              </w:rPr>
            </w:pPr>
          </w:p>
        </w:tc>
      </w:tr>
    </w:tbl>
    <w:p w14:paraId="04B0CD71" w14:textId="77777777" w:rsidR="0089238A" w:rsidRPr="006937B4" w:rsidRDefault="0089238A" w:rsidP="0089238A">
      <w:pPr>
        <w:jc w:val="both"/>
        <w:rPr>
          <w:rFonts w:ascii="Arial Narrow" w:hAnsi="Arial Narrow" w:cs="Arial"/>
          <w:b/>
        </w:rPr>
      </w:pPr>
    </w:p>
    <w:p w14:paraId="0DC624F9" w14:textId="77777777" w:rsidR="0089238A"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05850B6C" w14:textId="77777777" w:rsidR="0089238A" w:rsidRPr="00AE15C1"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5C13F318"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0461B6CA"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33AE1968"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39118333"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6FE2FBE3"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71E634CA"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27841701"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11735151"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10033CA3"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6739F322" w14:textId="77777777" w:rsidR="0089238A" w:rsidRPr="00F8671A"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14:paraId="353148DA" w14:textId="77777777" w:rsidR="0089238A" w:rsidRPr="00F8671A"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3EC4A372" w14:textId="77777777" w:rsidR="0089238A" w:rsidRPr="00F8671A"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18BF147F" w14:textId="77777777" w:rsidR="0089238A" w:rsidRPr="006937B4" w:rsidRDefault="0089238A" w:rsidP="0089238A">
      <w:pPr>
        <w:rPr>
          <w:rFonts w:ascii="Arial Narrow" w:hAnsi="Arial Narrow" w:cs="Arial"/>
          <w:b/>
        </w:rPr>
      </w:pPr>
    </w:p>
    <w:p w14:paraId="75821BEF" w14:textId="77777777" w:rsidR="0089238A" w:rsidRPr="006937B4" w:rsidRDefault="0089238A" w:rsidP="0089238A">
      <w:pPr>
        <w:rPr>
          <w:rFonts w:ascii="Arial Narrow" w:hAnsi="Arial Narrow" w:cs="Arial"/>
        </w:rPr>
      </w:pPr>
      <w:r w:rsidRPr="006937B4">
        <w:rPr>
          <w:rFonts w:ascii="Arial Narrow" w:hAnsi="Arial Narrow" w:cs="Arial"/>
        </w:rPr>
        <w:t>Kraj in datum: ____________</w:t>
      </w:r>
    </w:p>
    <w:p w14:paraId="1B768AD3" w14:textId="77777777" w:rsidR="0089238A" w:rsidRPr="006937B4" w:rsidRDefault="0089238A" w:rsidP="0089238A">
      <w:pPr>
        <w:jc w:val="both"/>
        <w:rPr>
          <w:rFonts w:ascii="Arial Narrow" w:hAnsi="Arial Narrow" w:cs="Arial"/>
          <w:b/>
          <w:u w:val="single"/>
        </w:rPr>
      </w:pPr>
    </w:p>
    <w:p w14:paraId="2DB882D1"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          Ime in priimek zakonitega zastopnika/pooblaščene osebe </w:t>
      </w:r>
    </w:p>
    <w:p w14:paraId="1A7F4E51"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          ponudnika/podizvajalca: ________________________________</w:t>
      </w:r>
    </w:p>
    <w:p w14:paraId="20EC2A5B" w14:textId="77777777" w:rsidR="0089238A" w:rsidRPr="006937B4" w:rsidRDefault="0089238A" w:rsidP="0089238A">
      <w:pPr>
        <w:jc w:val="both"/>
        <w:rPr>
          <w:rFonts w:ascii="Arial Narrow" w:hAnsi="Arial Narrow" w:cs="Arial"/>
        </w:rPr>
      </w:pPr>
    </w:p>
    <w:p w14:paraId="1F21AFFD" w14:textId="77777777" w:rsidR="0089238A" w:rsidRPr="006937B4" w:rsidRDefault="0089238A" w:rsidP="0089238A">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6A6948F6"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          ponudnika/podizvajalca: ________________________________</w:t>
      </w:r>
    </w:p>
    <w:p w14:paraId="6420ED37" w14:textId="77777777" w:rsidR="0089238A" w:rsidRPr="006937B4" w:rsidRDefault="0089238A" w:rsidP="0089238A">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8120"/>
      </w:tblGrid>
      <w:tr w:rsidR="0089238A" w:rsidRPr="006937B4" w14:paraId="69962DF8" w14:textId="77777777" w:rsidTr="00AA5304">
        <w:trPr>
          <w:trHeight w:val="1111"/>
        </w:trPr>
        <w:tc>
          <w:tcPr>
            <w:tcW w:w="1168" w:type="dxa"/>
          </w:tcPr>
          <w:p w14:paraId="5E394DBE" w14:textId="77777777" w:rsidR="0089238A" w:rsidRPr="006937B4" w:rsidRDefault="0089238A" w:rsidP="00AA5304">
            <w:pPr>
              <w:rPr>
                <w:rFonts w:ascii="Arial Narrow" w:hAnsi="Arial Narrow" w:cs="Arial"/>
                <w:b/>
              </w:rPr>
            </w:pPr>
            <w:r w:rsidRPr="006937B4">
              <w:rPr>
                <w:rFonts w:ascii="Arial Narrow" w:hAnsi="Arial Narrow" w:cs="Arial"/>
                <w:b/>
              </w:rPr>
              <w:t>OPOMBA:</w:t>
            </w:r>
          </w:p>
        </w:tc>
        <w:tc>
          <w:tcPr>
            <w:tcW w:w="8120" w:type="dxa"/>
          </w:tcPr>
          <w:p w14:paraId="5768480A" w14:textId="77777777" w:rsidR="0089238A" w:rsidRDefault="0089238A" w:rsidP="00AA5304">
            <w:pPr>
              <w:jc w:val="both"/>
              <w:rPr>
                <w:rFonts w:ascii="Arial Narrow" w:hAnsi="Arial Narrow" w:cs="Arial"/>
                <w:b/>
              </w:rPr>
            </w:pPr>
          </w:p>
          <w:p w14:paraId="56A0958D" w14:textId="77777777" w:rsidR="0089238A" w:rsidRPr="00E51582" w:rsidRDefault="0089238A" w:rsidP="00AA5304">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v pdf obliki</w:t>
            </w:r>
            <w:r w:rsidRPr="00DD799E">
              <w:rPr>
                <w:rFonts w:ascii="Arial Narrow" w:hAnsi="Arial Narrow" w:cs="Arial"/>
                <w:b/>
              </w:rPr>
              <w:t>.</w:t>
            </w:r>
          </w:p>
        </w:tc>
      </w:tr>
    </w:tbl>
    <w:p w14:paraId="416E6493" w14:textId="77777777" w:rsidR="0089238A" w:rsidRDefault="0089238A" w:rsidP="0089238A">
      <w:pPr>
        <w:tabs>
          <w:tab w:val="left" w:pos="7380"/>
        </w:tabs>
        <w:ind w:right="83"/>
      </w:pPr>
    </w:p>
    <w:p w14:paraId="4315414E" w14:textId="77777777" w:rsidR="0089238A" w:rsidRDefault="0089238A" w:rsidP="0089238A">
      <w:pPr>
        <w:tabs>
          <w:tab w:val="left" w:pos="7380"/>
        </w:tabs>
        <w:ind w:right="83"/>
      </w:pPr>
    </w:p>
    <w:p w14:paraId="21772860" w14:textId="77777777" w:rsidR="0089238A" w:rsidRDefault="0089238A" w:rsidP="0089238A">
      <w:pPr>
        <w:tabs>
          <w:tab w:val="left" w:pos="7380"/>
        </w:tabs>
        <w:ind w:right="83"/>
      </w:pPr>
    </w:p>
    <w:p w14:paraId="7354B8F3" w14:textId="77777777" w:rsidR="0089238A" w:rsidRDefault="0089238A" w:rsidP="0089238A">
      <w:pPr>
        <w:tabs>
          <w:tab w:val="left" w:pos="7380"/>
        </w:tabs>
        <w:ind w:right="83"/>
      </w:pPr>
    </w:p>
    <w:p w14:paraId="14482676" w14:textId="77777777" w:rsidR="0089238A" w:rsidRDefault="0089238A" w:rsidP="0089238A">
      <w:pPr>
        <w:tabs>
          <w:tab w:val="left" w:pos="7380"/>
        </w:tabs>
        <w:ind w:right="83"/>
      </w:pPr>
    </w:p>
    <w:p w14:paraId="2EF82ACD" w14:textId="77777777" w:rsidR="0089238A" w:rsidRDefault="0089238A" w:rsidP="0089238A">
      <w:pPr>
        <w:tabs>
          <w:tab w:val="left" w:pos="7380"/>
        </w:tabs>
        <w:ind w:right="83"/>
      </w:pPr>
    </w:p>
    <w:p w14:paraId="018EBB37" w14:textId="77777777" w:rsidR="0089238A" w:rsidRDefault="0089238A" w:rsidP="0089238A">
      <w:pPr>
        <w:tabs>
          <w:tab w:val="left" w:pos="7380"/>
        </w:tabs>
        <w:ind w:right="83"/>
      </w:pPr>
    </w:p>
    <w:p w14:paraId="5BB0DE0F" w14:textId="77777777" w:rsidR="0089238A" w:rsidRDefault="0089238A" w:rsidP="0089238A">
      <w:pPr>
        <w:tabs>
          <w:tab w:val="left" w:pos="7380"/>
        </w:tabs>
        <w:ind w:right="83"/>
      </w:pPr>
    </w:p>
    <w:p w14:paraId="2B43BE51" w14:textId="77777777" w:rsidR="0089238A" w:rsidRDefault="0089238A" w:rsidP="0089238A">
      <w:pPr>
        <w:tabs>
          <w:tab w:val="left" w:pos="7380"/>
        </w:tabs>
        <w:ind w:right="83"/>
      </w:pPr>
    </w:p>
    <w:p w14:paraId="60E8F8B3" w14:textId="77777777" w:rsidR="0089238A" w:rsidRDefault="0089238A" w:rsidP="0089238A">
      <w:pPr>
        <w:tabs>
          <w:tab w:val="left" w:pos="7380"/>
        </w:tabs>
        <w:ind w:right="83"/>
      </w:pPr>
    </w:p>
    <w:p w14:paraId="6499CB9C" w14:textId="77777777" w:rsidR="0089238A" w:rsidRDefault="0089238A" w:rsidP="0089238A">
      <w:pPr>
        <w:tabs>
          <w:tab w:val="left" w:pos="7380"/>
        </w:tabs>
        <w:ind w:right="83"/>
      </w:pPr>
    </w:p>
    <w:p w14:paraId="7B24FEAD" w14:textId="77777777" w:rsidR="0089238A" w:rsidRDefault="0089238A" w:rsidP="0089238A">
      <w:pPr>
        <w:tabs>
          <w:tab w:val="left" w:pos="7380"/>
        </w:tabs>
        <w:ind w:right="83"/>
      </w:pPr>
    </w:p>
    <w:p w14:paraId="554B3F56" w14:textId="77777777" w:rsidR="0089238A" w:rsidRDefault="0089238A" w:rsidP="0089238A">
      <w:pPr>
        <w:tabs>
          <w:tab w:val="left" w:pos="7380"/>
        </w:tabs>
        <w:ind w:right="83"/>
      </w:pPr>
    </w:p>
    <w:p w14:paraId="42C9B643" w14:textId="77777777" w:rsidR="0089238A" w:rsidRDefault="0089238A" w:rsidP="0089238A">
      <w:pPr>
        <w:tabs>
          <w:tab w:val="left" w:pos="7380"/>
        </w:tabs>
        <w:ind w:right="83"/>
      </w:pPr>
    </w:p>
    <w:p w14:paraId="4F61F105" w14:textId="77777777" w:rsidR="0089238A" w:rsidRDefault="0089238A" w:rsidP="0089238A">
      <w:pPr>
        <w:tabs>
          <w:tab w:val="left" w:pos="7380"/>
        </w:tabs>
        <w:ind w:right="83"/>
      </w:pPr>
    </w:p>
    <w:p w14:paraId="7B682DFF" w14:textId="77777777" w:rsidR="0089238A" w:rsidRDefault="0089238A" w:rsidP="0089238A">
      <w:pPr>
        <w:tabs>
          <w:tab w:val="left" w:pos="7380"/>
        </w:tabs>
        <w:ind w:right="83"/>
      </w:pPr>
    </w:p>
    <w:p w14:paraId="66B98007" w14:textId="77777777" w:rsidR="0089238A" w:rsidRDefault="0089238A" w:rsidP="0089238A">
      <w:pPr>
        <w:tabs>
          <w:tab w:val="left" w:pos="7380"/>
        </w:tabs>
        <w:ind w:right="83"/>
      </w:pPr>
    </w:p>
    <w:p w14:paraId="75717810" w14:textId="77777777" w:rsidR="0089238A" w:rsidRDefault="0089238A" w:rsidP="0089238A">
      <w:pPr>
        <w:tabs>
          <w:tab w:val="left" w:pos="7380"/>
        </w:tabs>
        <w:ind w:right="83"/>
      </w:pPr>
    </w:p>
    <w:p w14:paraId="1D17F0C1" w14:textId="77777777" w:rsidR="0089238A" w:rsidRDefault="0089238A" w:rsidP="0089238A">
      <w:pPr>
        <w:tabs>
          <w:tab w:val="left" w:pos="7380"/>
        </w:tabs>
        <w:ind w:right="83"/>
      </w:pPr>
    </w:p>
    <w:p w14:paraId="3A7BE82B" w14:textId="77777777" w:rsidR="0089238A" w:rsidRDefault="0089238A" w:rsidP="0089238A">
      <w:pPr>
        <w:tabs>
          <w:tab w:val="left" w:pos="7380"/>
        </w:tabs>
        <w:ind w:right="83"/>
      </w:pPr>
    </w:p>
    <w:p w14:paraId="3E867B1C" w14:textId="77777777" w:rsidR="0089238A" w:rsidRDefault="0089238A" w:rsidP="0089238A">
      <w:pPr>
        <w:tabs>
          <w:tab w:val="left" w:pos="7380"/>
        </w:tabs>
        <w:ind w:right="83"/>
      </w:pPr>
    </w:p>
    <w:p w14:paraId="482DB192" w14:textId="77777777" w:rsidR="0089238A" w:rsidRDefault="0089238A" w:rsidP="0089238A">
      <w:pPr>
        <w:tabs>
          <w:tab w:val="left" w:pos="7380"/>
        </w:tabs>
        <w:ind w:right="83"/>
      </w:pPr>
    </w:p>
    <w:p w14:paraId="1C02040F" w14:textId="77777777" w:rsidR="0089238A" w:rsidRDefault="0089238A" w:rsidP="0089238A">
      <w:pPr>
        <w:tabs>
          <w:tab w:val="left" w:pos="7380"/>
        </w:tabs>
        <w:ind w:right="83"/>
      </w:pPr>
    </w:p>
    <w:p w14:paraId="14627B02" w14:textId="77777777" w:rsidR="0089238A" w:rsidRDefault="0089238A" w:rsidP="0089238A">
      <w:pPr>
        <w:tabs>
          <w:tab w:val="left" w:pos="7380"/>
        </w:tabs>
        <w:ind w:right="83"/>
      </w:pPr>
    </w:p>
    <w:p w14:paraId="2115C11D" w14:textId="77777777" w:rsidR="0089238A" w:rsidRDefault="0089238A" w:rsidP="0089238A">
      <w:pPr>
        <w:tabs>
          <w:tab w:val="left" w:pos="7380"/>
        </w:tabs>
        <w:ind w:right="83"/>
      </w:pPr>
    </w:p>
    <w:p w14:paraId="5A9E30A7" w14:textId="77777777" w:rsidR="0089238A" w:rsidRDefault="0089238A" w:rsidP="0089238A">
      <w:pPr>
        <w:tabs>
          <w:tab w:val="left" w:pos="7380"/>
        </w:tabs>
        <w:ind w:right="83"/>
      </w:pPr>
    </w:p>
    <w:p w14:paraId="01BD5C93" w14:textId="77777777" w:rsidR="0089238A" w:rsidRDefault="0089238A" w:rsidP="0089238A">
      <w:pPr>
        <w:tabs>
          <w:tab w:val="left" w:pos="7380"/>
        </w:tabs>
        <w:ind w:right="83"/>
      </w:pPr>
    </w:p>
    <w:p w14:paraId="58952813" w14:textId="77777777" w:rsidR="0089238A" w:rsidRDefault="0089238A" w:rsidP="0089238A">
      <w:pPr>
        <w:tabs>
          <w:tab w:val="left" w:pos="7380"/>
        </w:tabs>
        <w:ind w:right="83"/>
      </w:pPr>
    </w:p>
    <w:p w14:paraId="6D2F5557" w14:textId="77777777" w:rsidR="0089238A" w:rsidRDefault="0089238A" w:rsidP="0089238A">
      <w:pPr>
        <w:tabs>
          <w:tab w:val="left" w:pos="7380"/>
        </w:tabs>
        <w:ind w:right="83"/>
      </w:pPr>
    </w:p>
    <w:p w14:paraId="4BE9E5CA" w14:textId="77777777" w:rsidR="0089238A" w:rsidRDefault="0089238A" w:rsidP="0089238A">
      <w:pPr>
        <w:tabs>
          <w:tab w:val="left" w:pos="7380"/>
        </w:tabs>
        <w:ind w:right="83"/>
      </w:pPr>
    </w:p>
    <w:p w14:paraId="67214189" w14:textId="77777777" w:rsidR="00DF19E6" w:rsidRDefault="00DF19E6" w:rsidP="0089238A">
      <w:pPr>
        <w:tabs>
          <w:tab w:val="left" w:pos="7380"/>
        </w:tabs>
        <w:ind w:right="83"/>
      </w:pPr>
    </w:p>
    <w:p w14:paraId="01DC05BB" w14:textId="77777777" w:rsidR="00DF19E6" w:rsidRDefault="00DF19E6" w:rsidP="0089238A">
      <w:pPr>
        <w:tabs>
          <w:tab w:val="left" w:pos="7380"/>
        </w:tabs>
        <w:ind w:right="83"/>
      </w:pPr>
    </w:p>
    <w:p w14:paraId="70D48C0E" w14:textId="77777777" w:rsidR="0089238A" w:rsidRDefault="0089238A" w:rsidP="0089238A">
      <w:pPr>
        <w:tabs>
          <w:tab w:val="left" w:pos="7380"/>
        </w:tabs>
        <w:ind w:right="83"/>
      </w:pPr>
    </w:p>
    <w:p w14:paraId="250DECFA" w14:textId="77777777" w:rsidR="0089238A" w:rsidRDefault="0089238A" w:rsidP="0089238A">
      <w:pPr>
        <w:tabs>
          <w:tab w:val="left" w:pos="7380"/>
        </w:tabs>
        <w:ind w:right="83"/>
      </w:pPr>
    </w:p>
    <w:p w14:paraId="2248EEFD" w14:textId="77777777" w:rsidR="00526E97" w:rsidRDefault="00526E97" w:rsidP="0089238A">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9238A" w:rsidRPr="006937B4" w14:paraId="59B375DD" w14:textId="77777777" w:rsidTr="00AA5304">
        <w:trPr>
          <w:trHeight w:val="264"/>
        </w:trPr>
        <w:tc>
          <w:tcPr>
            <w:tcW w:w="9288" w:type="dxa"/>
          </w:tcPr>
          <w:p w14:paraId="63053447" w14:textId="77777777" w:rsidR="0089238A" w:rsidRPr="006937B4" w:rsidRDefault="0089238A" w:rsidP="00AA5304">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54BD729B" w14:textId="77777777" w:rsidR="0089238A" w:rsidRPr="006937B4" w:rsidRDefault="0089238A" w:rsidP="0089238A">
      <w:pPr>
        <w:rPr>
          <w:rFonts w:ascii="Arial Narrow" w:hAnsi="Arial Narrow" w:cs="Arial"/>
          <w:sz w:val="22"/>
          <w:szCs w:val="22"/>
        </w:rPr>
      </w:pPr>
    </w:p>
    <w:p w14:paraId="02E27D8D" w14:textId="77777777" w:rsidR="0089238A" w:rsidRPr="006937B4" w:rsidRDefault="0089238A" w:rsidP="0089238A">
      <w:pPr>
        <w:jc w:val="center"/>
        <w:rPr>
          <w:rFonts w:ascii="Arial Narrow" w:hAnsi="Arial Narrow" w:cs="Arial"/>
          <w:b/>
          <w:sz w:val="22"/>
          <w:szCs w:val="22"/>
        </w:rPr>
      </w:pPr>
      <w:r w:rsidRPr="006937B4">
        <w:rPr>
          <w:rFonts w:ascii="Arial Narrow" w:hAnsi="Arial Narrow" w:cs="Arial"/>
          <w:b/>
          <w:sz w:val="22"/>
          <w:szCs w:val="22"/>
        </w:rPr>
        <w:t>POOBLASTILO IN SOGLASJE</w:t>
      </w:r>
    </w:p>
    <w:p w14:paraId="45F74A83" w14:textId="77777777" w:rsidR="0089238A" w:rsidRPr="006937B4" w:rsidRDefault="0089238A" w:rsidP="0089238A">
      <w:pPr>
        <w:rPr>
          <w:rFonts w:ascii="Arial Narrow" w:hAnsi="Arial Narrow" w:cs="Arial"/>
          <w:b/>
          <w:sz w:val="22"/>
          <w:szCs w:val="22"/>
        </w:rPr>
      </w:pPr>
    </w:p>
    <w:p w14:paraId="3AF25796" w14:textId="77777777" w:rsidR="0089238A" w:rsidRPr="006937B4" w:rsidRDefault="0089238A" w:rsidP="0089238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7E16F7B8" w14:textId="77777777" w:rsidR="0089238A" w:rsidRPr="006937B4" w:rsidRDefault="0089238A" w:rsidP="0089238A">
      <w:pPr>
        <w:jc w:val="both"/>
        <w:rPr>
          <w:rFonts w:ascii="Arial Narrow" w:hAnsi="Arial Narrow" w:cs="Arial"/>
          <w:b/>
          <w:sz w:val="22"/>
          <w:szCs w:val="22"/>
        </w:rPr>
      </w:pPr>
    </w:p>
    <w:p w14:paraId="522A5311" w14:textId="77777777" w:rsidR="0089238A" w:rsidRPr="006937B4" w:rsidRDefault="0089238A" w:rsidP="0089238A">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3CC18B84" w14:textId="77777777" w:rsidR="0089238A" w:rsidRPr="006937B4" w:rsidRDefault="0089238A" w:rsidP="0089238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89238A" w:rsidRPr="006937B4" w14:paraId="6475D89F"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681226B6"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1B63F334" w14:textId="77777777" w:rsidR="0089238A" w:rsidRPr="006937B4" w:rsidRDefault="0089238A" w:rsidP="00AA5304">
            <w:pPr>
              <w:rPr>
                <w:rFonts w:ascii="Arial Narrow" w:hAnsi="Arial Narrow" w:cs="Arial"/>
                <w:sz w:val="22"/>
                <w:szCs w:val="22"/>
              </w:rPr>
            </w:pPr>
          </w:p>
        </w:tc>
      </w:tr>
      <w:tr w:rsidR="0089238A" w:rsidRPr="006937B4" w14:paraId="32C20A8C"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18043796"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4D53793" w14:textId="77777777" w:rsidR="0089238A" w:rsidRPr="006937B4" w:rsidRDefault="0089238A" w:rsidP="00AA5304">
            <w:pPr>
              <w:rPr>
                <w:rFonts w:ascii="Arial Narrow" w:hAnsi="Arial Narrow" w:cs="Arial"/>
                <w:sz w:val="22"/>
                <w:szCs w:val="22"/>
              </w:rPr>
            </w:pPr>
          </w:p>
        </w:tc>
      </w:tr>
      <w:tr w:rsidR="0089238A" w:rsidRPr="006937B4" w14:paraId="1BA10004"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591B7858"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0DE4BFDB" w14:textId="77777777" w:rsidR="0089238A" w:rsidRPr="006937B4" w:rsidRDefault="0089238A" w:rsidP="00AA5304">
            <w:pPr>
              <w:rPr>
                <w:rFonts w:ascii="Arial Narrow" w:hAnsi="Arial Narrow" w:cs="Arial"/>
                <w:sz w:val="22"/>
                <w:szCs w:val="22"/>
              </w:rPr>
            </w:pPr>
          </w:p>
        </w:tc>
      </w:tr>
      <w:tr w:rsidR="0089238A" w:rsidRPr="006937B4" w14:paraId="60680CA9"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0A8A4990"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7634BDF3" w14:textId="77777777" w:rsidR="0089238A" w:rsidRPr="006937B4" w:rsidRDefault="0089238A" w:rsidP="00AA5304">
            <w:pPr>
              <w:rPr>
                <w:rFonts w:ascii="Arial Narrow" w:hAnsi="Arial Narrow" w:cs="Arial"/>
                <w:sz w:val="22"/>
                <w:szCs w:val="22"/>
              </w:rPr>
            </w:pPr>
          </w:p>
        </w:tc>
      </w:tr>
      <w:tr w:rsidR="0089238A" w:rsidRPr="006937B4" w14:paraId="2DAE328D"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12BA9321"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1AAB0366" w14:textId="77777777" w:rsidR="0089238A" w:rsidRPr="006937B4" w:rsidRDefault="0089238A" w:rsidP="00AA5304">
            <w:pPr>
              <w:rPr>
                <w:rFonts w:ascii="Arial Narrow" w:hAnsi="Arial Narrow" w:cs="Arial"/>
                <w:sz w:val="22"/>
                <w:szCs w:val="22"/>
              </w:rPr>
            </w:pPr>
          </w:p>
        </w:tc>
      </w:tr>
      <w:tr w:rsidR="0089238A" w:rsidRPr="006937B4" w14:paraId="08579135"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0ED6248A"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8448964" w14:textId="77777777" w:rsidR="0089238A" w:rsidRPr="006937B4" w:rsidRDefault="0089238A" w:rsidP="00AA5304">
            <w:pPr>
              <w:rPr>
                <w:rFonts w:ascii="Arial Narrow" w:hAnsi="Arial Narrow" w:cs="Arial"/>
                <w:sz w:val="22"/>
                <w:szCs w:val="22"/>
              </w:rPr>
            </w:pPr>
          </w:p>
        </w:tc>
      </w:tr>
      <w:tr w:rsidR="0089238A" w:rsidRPr="006937B4" w14:paraId="22E83079"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226A437F"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61AC1D2D" w14:textId="77777777" w:rsidR="0089238A" w:rsidRPr="006937B4" w:rsidRDefault="0089238A" w:rsidP="00AA5304">
            <w:pPr>
              <w:rPr>
                <w:rFonts w:ascii="Arial Narrow" w:hAnsi="Arial Narrow" w:cs="Arial"/>
                <w:sz w:val="22"/>
                <w:szCs w:val="22"/>
              </w:rPr>
            </w:pPr>
          </w:p>
        </w:tc>
      </w:tr>
    </w:tbl>
    <w:p w14:paraId="409865BA" w14:textId="77777777" w:rsidR="0089238A" w:rsidRPr="006937B4" w:rsidRDefault="0089238A" w:rsidP="0089238A">
      <w:pPr>
        <w:rPr>
          <w:rFonts w:ascii="Arial Narrow" w:hAnsi="Arial Narrow" w:cs="Arial"/>
          <w:sz w:val="22"/>
          <w:szCs w:val="22"/>
        </w:rPr>
      </w:pPr>
    </w:p>
    <w:p w14:paraId="31836D42" w14:textId="77777777" w:rsidR="0089238A" w:rsidRPr="006937B4" w:rsidRDefault="0089238A" w:rsidP="0089238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1A034AE8" w14:textId="77777777" w:rsidR="0089238A" w:rsidRPr="006937B4" w:rsidRDefault="0089238A" w:rsidP="0089238A">
      <w:pPr>
        <w:jc w:val="both"/>
        <w:rPr>
          <w:rFonts w:ascii="Arial Narrow" w:hAnsi="Arial Narrow" w:cs="Arial"/>
          <w:b/>
          <w:sz w:val="22"/>
          <w:szCs w:val="22"/>
        </w:rPr>
      </w:pPr>
    </w:p>
    <w:p w14:paraId="0B5D562A"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16BF3F5C"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41EE6571"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71B682A7"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01BF425F"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2161FA2D"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46C744A6"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65A17CE7"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7F4199A2"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12AFD563"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14:paraId="7E9A026A" w14:textId="77777777" w:rsidR="0089238A" w:rsidRPr="006937B4"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755B9956" w14:textId="77777777" w:rsidR="0089238A" w:rsidRPr="006937B4" w:rsidRDefault="0089238A" w:rsidP="0089238A">
      <w:pPr>
        <w:jc w:val="both"/>
        <w:rPr>
          <w:rFonts w:ascii="Arial Narrow" w:hAnsi="Arial Narrow" w:cs="Arial"/>
          <w:b/>
          <w:sz w:val="22"/>
          <w:szCs w:val="22"/>
        </w:rPr>
      </w:pPr>
      <w:r w:rsidRPr="006937B4">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61669C2" w14:textId="77777777" w:rsidR="0089238A" w:rsidRPr="006937B4" w:rsidRDefault="0089238A" w:rsidP="0089238A">
      <w:pPr>
        <w:rPr>
          <w:rFonts w:ascii="Arial Narrow" w:hAnsi="Arial Narrow" w:cs="Arial"/>
          <w:b/>
          <w:sz w:val="22"/>
          <w:szCs w:val="22"/>
        </w:rPr>
      </w:pPr>
    </w:p>
    <w:p w14:paraId="34E41882" w14:textId="77777777" w:rsidR="0089238A" w:rsidRPr="006937B4" w:rsidRDefault="0089238A" w:rsidP="0089238A">
      <w:pPr>
        <w:rPr>
          <w:rFonts w:ascii="Arial Narrow" w:hAnsi="Arial Narrow" w:cs="Arial"/>
          <w:b/>
          <w:sz w:val="22"/>
          <w:szCs w:val="22"/>
        </w:rPr>
      </w:pPr>
      <w:r w:rsidRPr="006937B4">
        <w:rPr>
          <w:rFonts w:ascii="Arial Narrow" w:hAnsi="Arial Narrow" w:cs="Arial"/>
          <w:b/>
          <w:sz w:val="22"/>
          <w:szCs w:val="22"/>
        </w:rPr>
        <w:t>Kraj in datum: _______________</w:t>
      </w:r>
    </w:p>
    <w:p w14:paraId="2D8D15AF" w14:textId="77777777" w:rsidR="0089238A" w:rsidRPr="006937B4" w:rsidRDefault="0089238A" w:rsidP="0089238A">
      <w:pPr>
        <w:rPr>
          <w:rFonts w:ascii="Arial Narrow" w:hAnsi="Arial Narrow" w:cs="Arial"/>
          <w:b/>
          <w:sz w:val="22"/>
          <w:szCs w:val="22"/>
        </w:rPr>
      </w:pPr>
    </w:p>
    <w:p w14:paraId="1885A7FA" w14:textId="77777777" w:rsidR="0089238A" w:rsidRPr="006937B4" w:rsidRDefault="0089238A" w:rsidP="0089238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9238A" w:rsidRPr="006937B4" w14:paraId="57079822" w14:textId="77777777" w:rsidTr="00AA5304">
        <w:trPr>
          <w:jc w:val="right"/>
        </w:trPr>
        <w:tc>
          <w:tcPr>
            <w:tcW w:w="3827" w:type="dxa"/>
          </w:tcPr>
          <w:p w14:paraId="5A89EDA5" w14:textId="77777777" w:rsidR="0089238A" w:rsidRPr="006937B4" w:rsidRDefault="0089238A" w:rsidP="00AA5304">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786ECC3F" w14:textId="77777777" w:rsidR="0089238A" w:rsidRPr="006937B4" w:rsidRDefault="0089238A" w:rsidP="00AA5304">
            <w:pPr>
              <w:rPr>
                <w:rFonts w:ascii="Arial Narrow" w:hAnsi="Arial Narrow" w:cs="Arial"/>
                <w:b/>
                <w:sz w:val="22"/>
                <w:szCs w:val="22"/>
              </w:rPr>
            </w:pPr>
          </w:p>
          <w:p w14:paraId="4D9E9003"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________________________</w:t>
            </w:r>
          </w:p>
        </w:tc>
      </w:tr>
      <w:tr w:rsidR="0089238A" w:rsidRPr="006937B4" w14:paraId="04DA4B55" w14:textId="77777777" w:rsidTr="00AA5304">
        <w:trPr>
          <w:jc w:val="right"/>
        </w:trPr>
        <w:tc>
          <w:tcPr>
            <w:tcW w:w="3827" w:type="dxa"/>
          </w:tcPr>
          <w:p w14:paraId="59643069" w14:textId="77777777" w:rsidR="0089238A" w:rsidRPr="006937B4" w:rsidRDefault="0089238A" w:rsidP="00AA5304">
            <w:pPr>
              <w:jc w:val="right"/>
              <w:rPr>
                <w:rFonts w:ascii="Arial Narrow" w:hAnsi="Arial Narrow" w:cs="Arial"/>
                <w:b/>
                <w:sz w:val="22"/>
                <w:szCs w:val="22"/>
              </w:rPr>
            </w:pPr>
          </w:p>
          <w:p w14:paraId="73A200BC" w14:textId="77777777" w:rsidR="0089238A" w:rsidRPr="006937B4" w:rsidRDefault="0089238A" w:rsidP="00AA5304">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29032F46" w14:textId="77777777" w:rsidR="0089238A" w:rsidRPr="006937B4" w:rsidRDefault="0089238A" w:rsidP="00AA5304">
            <w:pPr>
              <w:rPr>
                <w:rFonts w:ascii="Arial Narrow" w:hAnsi="Arial Narrow" w:cs="Arial"/>
                <w:b/>
                <w:sz w:val="22"/>
                <w:szCs w:val="22"/>
              </w:rPr>
            </w:pPr>
          </w:p>
          <w:p w14:paraId="7A395762"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________________________</w:t>
            </w:r>
          </w:p>
        </w:tc>
      </w:tr>
    </w:tbl>
    <w:p w14:paraId="4588B1C1" w14:textId="77777777" w:rsidR="0089238A" w:rsidRDefault="0089238A" w:rsidP="0089238A">
      <w:pPr>
        <w:rPr>
          <w:rFonts w:ascii="Arial Narrow" w:hAnsi="Arial Narrow" w:cs="Arial"/>
          <w:b/>
        </w:rPr>
      </w:pPr>
    </w:p>
    <w:p w14:paraId="28180398" w14:textId="77777777" w:rsidR="0089238A" w:rsidRPr="006937B4" w:rsidRDefault="0089238A" w:rsidP="0089238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89238A" w:rsidRPr="006937B4" w14:paraId="5EB9427C" w14:textId="77777777" w:rsidTr="00AA5304">
        <w:tc>
          <w:tcPr>
            <w:tcW w:w="1168" w:type="dxa"/>
          </w:tcPr>
          <w:p w14:paraId="3C4EA6D3" w14:textId="77777777" w:rsidR="0089238A" w:rsidRPr="006937B4" w:rsidRDefault="0089238A" w:rsidP="00AA5304">
            <w:pPr>
              <w:rPr>
                <w:rFonts w:ascii="Arial Narrow" w:hAnsi="Arial Narrow" w:cs="Arial"/>
                <w:b/>
              </w:rPr>
            </w:pPr>
            <w:r w:rsidRPr="006937B4">
              <w:rPr>
                <w:rFonts w:ascii="Arial Narrow" w:hAnsi="Arial Narrow" w:cs="Arial"/>
                <w:b/>
              </w:rPr>
              <w:t>OPOMBA:</w:t>
            </w:r>
          </w:p>
        </w:tc>
        <w:tc>
          <w:tcPr>
            <w:tcW w:w="7361" w:type="dxa"/>
          </w:tcPr>
          <w:p w14:paraId="3062C6DE" w14:textId="77777777" w:rsidR="0089238A" w:rsidRPr="006937B4" w:rsidRDefault="0089238A" w:rsidP="00AA5304">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r w:rsidRPr="0068568B">
              <w:rPr>
                <w:rFonts w:ascii="Arial Narrow" w:hAnsi="Arial Narrow" w:cs="Arial"/>
                <w:b/>
                <w:color w:val="0000FF"/>
              </w:rPr>
              <w:t>pdf obliki.</w:t>
            </w:r>
          </w:p>
          <w:p w14:paraId="587400CC" w14:textId="77777777" w:rsidR="0089238A" w:rsidRPr="006937B4" w:rsidRDefault="0089238A" w:rsidP="00AA5304">
            <w:pPr>
              <w:jc w:val="both"/>
              <w:rPr>
                <w:rFonts w:ascii="Arial Narrow" w:hAnsi="Arial Narrow" w:cs="Arial"/>
                <w:b/>
              </w:rPr>
            </w:pPr>
          </w:p>
          <w:p w14:paraId="754F7D41" w14:textId="77777777" w:rsidR="0089238A" w:rsidRDefault="0089238A" w:rsidP="00AA5304">
            <w:pPr>
              <w:jc w:val="both"/>
              <w:rPr>
                <w:rFonts w:ascii="Arial Narrow" w:hAnsi="Arial Narrow" w:cs="Arial"/>
              </w:rPr>
            </w:pPr>
          </w:p>
          <w:p w14:paraId="05851D14" w14:textId="77777777" w:rsidR="0089238A" w:rsidRPr="006937B4" w:rsidRDefault="0089238A" w:rsidP="00AA5304">
            <w:pPr>
              <w:jc w:val="both"/>
              <w:rPr>
                <w:rFonts w:ascii="Arial Narrow" w:hAnsi="Arial Narrow" w:cs="Arial"/>
              </w:rPr>
            </w:pPr>
          </w:p>
        </w:tc>
      </w:tr>
    </w:tbl>
    <w:p w14:paraId="04386E0F" w14:textId="77777777" w:rsidR="0089238A" w:rsidRDefault="0089238A" w:rsidP="0089238A">
      <w:pPr>
        <w:jc w:val="both"/>
        <w:rPr>
          <w:rFonts w:ascii="Arial Narrow" w:hAnsi="Arial Narrow" w:cs="Arial"/>
          <w:b/>
        </w:rPr>
      </w:pPr>
    </w:p>
    <w:p w14:paraId="03E2F538" w14:textId="77777777" w:rsidR="0089238A" w:rsidRPr="00204F18" w:rsidRDefault="0089238A" w:rsidP="0089238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34E60890" w14:textId="77777777" w:rsidR="0089238A" w:rsidRPr="00204F18" w:rsidRDefault="0089238A" w:rsidP="0089238A">
      <w:pPr>
        <w:tabs>
          <w:tab w:val="left" w:pos="5670"/>
        </w:tabs>
        <w:jc w:val="both"/>
        <w:rPr>
          <w:rFonts w:ascii="Arial Narrow" w:hAnsi="Arial Narrow" w:cs="Arial"/>
          <w:b/>
          <w:sz w:val="22"/>
          <w:szCs w:val="22"/>
        </w:rPr>
      </w:pPr>
    </w:p>
    <w:p w14:paraId="77E33E06" w14:textId="77777777" w:rsidR="0089238A" w:rsidRDefault="0089238A" w:rsidP="00A73F15">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v pdf obliki</w:t>
      </w:r>
      <w:r>
        <w:rPr>
          <w:rFonts w:ascii="Arial Narrow" w:hAnsi="Arial Narrow" w:cs="Arial"/>
          <w:b/>
        </w:rPr>
        <w:t>,</w:t>
      </w:r>
    </w:p>
    <w:p w14:paraId="63CF517B" w14:textId="77777777" w:rsidR="0089238A" w:rsidRPr="00401569" w:rsidRDefault="0089238A" w:rsidP="0089238A">
      <w:pPr>
        <w:pStyle w:val="Odstavekseznama"/>
        <w:tabs>
          <w:tab w:val="left" w:pos="5670"/>
        </w:tabs>
        <w:ind w:left="0"/>
        <w:jc w:val="both"/>
        <w:rPr>
          <w:rFonts w:ascii="Arial Narrow" w:hAnsi="Arial Narrow" w:cs="Arial"/>
          <w:b/>
        </w:rPr>
      </w:pPr>
    </w:p>
    <w:p w14:paraId="2375CBB4" w14:textId="77777777" w:rsidR="0089238A" w:rsidRPr="0068568B" w:rsidRDefault="0089238A" w:rsidP="00A73F15">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ESPD v pdf</w:t>
      </w:r>
      <w:r>
        <w:rPr>
          <w:rFonts w:ascii="Arial Narrow" w:hAnsi="Arial Narrow" w:cs="Arial"/>
          <w:b/>
          <w:color w:val="0000FF"/>
        </w:rPr>
        <w:t xml:space="preserve"> obliki</w:t>
      </w:r>
      <w:r w:rsidRPr="0068568B">
        <w:rPr>
          <w:rFonts w:ascii="Arial Narrow" w:hAnsi="Arial Narrow" w:cs="Arial"/>
          <w:b/>
          <w:color w:val="0000FF"/>
        </w:rPr>
        <w:t>.</w:t>
      </w:r>
    </w:p>
    <w:p w14:paraId="79148111" w14:textId="77777777" w:rsidR="0089238A" w:rsidRPr="00401569" w:rsidRDefault="0089238A" w:rsidP="0089238A">
      <w:pPr>
        <w:tabs>
          <w:tab w:val="left" w:pos="1418"/>
        </w:tabs>
        <w:jc w:val="both"/>
        <w:rPr>
          <w:rFonts w:ascii="Arial Narrow" w:hAnsi="Arial Narrow" w:cs="Arial"/>
          <w:b/>
          <w:color w:val="FF0000"/>
        </w:rPr>
      </w:pPr>
    </w:p>
    <w:p w14:paraId="22A870B9" w14:textId="77777777" w:rsidR="0089238A" w:rsidRPr="000C5B20" w:rsidRDefault="0089238A" w:rsidP="0089238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32F93350" w14:textId="77777777" w:rsidR="0089238A" w:rsidRDefault="0089238A" w:rsidP="0089238A">
      <w:pPr>
        <w:tabs>
          <w:tab w:val="left" w:pos="7380"/>
        </w:tabs>
        <w:ind w:right="83"/>
        <w:jc w:val="both"/>
      </w:pPr>
    </w:p>
    <w:p w14:paraId="1D325031" w14:textId="77777777" w:rsidR="0089238A" w:rsidRDefault="0089238A" w:rsidP="0089238A">
      <w:pPr>
        <w:tabs>
          <w:tab w:val="left" w:pos="7380"/>
        </w:tabs>
        <w:ind w:right="83"/>
      </w:pPr>
    </w:p>
    <w:p w14:paraId="2E3B3042" w14:textId="77777777" w:rsidR="0089238A" w:rsidRDefault="0089238A" w:rsidP="0089238A">
      <w:pPr>
        <w:tabs>
          <w:tab w:val="left" w:pos="7380"/>
        </w:tabs>
        <w:ind w:right="83"/>
      </w:pPr>
    </w:p>
    <w:p w14:paraId="2FB72041" w14:textId="77777777" w:rsidR="0089238A" w:rsidRDefault="0089238A" w:rsidP="0089238A">
      <w:pPr>
        <w:tabs>
          <w:tab w:val="left" w:pos="7380"/>
        </w:tabs>
        <w:ind w:right="83"/>
      </w:pPr>
    </w:p>
    <w:p w14:paraId="1F5D3402" w14:textId="77777777" w:rsidR="0089238A" w:rsidRDefault="0089238A" w:rsidP="0089238A">
      <w:pPr>
        <w:tabs>
          <w:tab w:val="left" w:pos="7380"/>
        </w:tabs>
        <w:ind w:right="83"/>
      </w:pPr>
    </w:p>
    <w:p w14:paraId="55A0F4C3" w14:textId="77777777" w:rsidR="0089238A" w:rsidRDefault="0089238A" w:rsidP="0089238A">
      <w:pPr>
        <w:tabs>
          <w:tab w:val="left" w:pos="7380"/>
        </w:tabs>
        <w:ind w:right="83"/>
      </w:pPr>
    </w:p>
    <w:p w14:paraId="1ADAB3FC" w14:textId="77777777" w:rsidR="0089238A" w:rsidRDefault="0089238A" w:rsidP="0089238A">
      <w:pPr>
        <w:tabs>
          <w:tab w:val="left" w:pos="7380"/>
        </w:tabs>
        <w:ind w:right="83"/>
      </w:pPr>
    </w:p>
    <w:p w14:paraId="5337878A" w14:textId="77777777" w:rsidR="0089238A" w:rsidRDefault="0089238A" w:rsidP="0089238A">
      <w:pPr>
        <w:tabs>
          <w:tab w:val="left" w:pos="7380"/>
        </w:tabs>
        <w:ind w:right="83"/>
      </w:pPr>
    </w:p>
    <w:p w14:paraId="14578D6E" w14:textId="77777777" w:rsidR="0089238A" w:rsidRDefault="0089238A" w:rsidP="0089238A">
      <w:pPr>
        <w:tabs>
          <w:tab w:val="left" w:pos="7380"/>
        </w:tabs>
        <w:ind w:right="83"/>
      </w:pPr>
    </w:p>
    <w:p w14:paraId="7DD975B2" w14:textId="77777777" w:rsidR="0089238A" w:rsidRDefault="0089238A" w:rsidP="0089238A">
      <w:pPr>
        <w:tabs>
          <w:tab w:val="left" w:pos="7380"/>
        </w:tabs>
        <w:ind w:right="83"/>
      </w:pPr>
    </w:p>
    <w:p w14:paraId="1A852B79" w14:textId="77777777" w:rsidR="0089238A" w:rsidRDefault="0089238A" w:rsidP="0089238A">
      <w:pPr>
        <w:tabs>
          <w:tab w:val="left" w:pos="7380"/>
        </w:tabs>
        <w:ind w:right="83"/>
      </w:pPr>
    </w:p>
    <w:p w14:paraId="01E1738A" w14:textId="77777777" w:rsidR="0089238A" w:rsidRDefault="0089238A" w:rsidP="0089238A">
      <w:pPr>
        <w:tabs>
          <w:tab w:val="left" w:pos="7380"/>
        </w:tabs>
        <w:ind w:right="83"/>
      </w:pPr>
    </w:p>
    <w:p w14:paraId="411A198C" w14:textId="77777777" w:rsidR="0089238A" w:rsidRDefault="0089238A" w:rsidP="0089238A">
      <w:pPr>
        <w:tabs>
          <w:tab w:val="left" w:pos="7380"/>
        </w:tabs>
        <w:ind w:right="83"/>
      </w:pPr>
    </w:p>
    <w:p w14:paraId="2152F458" w14:textId="77777777" w:rsidR="0089238A" w:rsidRDefault="0089238A" w:rsidP="0089238A">
      <w:pPr>
        <w:tabs>
          <w:tab w:val="left" w:pos="7380"/>
        </w:tabs>
        <w:ind w:right="83"/>
      </w:pPr>
    </w:p>
    <w:p w14:paraId="06748E57" w14:textId="77777777" w:rsidR="0089238A" w:rsidRDefault="0089238A" w:rsidP="0089238A">
      <w:pPr>
        <w:tabs>
          <w:tab w:val="left" w:pos="7380"/>
        </w:tabs>
        <w:ind w:right="83"/>
      </w:pPr>
    </w:p>
    <w:p w14:paraId="40856630" w14:textId="77777777" w:rsidR="0089238A" w:rsidRDefault="0089238A" w:rsidP="0089238A">
      <w:pPr>
        <w:tabs>
          <w:tab w:val="left" w:pos="7380"/>
        </w:tabs>
        <w:ind w:right="83"/>
      </w:pPr>
    </w:p>
    <w:p w14:paraId="58AE1D52" w14:textId="77777777" w:rsidR="000E71C0" w:rsidRDefault="000E71C0" w:rsidP="0089238A">
      <w:pPr>
        <w:tabs>
          <w:tab w:val="left" w:pos="7380"/>
        </w:tabs>
        <w:ind w:right="83"/>
      </w:pPr>
    </w:p>
    <w:p w14:paraId="2AA7C37C" w14:textId="77777777" w:rsidR="0089238A" w:rsidRDefault="0089238A" w:rsidP="0089238A">
      <w:pPr>
        <w:tabs>
          <w:tab w:val="left" w:pos="7380"/>
        </w:tabs>
        <w:ind w:right="83"/>
      </w:pPr>
    </w:p>
    <w:p w14:paraId="010326B8" w14:textId="77777777" w:rsidR="0089238A" w:rsidRDefault="0089238A" w:rsidP="0089238A">
      <w:pPr>
        <w:tabs>
          <w:tab w:val="left" w:pos="7380"/>
        </w:tabs>
        <w:ind w:right="83"/>
      </w:pPr>
    </w:p>
    <w:p w14:paraId="70F11CEF" w14:textId="77777777" w:rsidR="0089238A" w:rsidRDefault="0089238A" w:rsidP="0089238A">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89238A" w:rsidRPr="006937B4" w14:paraId="7678A000" w14:textId="77777777" w:rsidTr="00AA5304">
        <w:tc>
          <w:tcPr>
            <w:tcW w:w="9228" w:type="dxa"/>
            <w:gridSpan w:val="3"/>
          </w:tcPr>
          <w:p w14:paraId="6CEFF096" w14:textId="77777777" w:rsidR="0089238A" w:rsidRDefault="0089238A" w:rsidP="00AA5304">
            <w:pPr>
              <w:jc w:val="both"/>
              <w:rPr>
                <w:rFonts w:ascii="Arial Narrow" w:hAnsi="Arial Narrow" w:cs="Arial"/>
                <w:b/>
              </w:rPr>
            </w:pPr>
            <w:r>
              <w:rPr>
                <w:rFonts w:ascii="Arial Narrow" w:hAnsi="Arial Narrow" w:cs="Arial"/>
                <w:b/>
              </w:rPr>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4BEDA84C" w14:textId="77777777" w:rsidR="0089238A" w:rsidRPr="006937B4" w:rsidRDefault="0089238A" w:rsidP="00AA5304">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775E448C" w14:textId="77777777" w:rsidR="0089238A" w:rsidRPr="006937B4" w:rsidRDefault="0089238A" w:rsidP="00AA5304">
            <w:pPr>
              <w:ind w:right="-96"/>
              <w:rPr>
                <w:rFonts w:ascii="Arial Narrow" w:hAnsi="Arial Narrow" w:cs="Arial"/>
                <w:b/>
              </w:rPr>
            </w:pPr>
            <w:r w:rsidRPr="006937B4">
              <w:rPr>
                <w:rFonts w:ascii="Arial Narrow" w:hAnsi="Arial Narrow" w:cs="Arial"/>
                <w:b/>
                <w:caps/>
                <w:sz w:val="20"/>
                <w:szCs w:val="20"/>
              </w:rPr>
              <w:t xml:space="preserve">   </w:t>
            </w:r>
          </w:p>
        </w:tc>
      </w:tr>
      <w:tr w:rsidR="0089238A" w:rsidRPr="006937B4" w14:paraId="3F21E1CF" w14:textId="77777777" w:rsidTr="00AA5304">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0C9F04A2" w14:textId="77777777" w:rsidR="0089238A" w:rsidRPr="006937B4" w:rsidRDefault="0089238A" w:rsidP="00AA5304">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14:paraId="4B816C3B" w14:textId="77777777" w:rsidR="0089238A" w:rsidRPr="006937B4" w:rsidRDefault="0089238A" w:rsidP="00AA5304">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v pdf obliki</w:t>
            </w:r>
          </w:p>
        </w:tc>
      </w:tr>
    </w:tbl>
    <w:p w14:paraId="11E09BE4"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70C93D90"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734B9EF1" w14:textId="77777777" w:rsidR="0089238A" w:rsidRPr="006937B4" w:rsidRDefault="0089238A" w:rsidP="0089238A">
      <w:pPr>
        <w:jc w:val="both"/>
        <w:rPr>
          <w:rFonts w:ascii="Arial Narrow" w:hAnsi="Arial Narrow" w:cs="Arial"/>
          <w:sz w:val="20"/>
          <w:szCs w:val="20"/>
        </w:rPr>
      </w:pPr>
    </w:p>
    <w:p w14:paraId="371D7777"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1. Podatki o podizvajalcu:</w:t>
      </w:r>
    </w:p>
    <w:p w14:paraId="007CEA13" w14:textId="77777777" w:rsidR="0089238A" w:rsidRPr="006937B4" w:rsidRDefault="0089238A" w:rsidP="0089238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9238A" w:rsidRPr="006937B4" w14:paraId="457471AE" w14:textId="77777777" w:rsidTr="00AA5304">
        <w:tc>
          <w:tcPr>
            <w:tcW w:w="2268" w:type="dxa"/>
          </w:tcPr>
          <w:p w14:paraId="532C8636"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E259F01" w14:textId="77777777" w:rsidR="0089238A" w:rsidRPr="006937B4" w:rsidRDefault="0089238A" w:rsidP="00AA5304">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3451E96B" w14:textId="77777777" w:rsidR="0089238A" w:rsidRPr="006937B4" w:rsidRDefault="0089238A" w:rsidP="00AA5304">
            <w:pPr>
              <w:jc w:val="both"/>
              <w:rPr>
                <w:rFonts w:ascii="Arial Narrow" w:hAnsi="Arial Narrow" w:cs="Arial"/>
                <w:sz w:val="20"/>
                <w:szCs w:val="20"/>
              </w:rPr>
            </w:pPr>
          </w:p>
        </w:tc>
      </w:tr>
      <w:tr w:rsidR="0089238A" w:rsidRPr="006937B4" w14:paraId="54D7F68A" w14:textId="77777777" w:rsidTr="00AA5304">
        <w:tc>
          <w:tcPr>
            <w:tcW w:w="2268" w:type="dxa"/>
          </w:tcPr>
          <w:p w14:paraId="1F3A08D0" w14:textId="77777777" w:rsidR="0089238A" w:rsidRPr="006937B4" w:rsidRDefault="0089238A" w:rsidP="00AA5304">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1070DCEC" w14:textId="77777777" w:rsidR="0089238A" w:rsidRPr="006937B4" w:rsidRDefault="0089238A" w:rsidP="00AA5304">
            <w:pPr>
              <w:jc w:val="both"/>
              <w:rPr>
                <w:rFonts w:ascii="Arial Narrow" w:hAnsi="Arial Narrow" w:cs="Arial"/>
                <w:sz w:val="20"/>
                <w:szCs w:val="20"/>
              </w:rPr>
            </w:pPr>
          </w:p>
        </w:tc>
      </w:tr>
      <w:tr w:rsidR="0089238A" w:rsidRPr="006937B4" w14:paraId="52317B9C" w14:textId="77777777" w:rsidTr="00AA5304">
        <w:tc>
          <w:tcPr>
            <w:tcW w:w="2268" w:type="dxa"/>
          </w:tcPr>
          <w:p w14:paraId="7C19FDCC" w14:textId="77777777" w:rsidR="0089238A" w:rsidRPr="006937B4" w:rsidRDefault="0089238A" w:rsidP="00AA5304">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telefax, e-naslov):</w:t>
            </w:r>
          </w:p>
        </w:tc>
        <w:tc>
          <w:tcPr>
            <w:tcW w:w="6912" w:type="dxa"/>
          </w:tcPr>
          <w:p w14:paraId="0C2A6A02" w14:textId="77777777" w:rsidR="0089238A" w:rsidRPr="006937B4" w:rsidRDefault="0089238A" w:rsidP="00AA5304">
            <w:pPr>
              <w:jc w:val="both"/>
              <w:rPr>
                <w:rFonts w:ascii="Arial Narrow" w:hAnsi="Arial Narrow" w:cs="Arial"/>
                <w:sz w:val="20"/>
                <w:szCs w:val="20"/>
              </w:rPr>
            </w:pPr>
          </w:p>
        </w:tc>
      </w:tr>
      <w:tr w:rsidR="0089238A" w:rsidRPr="006937B4" w14:paraId="3D7DD4C6" w14:textId="77777777" w:rsidTr="00AA5304">
        <w:tc>
          <w:tcPr>
            <w:tcW w:w="2268" w:type="dxa"/>
          </w:tcPr>
          <w:p w14:paraId="4F5FE1F1"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2C6BC553" w14:textId="77777777" w:rsidR="0089238A" w:rsidRPr="006937B4" w:rsidRDefault="0089238A" w:rsidP="00AA5304">
            <w:pPr>
              <w:jc w:val="both"/>
              <w:rPr>
                <w:rFonts w:ascii="Arial Narrow" w:hAnsi="Arial Narrow" w:cs="Arial"/>
                <w:sz w:val="20"/>
                <w:szCs w:val="20"/>
              </w:rPr>
            </w:pPr>
          </w:p>
        </w:tc>
      </w:tr>
      <w:tr w:rsidR="0089238A" w:rsidRPr="006937B4" w14:paraId="3254F1BC" w14:textId="77777777" w:rsidTr="00AA5304">
        <w:tc>
          <w:tcPr>
            <w:tcW w:w="2268" w:type="dxa"/>
          </w:tcPr>
          <w:p w14:paraId="1F587EAF" w14:textId="77777777" w:rsidR="0089238A" w:rsidRPr="006937B4" w:rsidRDefault="0089238A" w:rsidP="00AA5304">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100AF61" w14:textId="77777777" w:rsidR="0089238A" w:rsidRPr="006937B4" w:rsidRDefault="0089238A" w:rsidP="00AA5304">
            <w:pPr>
              <w:jc w:val="both"/>
              <w:rPr>
                <w:rFonts w:ascii="Arial Narrow" w:hAnsi="Arial Narrow" w:cs="Arial"/>
                <w:sz w:val="20"/>
                <w:szCs w:val="20"/>
              </w:rPr>
            </w:pPr>
          </w:p>
        </w:tc>
      </w:tr>
      <w:tr w:rsidR="0089238A" w:rsidRPr="006937B4" w14:paraId="35477E4E" w14:textId="77777777" w:rsidTr="00AA5304">
        <w:tc>
          <w:tcPr>
            <w:tcW w:w="2268" w:type="dxa"/>
          </w:tcPr>
          <w:p w14:paraId="7FCA766F" w14:textId="77777777" w:rsidR="0089238A" w:rsidRPr="006937B4" w:rsidRDefault="0089238A" w:rsidP="00AA5304">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152E88EC" w14:textId="77777777" w:rsidR="0089238A" w:rsidRPr="006937B4" w:rsidRDefault="0089238A" w:rsidP="00AA5304">
            <w:pPr>
              <w:jc w:val="both"/>
              <w:rPr>
                <w:rFonts w:ascii="Arial Narrow" w:hAnsi="Arial Narrow" w:cs="Arial"/>
                <w:sz w:val="20"/>
                <w:szCs w:val="20"/>
              </w:rPr>
            </w:pPr>
          </w:p>
        </w:tc>
      </w:tr>
      <w:tr w:rsidR="0089238A" w:rsidRPr="006937B4" w14:paraId="070C1772" w14:textId="77777777" w:rsidTr="00AA5304">
        <w:tc>
          <w:tcPr>
            <w:tcW w:w="2268" w:type="dxa"/>
          </w:tcPr>
          <w:p w14:paraId="12C5557F"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376DB6D7" w14:textId="77777777" w:rsidR="0089238A" w:rsidRPr="006937B4" w:rsidRDefault="0089238A" w:rsidP="00AA5304">
            <w:pPr>
              <w:jc w:val="both"/>
              <w:rPr>
                <w:rFonts w:ascii="Arial Narrow" w:hAnsi="Arial Narrow" w:cs="Arial"/>
                <w:sz w:val="20"/>
                <w:szCs w:val="20"/>
              </w:rPr>
            </w:pPr>
          </w:p>
        </w:tc>
      </w:tr>
      <w:tr w:rsidR="0089238A" w:rsidRPr="006937B4" w14:paraId="24DAC92D" w14:textId="77777777" w:rsidTr="00AA5304">
        <w:tc>
          <w:tcPr>
            <w:tcW w:w="2268" w:type="dxa"/>
          </w:tcPr>
          <w:p w14:paraId="75EC32DF"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016899A4" w14:textId="77777777" w:rsidR="0089238A" w:rsidRPr="006937B4" w:rsidRDefault="0089238A" w:rsidP="00AA5304">
            <w:pPr>
              <w:jc w:val="both"/>
              <w:rPr>
                <w:rFonts w:ascii="Arial Narrow" w:hAnsi="Arial Narrow" w:cs="Arial"/>
                <w:sz w:val="20"/>
                <w:szCs w:val="20"/>
              </w:rPr>
            </w:pPr>
          </w:p>
        </w:tc>
      </w:tr>
    </w:tbl>
    <w:p w14:paraId="78647759" w14:textId="77777777" w:rsidR="0089238A" w:rsidRPr="006937B4" w:rsidRDefault="0089238A" w:rsidP="0089238A">
      <w:pPr>
        <w:jc w:val="both"/>
        <w:rPr>
          <w:rFonts w:ascii="Arial Narrow" w:hAnsi="Arial Narrow" w:cs="Arial"/>
          <w:sz w:val="20"/>
          <w:szCs w:val="20"/>
        </w:rPr>
      </w:pPr>
    </w:p>
    <w:p w14:paraId="414378EC"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2. Predmet naročila:</w:t>
      </w:r>
    </w:p>
    <w:p w14:paraId="5482C109" w14:textId="77777777" w:rsidR="0089238A" w:rsidRPr="006937B4" w:rsidRDefault="0089238A" w:rsidP="0089238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9238A" w:rsidRPr="006937B4" w14:paraId="293A5A23" w14:textId="77777777" w:rsidTr="00AA5304">
        <w:tc>
          <w:tcPr>
            <w:tcW w:w="2268" w:type="dxa"/>
          </w:tcPr>
          <w:p w14:paraId="3734652A" w14:textId="77777777" w:rsidR="0089238A" w:rsidRPr="006937B4" w:rsidRDefault="0089238A" w:rsidP="00AA5304">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7019CF80" w14:textId="77777777" w:rsidR="0089238A" w:rsidRPr="006937B4" w:rsidRDefault="0089238A" w:rsidP="00AA5304">
            <w:pPr>
              <w:jc w:val="both"/>
              <w:rPr>
                <w:rFonts w:ascii="Arial Narrow" w:hAnsi="Arial Narrow" w:cs="Arial"/>
                <w:sz w:val="20"/>
                <w:szCs w:val="20"/>
              </w:rPr>
            </w:pPr>
          </w:p>
        </w:tc>
      </w:tr>
      <w:tr w:rsidR="0089238A" w:rsidRPr="006937B4" w14:paraId="4772F36B" w14:textId="77777777" w:rsidTr="00AA5304">
        <w:tc>
          <w:tcPr>
            <w:tcW w:w="2268" w:type="dxa"/>
          </w:tcPr>
          <w:p w14:paraId="3EA0B546"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36571FFD" w14:textId="77777777" w:rsidR="0089238A" w:rsidRPr="006937B4" w:rsidRDefault="0089238A" w:rsidP="00AA5304">
            <w:pPr>
              <w:jc w:val="both"/>
              <w:rPr>
                <w:rFonts w:ascii="Arial Narrow" w:hAnsi="Arial Narrow" w:cs="Arial"/>
                <w:sz w:val="20"/>
                <w:szCs w:val="20"/>
              </w:rPr>
            </w:pPr>
          </w:p>
        </w:tc>
      </w:tr>
      <w:tr w:rsidR="0089238A" w:rsidRPr="006937B4" w14:paraId="56098909" w14:textId="77777777" w:rsidTr="00AA5304">
        <w:tc>
          <w:tcPr>
            <w:tcW w:w="2268" w:type="dxa"/>
          </w:tcPr>
          <w:p w14:paraId="1FF126CA"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0169E1D6" w14:textId="77777777" w:rsidR="0089238A" w:rsidRPr="006937B4" w:rsidRDefault="0089238A" w:rsidP="00AA5304">
            <w:pPr>
              <w:jc w:val="both"/>
              <w:rPr>
                <w:rFonts w:ascii="Arial Narrow" w:hAnsi="Arial Narrow" w:cs="Arial"/>
                <w:sz w:val="20"/>
                <w:szCs w:val="20"/>
              </w:rPr>
            </w:pPr>
          </w:p>
        </w:tc>
      </w:tr>
      <w:tr w:rsidR="0089238A" w:rsidRPr="006937B4" w14:paraId="1418D55D" w14:textId="77777777" w:rsidTr="00AA5304">
        <w:tc>
          <w:tcPr>
            <w:tcW w:w="2268" w:type="dxa"/>
          </w:tcPr>
          <w:p w14:paraId="46DB043F"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5B3ED25B" w14:textId="77777777" w:rsidR="0089238A" w:rsidRPr="006937B4" w:rsidRDefault="0089238A" w:rsidP="00AA5304">
            <w:pPr>
              <w:jc w:val="both"/>
              <w:rPr>
                <w:rFonts w:ascii="Arial Narrow" w:hAnsi="Arial Narrow" w:cs="Arial"/>
                <w:sz w:val="20"/>
                <w:szCs w:val="20"/>
              </w:rPr>
            </w:pPr>
          </w:p>
        </w:tc>
      </w:tr>
      <w:tr w:rsidR="0089238A" w:rsidRPr="006937B4" w14:paraId="4A27453A" w14:textId="77777777" w:rsidTr="00AA5304">
        <w:tc>
          <w:tcPr>
            <w:tcW w:w="2268" w:type="dxa"/>
          </w:tcPr>
          <w:p w14:paraId="17BDFE45"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6ED05A5B" w14:textId="77777777" w:rsidR="0089238A" w:rsidRPr="006937B4" w:rsidRDefault="0089238A" w:rsidP="00AA5304">
            <w:pPr>
              <w:jc w:val="both"/>
              <w:rPr>
                <w:rFonts w:ascii="Arial Narrow" w:hAnsi="Arial Narrow" w:cs="Arial"/>
                <w:sz w:val="20"/>
                <w:szCs w:val="20"/>
              </w:rPr>
            </w:pPr>
          </w:p>
        </w:tc>
      </w:tr>
    </w:tbl>
    <w:p w14:paraId="5F9798C3" w14:textId="77777777" w:rsidR="0089238A" w:rsidRPr="006937B4" w:rsidRDefault="0089238A" w:rsidP="0089238A">
      <w:pPr>
        <w:jc w:val="both"/>
        <w:rPr>
          <w:rFonts w:ascii="Arial Narrow" w:hAnsi="Arial Narrow" w:cs="Arial"/>
          <w:sz w:val="20"/>
          <w:szCs w:val="20"/>
        </w:rPr>
      </w:pPr>
    </w:p>
    <w:p w14:paraId="55CC50BF" w14:textId="77777777" w:rsidR="0089238A" w:rsidRPr="006937B4" w:rsidRDefault="0089238A" w:rsidP="0089238A">
      <w:pPr>
        <w:jc w:val="both"/>
        <w:rPr>
          <w:rFonts w:ascii="Arial Narrow" w:hAnsi="Arial Narrow" w:cs="Arial"/>
          <w:sz w:val="20"/>
          <w:szCs w:val="20"/>
        </w:rPr>
      </w:pPr>
      <w:r w:rsidRPr="006937B4">
        <w:rPr>
          <w:rFonts w:ascii="Arial Narrow" w:hAnsi="Arial Narrow" w:cs="Arial"/>
          <w:sz w:val="20"/>
          <w:szCs w:val="20"/>
        </w:rPr>
        <w:t>Datum: _________________</w:t>
      </w:r>
    </w:p>
    <w:p w14:paraId="1A429C69" w14:textId="77777777" w:rsidR="0089238A" w:rsidRPr="006937B4" w:rsidRDefault="0089238A" w:rsidP="0089238A">
      <w:pPr>
        <w:jc w:val="center"/>
        <w:rPr>
          <w:rFonts w:ascii="Arial Narrow" w:hAnsi="Arial Narrow" w:cs="Arial"/>
          <w:sz w:val="20"/>
          <w:szCs w:val="20"/>
        </w:rPr>
      </w:pPr>
      <w:r w:rsidRPr="006937B4">
        <w:rPr>
          <w:rFonts w:ascii="Arial Narrow" w:hAnsi="Arial Narrow" w:cs="Arial"/>
          <w:sz w:val="20"/>
          <w:szCs w:val="20"/>
        </w:rPr>
        <w:t xml:space="preserve">                                                                                                                                        ____________________________________________</w:t>
      </w:r>
    </w:p>
    <w:p w14:paraId="087726A3" w14:textId="77777777" w:rsidR="00820CC1" w:rsidRPr="00820CC1" w:rsidRDefault="0089238A" w:rsidP="00820CC1">
      <w:pPr>
        <w:tabs>
          <w:tab w:val="right" w:pos="8850"/>
        </w:tabs>
        <w:jc w:val="center"/>
        <w:rPr>
          <w:rFonts w:ascii="Arial Narrow" w:hAnsi="Arial Narrow" w:cs="Arial"/>
          <w:sz w:val="20"/>
          <w:szCs w:val="20"/>
        </w:rPr>
      </w:pPr>
      <w:r w:rsidRPr="006937B4">
        <w:rPr>
          <w:rFonts w:ascii="Arial Narrow" w:hAnsi="Arial Narrow" w:cs="Arial"/>
          <w:sz w:val="20"/>
          <w:szCs w:val="20"/>
        </w:rPr>
        <w:t xml:space="preserve">žig in podpis zakonitega zastopnika ponudnika/glavnega izvajalca </w:t>
      </w:r>
    </w:p>
    <w:p w14:paraId="5E12016C" w14:textId="77777777" w:rsidR="0089238A" w:rsidRPr="006937B4" w:rsidRDefault="0089238A" w:rsidP="0089238A">
      <w:pPr>
        <w:jc w:val="both"/>
        <w:rPr>
          <w:rFonts w:ascii="Arial Narrow" w:hAnsi="Arial Narrow" w:cs="Arial"/>
          <w:b/>
          <w:sz w:val="20"/>
          <w:szCs w:val="20"/>
          <w:u w:val="single"/>
        </w:rPr>
      </w:pPr>
    </w:p>
    <w:p w14:paraId="73CD6DA3" w14:textId="77777777" w:rsidR="0089238A" w:rsidRPr="006937B4" w:rsidRDefault="0089238A" w:rsidP="0089238A">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2AF40B84" w14:textId="77777777" w:rsidR="0089238A" w:rsidRPr="006937B4" w:rsidRDefault="0089238A" w:rsidP="0089238A">
      <w:pPr>
        <w:rPr>
          <w:rFonts w:ascii="Arial Narrow" w:hAnsi="Arial Narrow" w:cs="Arial"/>
          <w:sz w:val="20"/>
          <w:szCs w:val="20"/>
        </w:rPr>
      </w:pPr>
    </w:p>
    <w:p w14:paraId="6F6A7FD2" w14:textId="77777777" w:rsidR="0089238A" w:rsidRPr="006937B4" w:rsidRDefault="0089238A" w:rsidP="0089238A">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3B69652" w14:textId="77777777" w:rsidR="0089238A" w:rsidRPr="006937B4" w:rsidRDefault="0089238A" w:rsidP="0089238A">
      <w:pPr>
        <w:jc w:val="center"/>
        <w:rPr>
          <w:rFonts w:ascii="Arial Narrow" w:hAnsi="Arial Narrow" w:cs="Arial"/>
          <w:b/>
          <w:sz w:val="20"/>
          <w:szCs w:val="20"/>
        </w:rPr>
      </w:pPr>
    </w:p>
    <w:p w14:paraId="6EB1AB84" w14:textId="77777777" w:rsidR="0089238A" w:rsidRPr="006937B4" w:rsidRDefault="0089238A" w:rsidP="00820CC1">
      <w:pPr>
        <w:jc w:val="center"/>
        <w:rPr>
          <w:rFonts w:ascii="Arial Narrow" w:hAnsi="Arial Narrow" w:cs="Arial"/>
          <w:b/>
          <w:sz w:val="20"/>
          <w:szCs w:val="20"/>
        </w:rPr>
      </w:pPr>
      <w:r w:rsidRPr="006937B4">
        <w:rPr>
          <w:rFonts w:ascii="Arial Narrow" w:hAnsi="Arial Narrow" w:cs="Arial"/>
          <w:b/>
          <w:sz w:val="20"/>
          <w:szCs w:val="20"/>
        </w:rPr>
        <w:t>I Z J A V L J A M,</w:t>
      </w:r>
    </w:p>
    <w:p w14:paraId="310DDE17"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7C0DEAFF" w14:textId="77777777" w:rsidR="0089238A" w:rsidRPr="006937B4" w:rsidRDefault="0089238A" w:rsidP="0089238A">
      <w:pPr>
        <w:jc w:val="both"/>
        <w:rPr>
          <w:rFonts w:ascii="Arial Narrow" w:hAnsi="Arial Narrow" w:cs="Arial"/>
          <w:sz w:val="20"/>
          <w:szCs w:val="20"/>
        </w:rPr>
      </w:pPr>
    </w:p>
    <w:p w14:paraId="3CFD4640" w14:textId="77777777" w:rsidR="00820CC1" w:rsidRDefault="0089238A" w:rsidP="00820CC1">
      <w:pPr>
        <w:jc w:val="both"/>
        <w:rPr>
          <w:rFonts w:ascii="Arial Narrow" w:hAnsi="Arial Narrow" w:cs="Arial"/>
          <w:sz w:val="20"/>
          <w:szCs w:val="20"/>
        </w:rPr>
      </w:pPr>
      <w:r w:rsidRPr="006937B4">
        <w:rPr>
          <w:rFonts w:ascii="Arial Narrow" w:hAnsi="Arial Narrow" w:cs="Arial"/>
          <w:sz w:val="20"/>
          <w:szCs w:val="20"/>
        </w:rPr>
        <w:t>Datum: __________</w:t>
      </w:r>
    </w:p>
    <w:p w14:paraId="5B7CEAC7" w14:textId="77777777" w:rsidR="00820CC1" w:rsidRDefault="00820CC1" w:rsidP="00820CC1">
      <w:pPr>
        <w:jc w:val="right"/>
        <w:rPr>
          <w:rFonts w:ascii="Arial Narrow" w:hAnsi="Arial Narrow" w:cs="Arial"/>
          <w:sz w:val="20"/>
          <w:szCs w:val="20"/>
        </w:rPr>
      </w:pPr>
      <w:r>
        <w:rPr>
          <w:rFonts w:ascii="Arial Narrow" w:hAnsi="Arial Narrow" w:cs="Arial"/>
          <w:sz w:val="20"/>
          <w:szCs w:val="20"/>
        </w:rPr>
        <w:t>____________________________________________________</w:t>
      </w:r>
    </w:p>
    <w:p w14:paraId="6247B2DA" w14:textId="77777777" w:rsidR="00526E97" w:rsidRDefault="0089238A" w:rsidP="007B20D4">
      <w:pPr>
        <w:jc w:val="right"/>
        <w:rPr>
          <w:rFonts w:ascii="Arial Narrow" w:hAnsi="Arial Narrow" w:cs="Arial"/>
          <w:sz w:val="20"/>
          <w:szCs w:val="20"/>
        </w:rPr>
      </w:pPr>
      <w:r w:rsidRPr="006937B4">
        <w:rPr>
          <w:rFonts w:ascii="Arial Narrow" w:hAnsi="Arial Narrow" w:cs="Arial"/>
          <w:sz w:val="20"/>
          <w:szCs w:val="20"/>
        </w:rPr>
        <w:t xml:space="preserve">žig in podpis zakonitega zastopnika/pooblaščenca </w:t>
      </w:r>
      <w:r w:rsidR="007B20D4">
        <w:rPr>
          <w:rFonts w:ascii="Arial Narrow" w:hAnsi="Arial Narrow" w:cs="Arial"/>
          <w:sz w:val="20"/>
          <w:szCs w:val="20"/>
        </w:rPr>
        <w:t>podizvajalca</w:t>
      </w:r>
    </w:p>
    <w:p w14:paraId="73A537DF" w14:textId="77777777" w:rsidR="0089238A" w:rsidRDefault="0089238A" w:rsidP="0089238A">
      <w:pPr>
        <w:jc w:val="center"/>
        <w:rPr>
          <w:rFonts w:ascii="Arial Narrow" w:hAnsi="Arial Narrow"/>
          <w:b/>
        </w:rPr>
      </w:pPr>
      <w:r>
        <w:rPr>
          <w:rFonts w:ascii="Arial Narrow" w:hAnsi="Arial Narrow"/>
          <w:b/>
        </w:rPr>
        <w:t>NAVODILO ZA IZPOLNJEVANJE PREDRAČUNA (DRUGI DOKUMENTI)</w:t>
      </w:r>
      <w:r w:rsidR="007B6630">
        <w:rPr>
          <w:rFonts w:ascii="Arial Narrow" w:hAnsi="Arial Narrow"/>
          <w:b/>
        </w:rPr>
        <w:t>:</w:t>
      </w:r>
    </w:p>
    <w:p w14:paraId="245D6EAF" w14:textId="77777777" w:rsidR="00AB4A9D" w:rsidRDefault="00AB4A9D" w:rsidP="0089238A">
      <w:pPr>
        <w:jc w:val="center"/>
        <w:rPr>
          <w:rFonts w:ascii="Arial Narrow" w:hAnsi="Arial Narrow"/>
          <w:b/>
        </w:rPr>
      </w:pPr>
    </w:p>
    <w:p w14:paraId="2F6BEF0A" w14:textId="77777777" w:rsidR="009616D3" w:rsidRDefault="009616D3" w:rsidP="009616D3">
      <w:pPr>
        <w:tabs>
          <w:tab w:val="right" w:pos="8850"/>
        </w:tabs>
        <w:rPr>
          <w:rFonts w:ascii="Arial Narrow" w:hAnsi="Arial Narrow"/>
          <w:b/>
        </w:rPr>
      </w:pPr>
    </w:p>
    <w:p w14:paraId="5ABE26B3" w14:textId="77777777" w:rsidR="00E37073" w:rsidRDefault="009616D3" w:rsidP="009616D3">
      <w:pPr>
        <w:tabs>
          <w:tab w:val="right" w:pos="8850"/>
        </w:tabs>
        <w:rPr>
          <w:rFonts w:ascii="Arial Narrow" w:hAnsi="Arial Narrow" w:cs="Arial"/>
          <w:b/>
        </w:rPr>
      </w:pPr>
      <w:r w:rsidRPr="00E37073">
        <w:rPr>
          <w:rFonts w:ascii="Arial Narrow" w:hAnsi="Arial Narrow" w:cs="Arial"/>
          <w:b/>
        </w:rPr>
        <w:t xml:space="preserve">PONUDNIK </w:t>
      </w:r>
      <w:r w:rsidR="00E37073" w:rsidRPr="00E37073">
        <w:rPr>
          <w:rFonts w:ascii="Arial Narrow" w:hAnsi="Arial Narrow" w:cs="Arial"/>
          <w:b/>
        </w:rPr>
        <w:t xml:space="preserve">V SISTEMU e-JN </w:t>
      </w:r>
      <w:r w:rsidRPr="00E37073">
        <w:rPr>
          <w:rFonts w:ascii="Arial Narrow" w:hAnsi="Arial Narrow" w:cs="Arial"/>
          <w:b/>
        </w:rPr>
        <w:t>PREDLOŽI</w:t>
      </w:r>
      <w:r w:rsidR="00E37073">
        <w:rPr>
          <w:rFonts w:ascii="Arial Narrow" w:hAnsi="Arial Narrow" w:cs="Arial"/>
          <w:b/>
        </w:rPr>
        <w:t>:</w:t>
      </w:r>
    </w:p>
    <w:p w14:paraId="4BDF9996" w14:textId="77777777" w:rsidR="00731FEC" w:rsidRDefault="00731FEC" w:rsidP="009616D3">
      <w:pPr>
        <w:tabs>
          <w:tab w:val="right" w:pos="8850"/>
        </w:tabs>
        <w:rPr>
          <w:rFonts w:ascii="Arial Narrow" w:hAnsi="Arial Narrow" w:cs="Arial"/>
          <w:b/>
        </w:rPr>
      </w:pPr>
    </w:p>
    <w:p w14:paraId="5C13F34C" w14:textId="77777777" w:rsidR="00731FEC" w:rsidRDefault="00731FEC" w:rsidP="00E37073">
      <w:pPr>
        <w:pStyle w:val="Odstavekseznama"/>
        <w:numPr>
          <w:ilvl w:val="1"/>
          <w:numId w:val="15"/>
        </w:numPr>
        <w:tabs>
          <w:tab w:val="right" w:pos="8850"/>
        </w:tabs>
        <w:rPr>
          <w:rFonts w:ascii="Arial Narrow" w:hAnsi="Arial Narrow" w:cs="Arial"/>
          <w:b/>
        </w:rPr>
      </w:pPr>
      <w:r w:rsidRPr="00E37073">
        <w:rPr>
          <w:rFonts w:ascii="Arial Narrow" w:hAnsi="Arial Narrow" w:cs="Arial"/>
          <w:b/>
        </w:rPr>
        <w:t xml:space="preserve">V RAZDELEK </w:t>
      </w:r>
      <w:r w:rsidRPr="00731FEC">
        <w:rPr>
          <w:rFonts w:ascii="Arial Narrow" w:hAnsi="Arial Narrow" w:cs="Arial"/>
          <w:b/>
          <w:color w:val="0000FF"/>
        </w:rPr>
        <w:t>»PREDRAČUN«</w:t>
      </w:r>
      <w:r w:rsidRPr="00731FEC">
        <w:rPr>
          <w:rFonts w:ascii="Arial Narrow" w:hAnsi="Arial Narrow" w:cs="Arial"/>
          <w:b/>
        </w:rPr>
        <w:t xml:space="preserve"> </w:t>
      </w:r>
      <w:r w:rsidRPr="00E37073">
        <w:rPr>
          <w:rFonts w:ascii="Arial Narrow" w:hAnsi="Arial Narrow" w:cs="Arial"/>
          <w:b/>
        </w:rPr>
        <w:t>IZPOLNJEN OBRAZEC</w:t>
      </w:r>
      <w:r>
        <w:rPr>
          <w:rFonts w:ascii="Arial Narrow" w:hAnsi="Arial Narrow" w:cs="Arial"/>
          <w:b/>
        </w:rPr>
        <w:t xml:space="preserve"> »POVZETEK PREDRAČUNA</w:t>
      </w:r>
      <w:r w:rsidR="00836B7D">
        <w:rPr>
          <w:rFonts w:ascii="Arial Narrow" w:hAnsi="Arial Narrow" w:cs="Arial"/>
          <w:b/>
        </w:rPr>
        <w:t xml:space="preserve"> (REKAPITULACIJA ) V </w:t>
      </w:r>
      <w:r w:rsidR="00836B7D">
        <w:rPr>
          <w:rFonts w:ascii="Arial Narrow" w:hAnsi="Arial Narrow" w:cs="Arial"/>
          <w:b/>
          <w:color w:val="0000FF"/>
        </w:rPr>
        <w:t>PDF OBLI</w:t>
      </w:r>
      <w:r w:rsidR="00836B7D" w:rsidRPr="00836B7D">
        <w:rPr>
          <w:rFonts w:ascii="Arial Narrow" w:hAnsi="Arial Narrow" w:cs="Arial"/>
          <w:b/>
          <w:color w:val="0000FF"/>
        </w:rPr>
        <w:t xml:space="preserve">KI </w:t>
      </w:r>
      <w:r w:rsidR="00836B7D">
        <w:rPr>
          <w:rFonts w:ascii="Arial Narrow" w:hAnsi="Arial Narrow" w:cs="Arial"/>
          <w:b/>
        </w:rPr>
        <w:t xml:space="preserve">IN </w:t>
      </w:r>
    </w:p>
    <w:p w14:paraId="0469825B" w14:textId="77777777" w:rsidR="00836B7D" w:rsidRDefault="00836B7D" w:rsidP="00836B7D">
      <w:pPr>
        <w:pStyle w:val="Odstavekseznama"/>
        <w:tabs>
          <w:tab w:val="right" w:pos="8850"/>
        </w:tabs>
        <w:ind w:left="1440"/>
        <w:rPr>
          <w:rFonts w:ascii="Arial Narrow" w:hAnsi="Arial Narrow" w:cs="Arial"/>
          <w:b/>
        </w:rPr>
      </w:pPr>
    </w:p>
    <w:p w14:paraId="5EBA8512" w14:textId="77777777" w:rsidR="00731FEC" w:rsidRPr="00731FEC" w:rsidRDefault="00731FEC" w:rsidP="00731FEC">
      <w:pPr>
        <w:pStyle w:val="Odstavekseznama"/>
        <w:numPr>
          <w:ilvl w:val="1"/>
          <w:numId w:val="15"/>
        </w:numPr>
        <w:tabs>
          <w:tab w:val="right" w:pos="8850"/>
        </w:tabs>
        <w:rPr>
          <w:rFonts w:ascii="Arial Narrow" w:hAnsi="Arial Narrow" w:cs="Arial"/>
          <w:b/>
        </w:rPr>
      </w:pPr>
      <w:r w:rsidRPr="00E37073">
        <w:rPr>
          <w:rFonts w:ascii="Arial Narrow" w:hAnsi="Arial Narrow" w:cs="Arial"/>
          <w:b/>
        </w:rPr>
        <w:t xml:space="preserve">V RAZDELEK  </w:t>
      </w:r>
      <w:r w:rsidRPr="00E37073">
        <w:rPr>
          <w:rFonts w:ascii="Arial Narrow" w:hAnsi="Arial Narrow" w:cs="Arial"/>
          <w:b/>
          <w:color w:val="0000FF"/>
        </w:rPr>
        <w:t>»DRUGI DOKUMENTI«</w:t>
      </w:r>
      <w:r>
        <w:rPr>
          <w:rFonts w:ascii="Arial Narrow" w:hAnsi="Arial Narrow" w:cs="Arial"/>
          <w:b/>
          <w:color w:val="0000FF"/>
        </w:rPr>
        <w:t xml:space="preserve"> </w:t>
      </w:r>
      <w:r w:rsidRPr="00E37073">
        <w:rPr>
          <w:rFonts w:ascii="Arial Narrow" w:hAnsi="Arial Narrow" w:cs="Arial"/>
          <w:b/>
        </w:rPr>
        <w:t xml:space="preserve">IZPOLNJEN OBRAZEC PREDRAČUNA </w:t>
      </w:r>
      <w:r w:rsidRPr="00E37073">
        <w:rPr>
          <w:rFonts w:ascii="Arial Narrow" w:hAnsi="Arial Narrow" w:cs="Arial"/>
          <w:b/>
          <w:color w:val="0000FF"/>
        </w:rPr>
        <w:t>V</w:t>
      </w:r>
      <w:r w:rsidRPr="00E37073">
        <w:rPr>
          <w:rFonts w:ascii="Arial Narrow" w:hAnsi="Arial Narrow" w:cs="Arial"/>
          <w:b/>
        </w:rPr>
        <w:t xml:space="preserve"> </w:t>
      </w:r>
      <w:r w:rsidRPr="00E37073">
        <w:rPr>
          <w:rFonts w:ascii="Arial Narrow" w:hAnsi="Arial Narrow" w:cs="Arial"/>
          <w:b/>
          <w:color w:val="0000FF"/>
        </w:rPr>
        <w:t>EXCEL OBLIK</w:t>
      </w:r>
      <w:r>
        <w:rPr>
          <w:rFonts w:ascii="Arial Narrow" w:hAnsi="Arial Narrow" w:cs="Arial"/>
          <w:b/>
          <w:color w:val="0000FF"/>
        </w:rPr>
        <w:t>I</w:t>
      </w:r>
      <w:r w:rsidR="00836B7D">
        <w:rPr>
          <w:rFonts w:ascii="Arial Narrow" w:hAnsi="Arial Narrow" w:cs="Arial"/>
          <w:b/>
          <w:color w:val="0000FF"/>
        </w:rPr>
        <w:t>.</w:t>
      </w:r>
    </w:p>
    <w:p w14:paraId="348FDD3B" w14:textId="77777777" w:rsidR="00731FEC" w:rsidRDefault="00731FEC" w:rsidP="00731FEC">
      <w:pPr>
        <w:pStyle w:val="Odstavekseznama"/>
        <w:tabs>
          <w:tab w:val="right" w:pos="8850"/>
        </w:tabs>
        <w:ind w:left="1440"/>
        <w:rPr>
          <w:rFonts w:ascii="Arial Narrow" w:hAnsi="Arial Narrow" w:cs="Arial"/>
          <w:b/>
        </w:rPr>
      </w:pPr>
      <w:r>
        <w:rPr>
          <w:rFonts w:ascii="Arial Narrow" w:hAnsi="Arial Narrow" w:cs="Arial"/>
          <w:b/>
        </w:rPr>
        <w:t xml:space="preserve"> </w:t>
      </w:r>
    </w:p>
    <w:p w14:paraId="0E26E42C" w14:textId="77777777" w:rsidR="009616D3" w:rsidRPr="00731FEC" w:rsidRDefault="009616D3" w:rsidP="00731FEC">
      <w:pPr>
        <w:tabs>
          <w:tab w:val="right" w:pos="8850"/>
        </w:tabs>
        <w:ind w:left="1080"/>
        <w:rPr>
          <w:rFonts w:ascii="Arial Narrow" w:hAnsi="Arial Narrow" w:cs="Arial"/>
          <w:b/>
        </w:rPr>
      </w:pPr>
    </w:p>
    <w:p w14:paraId="050C2742" w14:textId="77777777" w:rsidR="009616D3" w:rsidRDefault="009616D3" w:rsidP="009616D3">
      <w:pPr>
        <w:tabs>
          <w:tab w:val="right" w:pos="8850"/>
        </w:tabs>
        <w:rPr>
          <w:rFonts w:ascii="Arial Narrow" w:hAnsi="Arial Narrow" w:cs="Arial"/>
          <w:sz w:val="20"/>
          <w:szCs w:val="20"/>
        </w:rPr>
      </w:pPr>
    </w:p>
    <w:p w14:paraId="3E4AB617" w14:textId="77777777" w:rsidR="00A253F8" w:rsidRDefault="00A253F8" w:rsidP="0089238A">
      <w:pPr>
        <w:tabs>
          <w:tab w:val="right" w:pos="8850"/>
        </w:tabs>
        <w:rPr>
          <w:rFonts w:ascii="Arial Narrow" w:hAnsi="Arial Narrow" w:cs="Arial"/>
          <w:sz w:val="20"/>
          <w:szCs w:val="20"/>
        </w:rPr>
      </w:pPr>
    </w:p>
    <w:p w14:paraId="53386326" w14:textId="77777777" w:rsidR="00A253F8" w:rsidRDefault="00A253F8" w:rsidP="0089238A">
      <w:pPr>
        <w:tabs>
          <w:tab w:val="right" w:pos="8850"/>
        </w:tabs>
        <w:rPr>
          <w:rFonts w:ascii="Arial Narrow" w:hAnsi="Arial Narrow" w:cs="Arial"/>
          <w:sz w:val="20"/>
          <w:szCs w:val="20"/>
        </w:rPr>
      </w:pPr>
    </w:p>
    <w:p w14:paraId="35409DFE" w14:textId="77777777" w:rsidR="001F52A1" w:rsidRDefault="001F52A1" w:rsidP="0089238A">
      <w:pPr>
        <w:tabs>
          <w:tab w:val="right" w:pos="8850"/>
        </w:tabs>
        <w:rPr>
          <w:rFonts w:ascii="Arial Narrow" w:hAnsi="Arial Narrow" w:cs="Arial"/>
          <w:sz w:val="20"/>
          <w:szCs w:val="20"/>
        </w:rPr>
      </w:pPr>
    </w:p>
    <w:p w14:paraId="0AF9F66A" w14:textId="77777777" w:rsidR="001F52A1" w:rsidRDefault="001F52A1" w:rsidP="0089238A">
      <w:pPr>
        <w:tabs>
          <w:tab w:val="right" w:pos="8850"/>
        </w:tabs>
        <w:rPr>
          <w:rFonts w:ascii="Arial Narrow" w:hAnsi="Arial Narrow" w:cs="Arial"/>
          <w:sz w:val="20"/>
          <w:szCs w:val="20"/>
        </w:rPr>
      </w:pPr>
    </w:p>
    <w:p w14:paraId="326EEB85" w14:textId="77777777" w:rsidR="001F52A1" w:rsidRDefault="001F52A1" w:rsidP="0089238A">
      <w:pPr>
        <w:tabs>
          <w:tab w:val="right" w:pos="8850"/>
        </w:tabs>
        <w:rPr>
          <w:rFonts w:ascii="Arial Narrow" w:hAnsi="Arial Narrow" w:cs="Arial"/>
          <w:sz w:val="20"/>
          <w:szCs w:val="20"/>
        </w:rPr>
      </w:pPr>
    </w:p>
    <w:p w14:paraId="644E0AD5" w14:textId="77777777" w:rsidR="001F52A1" w:rsidRDefault="001F52A1" w:rsidP="0089238A">
      <w:pPr>
        <w:tabs>
          <w:tab w:val="right" w:pos="8850"/>
        </w:tabs>
        <w:rPr>
          <w:rFonts w:ascii="Arial Narrow" w:hAnsi="Arial Narrow" w:cs="Arial"/>
          <w:sz w:val="20"/>
          <w:szCs w:val="20"/>
        </w:rPr>
      </w:pPr>
    </w:p>
    <w:p w14:paraId="21026C17" w14:textId="77777777" w:rsidR="001F52A1" w:rsidRDefault="001F52A1" w:rsidP="0089238A">
      <w:pPr>
        <w:tabs>
          <w:tab w:val="right" w:pos="8850"/>
        </w:tabs>
        <w:rPr>
          <w:rFonts w:ascii="Arial Narrow" w:hAnsi="Arial Narrow" w:cs="Arial"/>
          <w:sz w:val="20"/>
          <w:szCs w:val="20"/>
        </w:rPr>
      </w:pPr>
    </w:p>
    <w:p w14:paraId="74F9789B" w14:textId="77777777" w:rsidR="001F52A1" w:rsidRDefault="001F52A1" w:rsidP="0089238A">
      <w:pPr>
        <w:tabs>
          <w:tab w:val="right" w:pos="8850"/>
        </w:tabs>
        <w:rPr>
          <w:rFonts w:ascii="Arial Narrow" w:hAnsi="Arial Narrow" w:cs="Arial"/>
          <w:sz w:val="20"/>
          <w:szCs w:val="20"/>
        </w:rPr>
      </w:pPr>
    </w:p>
    <w:p w14:paraId="2194D2BD" w14:textId="77777777" w:rsidR="00A253F8" w:rsidRDefault="00A253F8" w:rsidP="0089238A">
      <w:pPr>
        <w:tabs>
          <w:tab w:val="right" w:pos="8850"/>
        </w:tabs>
        <w:rPr>
          <w:rFonts w:ascii="Arial Narrow" w:hAnsi="Arial Narrow" w:cs="Arial"/>
          <w:sz w:val="20"/>
          <w:szCs w:val="20"/>
        </w:rPr>
      </w:pPr>
    </w:p>
    <w:p w14:paraId="65655D06" w14:textId="77777777" w:rsidR="00A253F8" w:rsidRDefault="00A253F8" w:rsidP="0089238A">
      <w:pPr>
        <w:tabs>
          <w:tab w:val="right" w:pos="8850"/>
        </w:tabs>
        <w:rPr>
          <w:rFonts w:ascii="Arial Narrow" w:hAnsi="Arial Narrow" w:cs="Arial"/>
          <w:sz w:val="20"/>
          <w:szCs w:val="20"/>
        </w:rPr>
      </w:pPr>
    </w:p>
    <w:p w14:paraId="7CAE8A24" w14:textId="77777777" w:rsidR="00A253F8" w:rsidRDefault="00A253F8" w:rsidP="0089238A">
      <w:pPr>
        <w:tabs>
          <w:tab w:val="right" w:pos="8850"/>
        </w:tabs>
        <w:rPr>
          <w:rFonts w:ascii="Arial Narrow" w:hAnsi="Arial Narrow" w:cs="Arial"/>
          <w:sz w:val="20"/>
          <w:szCs w:val="20"/>
        </w:rPr>
      </w:pPr>
    </w:p>
    <w:p w14:paraId="4EF6748C" w14:textId="77777777" w:rsidR="00A253F8" w:rsidRDefault="00A253F8" w:rsidP="0089238A">
      <w:pPr>
        <w:tabs>
          <w:tab w:val="right" w:pos="8850"/>
        </w:tabs>
        <w:rPr>
          <w:rFonts w:ascii="Arial Narrow" w:hAnsi="Arial Narrow" w:cs="Arial"/>
          <w:sz w:val="20"/>
          <w:szCs w:val="20"/>
        </w:rPr>
      </w:pPr>
    </w:p>
    <w:p w14:paraId="5FE2073C" w14:textId="77777777" w:rsidR="00A253F8" w:rsidRDefault="00A253F8" w:rsidP="0089238A">
      <w:pPr>
        <w:tabs>
          <w:tab w:val="right" w:pos="8850"/>
        </w:tabs>
        <w:rPr>
          <w:rFonts w:ascii="Arial Narrow" w:hAnsi="Arial Narrow" w:cs="Arial"/>
          <w:sz w:val="20"/>
          <w:szCs w:val="20"/>
        </w:rPr>
      </w:pPr>
    </w:p>
    <w:p w14:paraId="7D3C639B" w14:textId="77777777" w:rsidR="00A253F8" w:rsidRDefault="00A253F8" w:rsidP="0089238A">
      <w:pPr>
        <w:tabs>
          <w:tab w:val="right" w:pos="8850"/>
        </w:tabs>
        <w:rPr>
          <w:rFonts w:ascii="Arial Narrow" w:hAnsi="Arial Narrow" w:cs="Arial"/>
          <w:sz w:val="20"/>
          <w:szCs w:val="20"/>
        </w:rPr>
      </w:pPr>
    </w:p>
    <w:p w14:paraId="10C63735" w14:textId="77777777" w:rsidR="00A253F8" w:rsidRDefault="00A253F8" w:rsidP="0089238A">
      <w:pPr>
        <w:tabs>
          <w:tab w:val="right" w:pos="8850"/>
        </w:tabs>
        <w:rPr>
          <w:rFonts w:ascii="Arial Narrow" w:hAnsi="Arial Narrow" w:cs="Arial"/>
          <w:sz w:val="20"/>
          <w:szCs w:val="20"/>
        </w:rPr>
      </w:pPr>
    </w:p>
    <w:p w14:paraId="1F40B683" w14:textId="77777777" w:rsidR="00A253F8" w:rsidRDefault="00A253F8" w:rsidP="0089238A">
      <w:pPr>
        <w:tabs>
          <w:tab w:val="right" w:pos="8850"/>
        </w:tabs>
        <w:rPr>
          <w:rFonts w:ascii="Arial Narrow" w:hAnsi="Arial Narrow" w:cs="Arial"/>
          <w:sz w:val="20"/>
          <w:szCs w:val="20"/>
        </w:rPr>
      </w:pPr>
    </w:p>
    <w:p w14:paraId="10A6734B" w14:textId="77777777" w:rsidR="00414A25" w:rsidRDefault="00414A25" w:rsidP="0089238A">
      <w:pPr>
        <w:tabs>
          <w:tab w:val="right" w:pos="8850"/>
        </w:tabs>
        <w:rPr>
          <w:rFonts w:ascii="Arial Narrow" w:hAnsi="Arial Narrow" w:cs="Arial"/>
          <w:sz w:val="20"/>
          <w:szCs w:val="20"/>
        </w:rPr>
      </w:pPr>
    </w:p>
    <w:p w14:paraId="5CA1C475" w14:textId="77777777" w:rsidR="003E4115" w:rsidRDefault="003E4115" w:rsidP="0089238A">
      <w:pPr>
        <w:tabs>
          <w:tab w:val="right" w:pos="8850"/>
        </w:tabs>
        <w:rPr>
          <w:rFonts w:ascii="Arial Narrow" w:hAnsi="Arial Narrow" w:cs="Arial"/>
          <w:sz w:val="20"/>
          <w:szCs w:val="20"/>
        </w:rPr>
      </w:pPr>
    </w:p>
    <w:p w14:paraId="44FAAFE5" w14:textId="77777777" w:rsidR="003E4115" w:rsidRDefault="003E4115" w:rsidP="0089238A">
      <w:pPr>
        <w:tabs>
          <w:tab w:val="right" w:pos="8850"/>
        </w:tabs>
        <w:rPr>
          <w:rFonts w:ascii="Arial Narrow" w:hAnsi="Arial Narrow" w:cs="Arial"/>
          <w:sz w:val="20"/>
          <w:szCs w:val="20"/>
        </w:rPr>
      </w:pPr>
    </w:p>
    <w:p w14:paraId="603AB38A" w14:textId="77777777" w:rsidR="003E4115" w:rsidRDefault="003E4115" w:rsidP="0089238A">
      <w:pPr>
        <w:tabs>
          <w:tab w:val="right" w:pos="8850"/>
        </w:tabs>
        <w:rPr>
          <w:rFonts w:ascii="Arial Narrow" w:hAnsi="Arial Narrow" w:cs="Arial"/>
          <w:sz w:val="20"/>
          <w:szCs w:val="20"/>
        </w:rPr>
      </w:pPr>
    </w:p>
    <w:p w14:paraId="47069CAF" w14:textId="77777777" w:rsidR="009616D3" w:rsidRDefault="009616D3" w:rsidP="0089238A">
      <w:pPr>
        <w:tabs>
          <w:tab w:val="right" w:pos="8850"/>
        </w:tabs>
        <w:rPr>
          <w:rFonts w:ascii="Arial Narrow" w:hAnsi="Arial Narrow" w:cs="Arial"/>
          <w:sz w:val="20"/>
          <w:szCs w:val="20"/>
        </w:rPr>
      </w:pPr>
    </w:p>
    <w:p w14:paraId="63B5C076" w14:textId="77777777" w:rsidR="009616D3" w:rsidRDefault="009616D3" w:rsidP="0089238A">
      <w:pPr>
        <w:tabs>
          <w:tab w:val="right" w:pos="8850"/>
        </w:tabs>
        <w:rPr>
          <w:rFonts w:ascii="Arial Narrow" w:hAnsi="Arial Narrow" w:cs="Arial"/>
          <w:sz w:val="20"/>
          <w:szCs w:val="20"/>
        </w:rPr>
      </w:pPr>
    </w:p>
    <w:p w14:paraId="4EA5555E" w14:textId="77777777" w:rsidR="009616D3" w:rsidRDefault="009616D3" w:rsidP="0089238A">
      <w:pPr>
        <w:tabs>
          <w:tab w:val="right" w:pos="8850"/>
        </w:tabs>
        <w:rPr>
          <w:rFonts w:ascii="Arial Narrow" w:hAnsi="Arial Narrow" w:cs="Arial"/>
          <w:sz w:val="20"/>
          <w:szCs w:val="20"/>
        </w:rPr>
      </w:pPr>
    </w:p>
    <w:p w14:paraId="37C8E392" w14:textId="77777777" w:rsidR="009616D3" w:rsidRDefault="009616D3" w:rsidP="0089238A">
      <w:pPr>
        <w:tabs>
          <w:tab w:val="right" w:pos="8850"/>
        </w:tabs>
        <w:rPr>
          <w:rFonts w:ascii="Arial Narrow" w:hAnsi="Arial Narrow" w:cs="Arial"/>
          <w:sz w:val="20"/>
          <w:szCs w:val="20"/>
        </w:rPr>
      </w:pPr>
    </w:p>
    <w:p w14:paraId="30CF2B83" w14:textId="77777777" w:rsidR="009616D3" w:rsidRDefault="009616D3" w:rsidP="0089238A">
      <w:pPr>
        <w:tabs>
          <w:tab w:val="right" w:pos="8850"/>
        </w:tabs>
        <w:rPr>
          <w:rFonts w:ascii="Arial Narrow" w:hAnsi="Arial Narrow" w:cs="Arial"/>
          <w:sz w:val="20"/>
          <w:szCs w:val="20"/>
        </w:rPr>
      </w:pPr>
    </w:p>
    <w:p w14:paraId="16C50168" w14:textId="77777777" w:rsidR="009616D3" w:rsidRDefault="009616D3" w:rsidP="0089238A">
      <w:pPr>
        <w:tabs>
          <w:tab w:val="right" w:pos="8850"/>
        </w:tabs>
        <w:rPr>
          <w:rFonts w:ascii="Arial Narrow" w:hAnsi="Arial Narrow" w:cs="Arial"/>
          <w:sz w:val="20"/>
          <w:szCs w:val="20"/>
        </w:rPr>
      </w:pPr>
    </w:p>
    <w:p w14:paraId="1ED3AAD4" w14:textId="77777777" w:rsidR="00F3082C" w:rsidRDefault="00F3082C" w:rsidP="0089238A">
      <w:pPr>
        <w:tabs>
          <w:tab w:val="right" w:pos="8850"/>
        </w:tabs>
        <w:rPr>
          <w:rFonts w:ascii="Arial Narrow" w:hAnsi="Arial Narrow" w:cs="Arial"/>
          <w:sz w:val="20"/>
          <w:szCs w:val="20"/>
        </w:rPr>
      </w:pPr>
    </w:p>
    <w:p w14:paraId="394D5BC3" w14:textId="77777777" w:rsidR="00F3082C" w:rsidRDefault="00F3082C" w:rsidP="0089238A">
      <w:pPr>
        <w:tabs>
          <w:tab w:val="right" w:pos="8850"/>
        </w:tabs>
        <w:rPr>
          <w:rFonts w:ascii="Arial Narrow" w:hAnsi="Arial Narrow" w:cs="Arial"/>
          <w:sz w:val="20"/>
          <w:szCs w:val="20"/>
        </w:rPr>
      </w:pPr>
    </w:p>
    <w:p w14:paraId="67C60C06" w14:textId="77777777" w:rsidR="00F3082C" w:rsidRDefault="00F3082C" w:rsidP="0089238A">
      <w:pPr>
        <w:tabs>
          <w:tab w:val="right" w:pos="8850"/>
        </w:tabs>
        <w:rPr>
          <w:rFonts w:ascii="Arial Narrow" w:hAnsi="Arial Narrow" w:cs="Arial"/>
          <w:sz w:val="20"/>
          <w:szCs w:val="20"/>
        </w:rPr>
      </w:pPr>
    </w:p>
    <w:p w14:paraId="33C82742" w14:textId="77777777" w:rsidR="00F3082C" w:rsidRDefault="00F3082C" w:rsidP="0089238A">
      <w:pPr>
        <w:tabs>
          <w:tab w:val="right" w:pos="8850"/>
        </w:tabs>
        <w:rPr>
          <w:rFonts w:ascii="Arial Narrow" w:hAnsi="Arial Narrow" w:cs="Arial"/>
          <w:sz w:val="20"/>
          <w:szCs w:val="20"/>
        </w:rPr>
      </w:pPr>
    </w:p>
    <w:p w14:paraId="2096EA17" w14:textId="77777777" w:rsidR="00F3082C" w:rsidRDefault="00F3082C" w:rsidP="0089238A">
      <w:pPr>
        <w:tabs>
          <w:tab w:val="right" w:pos="8850"/>
        </w:tabs>
        <w:rPr>
          <w:rFonts w:ascii="Arial Narrow" w:hAnsi="Arial Narrow" w:cs="Arial"/>
          <w:sz w:val="20"/>
          <w:szCs w:val="20"/>
        </w:rPr>
      </w:pPr>
    </w:p>
    <w:p w14:paraId="589F4966" w14:textId="77777777" w:rsidR="00F3082C" w:rsidRDefault="00F3082C" w:rsidP="0089238A">
      <w:pPr>
        <w:tabs>
          <w:tab w:val="right" w:pos="8850"/>
        </w:tabs>
        <w:rPr>
          <w:rFonts w:ascii="Arial Narrow" w:hAnsi="Arial Narrow" w:cs="Arial"/>
          <w:sz w:val="20"/>
          <w:szCs w:val="20"/>
        </w:rPr>
      </w:pPr>
    </w:p>
    <w:p w14:paraId="71CFAE1C" w14:textId="77777777" w:rsidR="00F3082C" w:rsidRDefault="00F3082C" w:rsidP="0089238A">
      <w:pPr>
        <w:tabs>
          <w:tab w:val="right" w:pos="8850"/>
        </w:tabs>
        <w:rPr>
          <w:rFonts w:ascii="Arial Narrow" w:hAnsi="Arial Narrow" w:cs="Arial"/>
          <w:sz w:val="20"/>
          <w:szCs w:val="20"/>
        </w:rPr>
      </w:pPr>
    </w:p>
    <w:p w14:paraId="47576321" w14:textId="77777777" w:rsidR="00860C6C" w:rsidRDefault="00860C6C" w:rsidP="0089238A">
      <w:pPr>
        <w:tabs>
          <w:tab w:val="right" w:pos="8850"/>
        </w:tabs>
        <w:rPr>
          <w:rFonts w:ascii="Arial Narrow" w:hAnsi="Arial Narrow" w:cs="Arial"/>
          <w:sz w:val="20"/>
          <w:szCs w:val="20"/>
        </w:rPr>
      </w:pPr>
    </w:p>
    <w:p w14:paraId="7E82C5AC" w14:textId="77777777" w:rsidR="007F5428" w:rsidRDefault="007F5428" w:rsidP="0089238A">
      <w:pPr>
        <w:tabs>
          <w:tab w:val="right" w:pos="8850"/>
        </w:tabs>
        <w:rPr>
          <w:rFonts w:ascii="Arial Narrow" w:hAnsi="Arial Narrow" w:cs="Arial"/>
          <w:sz w:val="20"/>
          <w:szCs w:val="20"/>
        </w:rPr>
      </w:pPr>
    </w:p>
    <w:p w14:paraId="79E64BC5" w14:textId="77777777" w:rsidR="00A253F8" w:rsidRDefault="00A253F8" w:rsidP="0089238A">
      <w:pPr>
        <w:tabs>
          <w:tab w:val="right" w:pos="8850"/>
        </w:tabs>
        <w:rPr>
          <w:rFonts w:ascii="Arial Narrow" w:hAnsi="Arial Narrow" w:cs="Arial"/>
          <w:sz w:val="20"/>
          <w:szCs w:val="20"/>
        </w:rPr>
      </w:pPr>
    </w:p>
    <w:p w14:paraId="12F5C12D" w14:textId="77777777" w:rsidR="0089238A" w:rsidRDefault="0089238A" w:rsidP="0089238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79009185" w14:textId="77777777" w:rsidR="0089238A" w:rsidRDefault="0089238A" w:rsidP="008D7EF0">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14:paraId="25DB81AC" w14:textId="77777777" w:rsidR="008D7EF0" w:rsidRDefault="008D7EF0" w:rsidP="008D7EF0">
      <w:pPr>
        <w:jc w:val="both"/>
        <w:rPr>
          <w:rFonts w:ascii="Arial Narrow" w:hAnsi="Arial Narrow" w:cs="Arial"/>
          <w:b/>
          <w:bCs/>
        </w:rPr>
      </w:pPr>
    </w:p>
    <w:p w14:paraId="710A5BC1" w14:textId="77777777" w:rsidR="008D7EF0" w:rsidRPr="008D7EF0" w:rsidRDefault="008D7EF0" w:rsidP="008D7EF0">
      <w:pPr>
        <w:jc w:val="both"/>
        <w:rPr>
          <w:rFonts w:ascii="Arial Narrow" w:hAnsi="Arial Narrow" w:cs="Arial"/>
          <w:b/>
          <w:bCs/>
        </w:rPr>
      </w:pPr>
    </w:p>
    <w:p w14:paraId="356EE4C3" w14:textId="77777777" w:rsidR="0089238A" w:rsidRDefault="0089238A" w:rsidP="0089238A">
      <w:pPr>
        <w:jc w:val="center"/>
        <w:rPr>
          <w:rFonts w:ascii="Arial Narrow" w:hAnsi="Arial Narrow" w:cs="Arial"/>
          <w:b/>
        </w:rPr>
      </w:pPr>
      <w:r>
        <w:rPr>
          <w:rFonts w:ascii="Arial Narrow" w:hAnsi="Arial Narrow" w:cs="Arial"/>
          <w:b/>
        </w:rPr>
        <w:t xml:space="preserve">IZJAVA/ PODATKI O UDELEŽBI FIZIČNIH IN PRAVNIH OSEB V LASTNIŠTVU </w:t>
      </w:r>
    </w:p>
    <w:p w14:paraId="7A4AEB2C" w14:textId="77777777" w:rsidR="0089238A" w:rsidRDefault="0089238A" w:rsidP="0089238A">
      <w:pPr>
        <w:jc w:val="center"/>
        <w:rPr>
          <w:rFonts w:ascii="Arial Narrow" w:hAnsi="Arial Narrow" w:cs="Arial"/>
          <w:b/>
        </w:rPr>
      </w:pPr>
      <w:r>
        <w:rPr>
          <w:rFonts w:ascii="Arial Narrow" w:hAnsi="Arial Narrow" w:cs="Arial"/>
          <w:b/>
        </w:rPr>
        <w:t>PONUDNIKA</w:t>
      </w:r>
    </w:p>
    <w:p w14:paraId="272CEB20" w14:textId="77777777" w:rsidR="0089238A" w:rsidRDefault="0089238A" w:rsidP="0089238A">
      <w:pPr>
        <w:jc w:val="center"/>
        <w:rPr>
          <w:rFonts w:ascii="Arial Narrow" w:hAnsi="Arial Narrow" w:cs="Arial"/>
          <w:b/>
        </w:rPr>
      </w:pPr>
    </w:p>
    <w:p w14:paraId="0144F316" w14:textId="77777777" w:rsidR="0089238A" w:rsidRDefault="0089238A" w:rsidP="0089238A">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4D2E38E8" w14:textId="77777777" w:rsidR="0089238A" w:rsidRDefault="0089238A" w:rsidP="0089238A">
      <w:pPr>
        <w:rPr>
          <w:rFonts w:ascii="Arial Narrow" w:hAnsi="Arial Narrow" w:cs="Arial"/>
          <w:sz w:val="20"/>
          <w:szCs w:val="20"/>
        </w:rPr>
      </w:pPr>
    </w:p>
    <w:p w14:paraId="0149F2AE" w14:textId="77777777" w:rsidR="0089238A" w:rsidRDefault="0089238A" w:rsidP="0089238A">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89238A" w14:paraId="748B2F3D" w14:textId="77777777" w:rsidTr="00AA5304">
        <w:tc>
          <w:tcPr>
            <w:tcW w:w="4606" w:type="dxa"/>
            <w:tcBorders>
              <w:top w:val="single" w:sz="4" w:space="0" w:color="auto"/>
              <w:left w:val="single" w:sz="4" w:space="0" w:color="auto"/>
              <w:bottom w:val="single" w:sz="4" w:space="0" w:color="auto"/>
              <w:right w:val="single" w:sz="4" w:space="0" w:color="auto"/>
            </w:tcBorders>
          </w:tcPr>
          <w:p w14:paraId="0CEFA65A" w14:textId="77777777" w:rsidR="0089238A" w:rsidRDefault="0089238A" w:rsidP="00AA5304">
            <w:pPr>
              <w:spacing w:line="256" w:lineRule="auto"/>
              <w:rPr>
                <w:rFonts w:ascii="Arial Narrow" w:hAnsi="Arial Narrow" w:cs="Arial"/>
                <w:b/>
                <w:sz w:val="20"/>
                <w:szCs w:val="20"/>
                <w:lang w:eastAsia="en-US"/>
              </w:rPr>
            </w:pPr>
          </w:p>
          <w:p w14:paraId="60CD7375"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44D32DA7" w14:textId="77777777" w:rsidR="0089238A" w:rsidRDefault="0089238A" w:rsidP="00AA5304">
            <w:pPr>
              <w:spacing w:line="256" w:lineRule="auto"/>
              <w:rPr>
                <w:rFonts w:ascii="Arial Narrow" w:hAnsi="Arial Narrow" w:cs="Arial"/>
                <w:b/>
                <w:sz w:val="20"/>
                <w:szCs w:val="20"/>
                <w:lang w:eastAsia="en-US"/>
              </w:rPr>
            </w:pPr>
          </w:p>
        </w:tc>
      </w:tr>
      <w:tr w:rsidR="0089238A" w14:paraId="4D94B82B" w14:textId="77777777" w:rsidTr="00AA5304">
        <w:tc>
          <w:tcPr>
            <w:tcW w:w="4606" w:type="dxa"/>
            <w:tcBorders>
              <w:top w:val="single" w:sz="4" w:space="0" w:color="auto"/>
              <w:left w:val="single" w:sz="4" w:space="0" w:color="auto"/>
              <w:bottom w:val="single" w:sz="4" w:space="0" w:color="auto"/>
              <w:right w:val="single" w:sz="4" w:space="0" w:color="auto"/>
            </w:tcBorders>
          </w:tcPr>
          <w:p w14:paraId="1AA0339E" w14:textId="77777777" w:rsidR="0089238A" w:rsidRDefault="0089238A" w:rsidP="00AA5304">
            <w:pPr>
              <w:spacing w:line="256" w:lineRule="auto"/>
              <w:rPr>
                <w:rFonts w:ascii="Arial Narrow" w:hAnsi="Arial Narrow" w:cs="Arial"/>
                <w:b/>
                <w:sz w:val="20"/>
                <w:szCs w:val="20"/>
                <w:lang w:eastAsia="en-US"/>
              </w:rPr>
            </w:pPr>
          </w:p>
          <w:p w14:paraId="0EE90300"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1C24DF3C" w14:textId="77777777" w:rsidR="0089238A" w:rsidRDefault="0089238A" w:rsidP="00AA5304">
            <w:pPr>
              <w:spacing w:line="256" w:lineRule="auto"/>
              <w:rPr>
                <w:rFonts w:ascii="Arial Narrow" w:hAnsi="Arial Narrow" w:cs="Arial"/>
                <w:b/>
                <w:sz w:val="20"/>
                <w:szCs w:val="20"/>
                <w:lang w:eastAsia="en-US"/>
              </w:rPr>
            </w:pPr>
          </w:p>
        </w:tc>
      </w:tr>
      <w:tr w:rsidR="0089238A" w14:paraId="5FAF6508" w14:textId="77777777" w:rsidTr="00AA5304">
        <w:tc>
          <w:tcPr>
            <w:tcW w:w="4606" w:type="dxa"/>
            <w:tcBorders>
              <w:top w:val="single" w:sz="4" w:space="0" w:color="auto"/>
              <w:left w:val="single" w:sz="4" w:space="0" w:color="auto"/>
              <w:bottom w:val="single" w:sz="4" w:space="0" w:color="auto"/>
              <w:right w:val="single" w:sz="4" w:space="0" w:color="auto"/>
            </w:tcBorders>
          </w:tcPr>
          <w:p w14:paraId="5D6A2C60" w14:textId="77777777" w:rsidR="0089238A" w:rsidRDefault="0089238A" w:rsidP="00AA5304">
            <w:pPr>
              <w:spacing w:line="256" w:lineRule="auto"/>
              <w:rPr>
                <w:rFonts w:ascii="Arial Narrow" w:hAnsi="Arial Narrow" w:cs="Arial"/>
                <w:b/>
                <w:sz w:val="20"/>
                <w:szCs w:val="20"/>
                <w:lang w:eastAsia="en-US"/>
              </w:rPr>
            </w:pPr>
          </w:p>
          <w:p w14:paraId="4D354826"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101DBB84" w14:textId="77777777" w:rsidR="0089238A" w:rsidRDefault="0089238A" w:rsidP="00AA5304">
            <w:pPr>
              <w:spacing w:line="256" w:lineRule="auto"/>
              <w:rPr>
                <w:rFonts w:ascii="Arial Narrow" w:hAnsi="Arial Narrow" w:cs="Arial"/>
                <w:b/>
                <w:sz w:val="20"/>
                <w:szCs w:val="20"/>
                <w:lang w:eastAsia="en-US"/>
              </w:rPr>
            </w:pPr>
          </w:p>
        </w:tc>
      </w:tr>
      <w:tr w:rsidR="0089238A" w14:paraId="49DFE1F0" w14:textId="77777777" w:rsidTr="00AA5304">
        <w:tc>
          <w:tcPr>
            <w:tcW w:w="4606" w:type="dxa"/>
            <w:tcBorders>
              <w:top w:val="single" w:sz="4" w:space="0" w:color="auto"/>
              <w:left w:val="single" w:sz="4" w:space="0" w:color="auto"/>
              <w:bottom w:val="single" w:sz="4" w:space="0" w:color="auto"/>
              <w:right w:val="single" w:sz="4" w:space="0" w:color="auto"/>
            </w:tcBorders>
          </w:tcPr>
          <w:p w14:paraId="66C3D8F1" w14:textId="77777777" w:rsidR="0089238A" w:rsidRDefault="0089238A" w:rsidP="00AA5304">
            <w:pPr>
              <w:spacing w:line="256" w:lineRule="auto"/>
              <w:rPr>
                <w:rFonts w:ascii="Arial Narrow" w:hAnsi="Arial Narrow" w:cs="Arial"/>
                <w:b/>
                <w:sz w:val="20"/>
                <w:szCs w:val="20"/>
                <w:lang w:eastAsia="en-US"/>
              </w:rPr>
            </w:pPr>
          </w:p>
          <w:p w14:paraId="02668B1E"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32F3B127" w14:textId="77777777" w:rsidR="0089238A" w:rsidRDefault="0089238A" w:rsidP="00AA5304">
            <w:pPr>
              <w:spacing w:line="256" w:lineRule="auto"/>
              <w:rPr>
                <w:rFonts w:ascii="Arial Narrow" w:hAnsi="Arial Narrow" w:cs="Arial"/>
                <w:b/>
                <w:sz w:val="20"/>
                <w:szCs w:val="20"/>
                <w:lang w:eastAsia="en-US"/>
              </w:rPr>
            </w:pPr>
          </w:p>
        </w:tc>
      </w:tr>
      <w:tr w:rsidR="0089238A" w14:paraId="09CB106A" w14:textId="77777777" w:rsidTr="00AA5304">
        <w:tc>
          <w:tcPr>
            <w:tcW w:w="4606" w:type="dxa"/>
            <w:tcBorders>
              <w:top w:val="single" w:sz="4" w:space="0" w:color="auto"/>
              <w:left w:val="single" w:sz="4" w:space="0" w:color="auto"/>
              <w:bottom w:val="single" w:sz="4" w:space="0" w:color="auto"/>
              <w:right w:val="single" w:sz="4" w:space="0" w:color="auto"/>
            </w:tcBorders>
          </w:tcPr>
          <w:p w14:paraId="2CEB8A95" w14:textId="77777777" w:rsidR="0089238A" w:rsidRDefault="0089238A" w:rsidP="00AA5304">
            <w:pPr>
              <w:spacing w:line="256" w:lineRule="auto"/>
              <w:rPr>
                <w:rFonts w:ascii="Arial Narrow" w:hAnsi="Arial Narrow" w:cs="Arial"/>
                <w:b/>
                <w:sz w:val="20"/>
                <w:szCs w:val="20"/>
                <w:lang w:eastAsia="en-US"/>
              </w:rPr>
            </w:pPr>
          </w:p>
          <w:p w14:paraId="63303A29"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C343466" w14:textId="77777777" w:rsidR="0089238A" w:rsidRDefault="0089238A" w:rsidP="00AA5304">
            <w:pPr>
              <w:spacing w:line="256" w:lineRule="auto"/>
              <w:rPr>
                <w:rFonts w:ascii="Arial Narrow" w:hAnsi="Arial Narrow" w:cs="Arial"/>
                <w:b/>
                <w:sz w:val="20"/>
                <w:szCs w:val="20"/>
                <w:lang w:eastAsia="en-US"/>
              </w:rPr>
            </w:pPr>
          </w:p>
        </w:tc>
      </w:tr>
    </w:tbl>
    <w:p w14:paraId="4E416070" w14:textId="77777777" w:rsidR="0089238A" w:rsidRDefault="0089238A" w:rsidP="0089238A">
      <w:pPr>
        <w:rPr>
          <w:rFonts w:ascii="Arial Narrow" w:hAnsi="Arial Narrow" w:cs="Arial"/>
          <w:sz w:val="20"/>
          <w:szCs w:val="20"/>
        </w:rPr>
      </w:pPr>
    </w:p>
    <w:p w14:paraId="3D1D8FCA" w14:textId="77777777" w:rsidR="0089238A" w:rsidRDefault="0089238A" w:rsidP="0089238A">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89238A" w14:paraId="55E5A58B" w14:textId="77777777" w:rsidTr="00AA5304">
        <w:tc>
          <w:tcPr>
            <w:tcW w:w="534" w:type="dxa"/>
            <w:tcBorders>
              <w:top w:val="single" w:sz="4" w:space="0" w:color="auto"/>
              <w:left w:val="single" w:sz="4" w:space="0" w:color="auto"/>
              <w:bottom w:val="single" w:sz="4" w:space="0" w:color="auto"/>
              <w:right w:val="single" w:sz="4" w:space="0" w:color="auto"/>
            </w:tcBorders>
          </w:tcPr>
          <w:p w14:paraId="32220FD3" w14:textId="77777777" w:rsidR="0089238A" w:rsidRDefault="0089238A" w:rsidP="00AA5304">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FC5EA84" w14:textId="77777777" w:rsidR="0089238A" w:rsidRDefault="0089238A" w:rsidP="00AA5304">
            <w:pPr>
              <w:spacing w:line="256" w:lineRule="auto"/>
              <w:jc w:val="center"/>
              <w:rPr>
                <w:rFonts w:ascii="Arial Narrow" w:hAnsi="Arial Narrow" w:cs="Arial"/>
                <w:sz w:val="20"/>
                <w:szCs w:val="20"/>
                <w:lang w:eastAsia="en-US"/>
              </w:rPr>
            </w:pPr>
          </w:p>
          <w:p w14:paraId="46C2B420"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3685183A" w14:textId="77777777" w:rsidR="0089238A" w:rsidRDefault="0089238A" w:rsidP="00AA5304">
            <w:pPr>
              <w:spacing w:line="256" w:lineRule="auto"/>
              <w:jc w:val="center"/>
              <w:rPr>
                <w:rFonts w:ascii="Arial Narrow" w:hAnsi="Arial Narrow" w:cs="Arial"/>
                <w:sz w:val="20"/>
                <w:szCs w:val="20"/>
                <w:lang w:eastAsia="en-US"/>
              </w:rPr>
            </w:pPr>
          </w:p>
          <w:p w14:paraId="2AFF326D"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B3E52C5" w14:textId="77777777" w:rsidR="0089238A" w:rsidRDefault="0089238A" w:rsidP="00AA5304">
            <w:pPr>
              <w:spacing w:line="256" w:lineRule="auto"/>
              <w:jc w:val="center"/>
              <w:rPr>
                <w:rFonts w:ascii="Arial Narrow" w:hAnsi="Arial Narrow" w:cs="Arial"/>
                <w:sz w:val="20"/>
                <w:szCs w:val="20"/>
                <w:lang w:eastAsia="en-US"/>
              </w:rPr>
            </w:pPr>
          </w:p>
          <w:p w14:paraId="40FA1ADF"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89238A" w14:paraId="65106A0D" w14:textId="77777777" w:rsidTr="00AA5304">
        <w:tc>
          <w:tcPr>
            <w:tcW w:w="534" w:type="dxa"/>
            <w:tcBorders>
              <w:top w:val="single" w:sz="4" w:space="0" w:color="auto"/>
              <w:left w:val="single" w:sz="4" w:space="0" w:color="auto"/>
              <w:bottom w:val="single" w:sz="4" w:space="0" w:color="auto"/>
              <w:right w:val="single" w:sz="4" w:space="0" w:color="auto"/>
            </w:tcBorders>
          </w:tcPr>
          <w:p w14:paraId="660C98BD" w14:textId="77777777" w:rsidR="0089238A" w:rsidRDefault="0089238A" w:rsidP="00AA5304">
            <w:pPr>
              <w:spacing w:line="256" w:lineRule="auto"/>
              <w:jc w:val="center"/>
              <w:rPr>
                <w:rFonts w:ascii="Arial Narrow" w:hAnsi="Arial Narrow" w:cs="Arial"/>
                <w:sz w:val="20"/>
                <w:szCs w:val="20"/>
                <w:lang w:eastAsia="en-US"/>
              </w:rPr>
            </w:pPr>
          </w:p>
          <w:p w14:paraId="0C4C834C"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E55BF04" w14:textId="77777777" w:rsidR="0089238A" w:rsidRDefault="0089238A" w:rsidP="00AA5304">
            <w:pPr>
              <w:spacing w:line="256" w:lineRule="auto"/>
              <w:jc w:val="center"/>
              <w:rPr>
                <w:rFonts w:ascii="Arial Narrow" w:hAnsi="Arial Narrow" w:cs="Arial"/>
                <w:sz w:val="20"/>
                <w:szCs w:val="20"/>
                <w:lang w:eastAsia="en-US"/>
              </w:rPr>
            </w:pPr>
          </w:p>
          <w:p w14:paraId="6A8DF66F"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333F56F"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B5B9FDB" w14:textId="77777777" w:rsidR="0089238A" w:rsidRDefault="0089238A" w:rsidP="00AA5304">
            <w:pPr>
              <w:spacing w:line="256" w:lineRule="auto"/>
              <w:jc w:val="center"/>
              <w:rPr>
                <w:rFonts w:ascii="Arial Narrow" w:hAnsi="Arial Narrow" w:cs="Arial"/>
                <w:sz w:val="20"/>
                <w:szCs w:val="20"/>
                <w:lang w:eastAsia="en-US"/>
              </w:rPr>
            </w:pPr>
          </w:p>
        </w:tc>
      </w:tr>
      <w:tr w:rsidR="0089238A" w14:paraId="3DCD883C" w14:textId="77777777" w:rsidTr="00AA5304">
        <w:tc>
          <w:tcPr>
            <w:tcW w:w="534" w:type="dxa"/>
            <w:tcBorders>
              <w:top w:val="single" w:sz="4" w:space="0" w:color="auto"/>
              <w:left w:val="single" w:sz="4" w:space="0" w:color="auto"/>
              <w:bottom w:val="single" w:sz="4" w:space="0" w:color="auto"/>
              <w:right w:val="single" w:sz="4" w:space="0" w:color="auto"/>
            </w:tcBorders>
          </w:tcPr>
          <w:p w14:paraId="41C1583A" w14:textId="77777777" w:rsidR="0089238A" w:rsidRDefault="0089238A" w:rsidP="00AA5304">
            <w:pPr>
              <w:spacing w:line="256" w:lineRule="auto"/>
              <w:jc w:val="center"/>
              <w:rPr>
                <w:rFonts w:ascii="Arial Narrow" w:hAnsi="Arial Narrow" w:cs="Arial"/>
                <w:sz w:val="20"/>
                <w:szCs w:val="20"/>
                <w:lang w:eastAsia="en-US"/>
              </w:rPr>
            </w:pPr>
          </w:p>
          <w:p w14:paraId="31628B4D"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C86E7D5" w14:textId="77777777" w:rsidR="0089238A" w:rsidRDefault="0089238A" w:rsidP="00AA5304">
            <w:pPr>
              <w:spacing w:line="256" w:lineRule="auto"/>
              <w:jc w:val="center"/>
              <w:rPr>
                <w:rFonts w:ascii="Arial Narrow" w:hAnsi="Arial Narrow" w:cs="Arial"/>
                <w:sz w:val="20"/>
                <w:szCs w:val="20"/>
                <w:lang w:eastAsia="en-US"/>
              </w:rPr>
            </w:pPr>
          </w:p>
          <w:p w14:paraId="4E78AE92"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6CDE8DD"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46B2740" w14:textId="77777777" w:rsidR="0089238A" w:rsidRDefault="0089238A" w:rsidP="00AA5304">
            <w:pPr>
              <w:spacing w:line="256" w:lineRule="auto"/>
              <w:jc w:val="center"/>
              <w:rPr>
                <w:rFonts w:ascii="Arial Narrow" w:hAnsi="Arial Narrow" w:cs="Arial"/>
                <w:sz w:val="20"/>
                <w:szCs w:val="20"/>
                <w:lang w:eastAsia="en-US"/>
              </w:rPr>
            </w:pPr>
          </w:p>
        </w:tc>
      </w:tr>
      <w:tr w:rsidR="0089238A" w14:paraId="4737CD4D" w14:textId="77777777" w:rsidTr="00AA5304">
        <w:tc>
          <w:tcPr>
            <w:tcW w:w="534" w:type="dxa"/>
            <w:tcBorders>
              <w:top w:val="single" w:sz="4" w:space="0" w:color="auto"/>
              <w:left w:val="single" w:sz="4" w:space="0" w:color="auto"/>
              <w:bottom w:val="single" w:sz="4" w:space="0" w:color="auto"/>
              <w:right w:val="single" w:sz="4" w:space="0" w:color="auto"/>
            </w:tcBorders>
          </w:tcPr>
          <w:p w14:paraId="10F0324D" w14:textId="77777777" w:rsidR="0089238A" w:rsidRDefault="0089238A" w:rsidP="00AA5304">
            <w:pPr>
              <w:spacing w:line="256" w:lineRule="auto"/>
              <w:jc w:val="center"/>
              <w:rPr>
                <w:rFonts w:ascii="Arial Narrow" w:hAnsi="Arial Narrow" w:cs="Arial"/>
                <w:sz w:val="20"/>
                <w:szCs w:val="20"/>
                <w:lang w:eastAsia="en-US"/>
              </w:rPr>
            </w:pPr>
          </w:p>
          <w:p w14:paraId="69C678E8"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E193A50"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8DF0DB1"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01D183E" w14:textId="77777777" w:rsidR="0089238A" w:rsidRDefault="0089238A" w:rsidP="00AA5304">
            <w:pPr>
              <w:spacing w:line="256" w:lineRule="auto"/>
              <w:jc w:val="center"/>
              <w:rPr>
                <w:rFonts w:ascii="Arial Narrow" w:hAnsi="Arial Narrow" w:cs="Arial"/>
                <w:sz w:val="20"/>
                <w:szCs w:val="20"/>
                <w:lang w:eastAsia="en-US"/>
              </w:rPr>
            </w:pPr>
          </w:p>
        </w:tc>
      </w:tr>
    </w:tbl>
    <w:p w14:paraId="42CBE774" w14:textId="77777777" w:rsidR="0089238A" w:rsidRDefault="0089238A" w:rsidP="0089238A">
      <w:pPr>
        <w:rPr>
          <w:rFonts w:ascii="Arial Narrow" w:hAnsi="Arial Narrow" w:cs="Arial"/>
          <w:sz w:val="20"/>
          <w:szCs w:val="20"/>
        </w:rPr>
      </w:pPr>
    </w:p>
    <w:p w14:paraId="237B16DF" w14:textId="77777777" w:rsidR="0089238A" w:rsidRDefault="0089238A" w:rsidP="0089238A">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89238A" w14:paraId="2A40E91E" w14:textId="77777777" w:rsidTr="00AA5304">
        <w:tc>
          <w:tcPr>
            <w:tcW w:w="534" w:type="dxa"/>
            <w:tcBorders>
              <w:top w:val="single" w:sz="4" w:space="0" w:color="auto"/>
              <w:left w:val="single" w:sz="4" w:space="0" w:color="auto"/>
              <w:bottom w:val="single" w:sz="4" w:space="0" w:color="auto"/>
              <w:right w:val="single" w:sz="4" w:space="0" w:color="auto"/>
            </w:tcBorders>
          </w:tcPr>
          <w:p w14:paraId="442938A9" w14:textId="77777777" w:rsidR="0089238A" w:rsidRDefault="0089238A" w:rsidP="00AA5304">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C6F8874" w14:textId="77777777" w:rsidR="0089238A" w:rsidRDefault="0089238A" w:rsidP="00AA5304">
            <w:pPr>
              <w:spacing w:line="256" w:lineRule="auto"/>
              <w:jc w:val="center"/>
              <w:rPr>
                <w:rFonts w:ascii="Arial Narrow" w:hAnsi="Arial Narrow" w:cs="Arial"/>
                <w:sz w:val="20"/>
                <w:szCs w:val="20"/>
                <w:lang w:eastAsia="en-US"/>
              </w:rPr>
            </w:pPr>
          </w:p>
          <w:p w14:paraId="5DD2BAE8"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8593E5B" w14:textId="77777777" w:rsidR="0089238A" w:rsidRDefault="0089238A" w:rsidP="00AA5304">
            <w:pPr>
              <w:spacing w:line="256" w:lineRule="auto"/>
              <w:jc w:val="center"/>
              <w:rPr>
                <w:rFonts w:ascii="Arial Narrow" w:hAnsi="Arial Narrow" w:cs="Arial"/>
                <w:sz w:val="20"/>
                <w:szCs w:val="20"/>
                <w:lang w:eastAsia="en-US"/>
              </w:rPr>
            </w:pPr>
          </w:p>
          <w:p w14:paraId="12BA0E5D"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6C5CF72" w14:textId="77777777" w:rsidR="0089238A" w:rsidRDefault="0089238A" w:rsidP="00AA5304">
            <w:pPr>
              <w:spacing w:line="256" w:lineRule="auto"/>
              <w:jc w:val="center"/>
              <w:rPr>
                <w:rFonts w:ascii="Arial Narrow" w:hAnsi="Arial Narrow" w:cs="Arial"/>
                <w:sz w:val="20"/>
                <w:szCs w:val="20"/>
                <w:lang w:eastAsia="en-US"/>
              </w:rPr>
            </w:pPr>
          </w:p>
          <w:p w14:paraId="6DB3EABB"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89238A" w14:paraId="2A55CF36" w14:textId="77777777" w:rsidTr="00AA5304">
        <w:tc>
          <w:tcPr>
            <w:tcW w:w="534" w:type="dxa"/>
            <w:tcBorders>
              <w:top w:val="single" w:sz="4" w:space="0" w:color="auto"/>
              <w:left w:val="single" w:sz="4" w:space="0" w:color="auto"/>
              <w:bottom w:val="single" w:sz="4" w:space="0" w:color="auto"/>
              <w:right w:val="single" w:sz="4" w:space="0" w:color="auto"/>
            </w:tcBorders>
          </w:tcPr>
          <w:p w14:paraId="173BEE01" w14:textId="77777777" w:rsidR="0089238A" w:rsidRDefault="0089238A" w:rsidP="00AA5304">
            <w:pPr>
              <w:spacing w:line="256" w:lineRule="auto"/>
              <w:jc w:val="center"/>
              <w:rPr>
                <w:rFonts w:ascii="Arial Narrow" w:hAnsi="Arial Narrow" w:cs="Arial"/>
                <w:sz w:val="20"/>
                <w:szCs w:val="20"/>
                <w:lang w:eastAsia="en-US"/>
              </w:rPr>
            </w:pPr>
          </w:p>
          <w:p w14:paraId="7126687D"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983723A" w14:textId="77777777" w:rsidR="0089238A" w:rsidRDefault="0089238A" w:rsidP="00AA5304">
            <w:pPr>
              <w:spacing w:line="256" w:lineRule="auto"/>
              <w:jc w:val="center"/>
              <w:rPr>
                <w:rFonts w:ascii="Arial Narrow" w:hAnsi="Arial Narrow" w:cs="Arial"/>
                <w:sz w:val="20"/>
                <w:szCs w:val="20"/>
                <w:lang w:eastAsia="en-US"/>
              </w:rPr>
            </w:pPr>
          </w:p>
          <w:p w14:paraId="72C20DC8"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997B562"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C1630AA" w14:textId="77777777" w:rsidR="0089238A" w:rsidRDefault="0089238A" w:rsidP="00AA5304">
            <w:pPr>
              <w:spacing w:line="256" w:lineRule="auto"/>
              <w:jc w:val="center"/>
              <w:rPr>
                <w:rFonts w:ascii="Arial Narrow" w:hAnsi="Arial Narrow" w:cs="Arial"/>
                <w:sz w:val="20"/>
                <w:szCs w:val="20"/>
                <w:lang w:eastAsia="en-US"/>
              </w:rPr>
            </w:pPr>
          </w:p>
        </w:tc>
      </w:tr>
      <w:tr w:rsidR="0089238A" w14:paraId="007CA35A" w14:textId="77777777" w:rsidTr="00AA5304">
        <w:tc>
          <w:tcPr>
            <w:tcW w:w="534" w:type="dxa"/>
            <w:tcBorders>
              <w:top w:val="single" w:sz="4" w:space="0" w:color="auto"/>
              <w:left w:val="single" w:sz="4" w:space="0" w:color="auto"/>
              <w:bottom w:val="single" w:sz="4" w:space="0" w:color="auto"/>
              <w:right w:val="single" w:sz="4" w:space="0" w:color="auto"/>
            </w:tcBorders>
          </w:tcPr>
          <w:p w14:paraId="38FB225C" w14:textId="77777777" w:rsidR="0089238A" w:rsidRDefault="0089238A" w:rsidP="00AA5304">
            <w:pPr>
              <w:spacing w:line="256" w:lineRule="auto"/>
              <w:jc w:val="center"/>
              <w:rPr>
                <w:rFonts w:ascii="Arial Narrow" w:hAnsi="Arial Narrow" w:cs="Arial"/>
                <w:sz w:val="20"/>
                <w:szCs w:val="20"/>
                <w:lang w:eastAsia="en-US"/>
              </w:rPr>
            </w:pPr>
          </w:p>
          <w:p w14:paraId="1561F1CD"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985F8CC" w14:textId="77777777" w:rsidR="0089238A" w:rsidRDefault="0089238A" w:rsidP="00AA5304">
            <w:pPr>
              <w:spacing w:line="256" w:lineRule="auto"/>
              <w:jc w:val="center"/>
              <w:rPr>
                <w:rFonts w:ascii="Arial Narrow" w:hAnsi="Arial Narrow" w:cs="Arial"/>
                <w:sz w:val="20"/>
                <w:szCs w:val="20"/>
                <w:lang w:eastAsia="en-US"/>
              </w:rPr>
            </w:pPr>
          </w:p>
          <w:p w14:paraId="53A69435"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89096E3"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DF94FF1" w14:textId="77777777" w:rsidR="0089238A" w:rsidRDefault="0089238A" w:rsidP="00AA5304">
            <w:pPr>
              <w:spacing w:line="256" w:lineRule="auto"/>
              <w:jc w:val="center"/>
              <w:rPr>
                <w:rFonts w:ascii="Arial Narrow" w:hAnsi="Arial Narrow" w:cs="Arial"/>
                <w:sz w:val="20"/>
                <w:szCs w:val="20"/>
                <w:lang w:eastAsia="en-US"/>
              </w:rPr>
            </w:pPr>
          </w:p>
        </w:tc>
      </w:tr>
      <w:tr w:rsidR="0089238A" w14:paraId="7F624C83" w14:textId="77777777" w:rsidTr="00AA5304">
        <w:tc>
          <w:tcPr>
            <w:tcW w:w="534" w:type="dxa"/>
            <w:tcBorders>
              <w:top w:val="single" w:sz="4" w:space="0" w:color="auto"/>
              <w:left w:val="single" w:sz="4" w:space="0" w:color="auto"/>
              <w:bottom w:val="single" w:sz="4" w:space="0" w:color="auto"/>
              <w:right w:val="single" w:sz="4" w:space="0" w:color="auto"/>
            </w:tcBorders>
          </w:tcPr>
          <w:p w14:paraId="48935C28" w14:textId="77777777" w:rsidR="0089238A" w:rsidRDefault="0089238A" w:rsidP="00AA5304">
            <w:pPr>
              <w:spacing w:line="256" w:lineRule="auto"/>
              <w:jc w:val="center"/>
              <w:rPr>
                <w:rFonts w:ascii="Arial Narrow" w:hAnsi="Arial Narrow" w:cs="Arial"/>
                <w:sz w:val="20"/>
                <w:szCs w:val="20"/>
                <w:lang w:eastAsia="en-US"/>
              </w:rPr>
            </w:pPr>
          </w:p>
          <w:p w14:paraId="584347AB"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2147F6"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FD25DDE"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467DBA6" w14:textId="77777777" w:rsidR="0089238A" w:rsidRDefault="0089238A" w:rsidP="00AA5304">
            <w:pPr>
              <w:spacing w:line="256" w:lineRule="auto"/>
              <w:jc w:val="center"/>
              <w:rPr>
                <w:rFonts w:ascii="Arial Narrow" w:hAnsi="Arial Narrow" w:cs="Arial"/>
                <w:sz w:val="20"/>
                <w:szCs w:val="20"/>
                <w:lang w:eastAsia="en-US"/>
              </w:rPr>
            </w:pPr>
          </w:p>
        </w:tc>
      </w:tr>
    </w:tbl>
    <w:p w14:paraId="791E3C4A" w14:textId="77777777" w:rsidR="0089238A" w:rsidRDefault="0089238A" w:rsidP="0089238A">
      <w:pPr>
        <w:rPr>
          <w:rFonts w:ascii="Arial Narrow" w:hAnsi="Arial Narrow" w:cs="Arial"/>
          <w:b/>
          <w:i/>
          <w:sz w:val="20"/>
          <w:szCs w:val="20"/>
        </w:rPr>
      </w:pPr>
    </w:p>
    <w:p w14:paraId="17FBE915" w14:textId="77777777" w:rsidR="0089238A" w:rsidRDefault="0089238A" w:rsidP="0089238A">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36298A65"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72AF0E45"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40C35524"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20A62B75"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21DDF821" w14:textId="77777777" w:rsidR="0089238A" w:rsidRDefault="0089238A" w:rsidP="0089238A">
      <w:pPr>
        <w:jc w:val="center"/>
        <w:rPr>
          <w:rFonts w:ascii="Arial Narrow" w:hAnsi="Arial Narrow"/>
          <w:b/>
          <w:bCs/>
        </w:rPr>
      </w:pPr>
    </w:p>
    <w:p w14:paraId="5B84CE8C" w14:textId="77777777" w:rsidR="0094564D" w:rsidRDefault="0094564D" w:rsidP="0089238A">
      <w:pPr>
        <w:jc w:val="center"/>
        <w:rPr>
          <w:rFonts w:ascii="Arial Narrow" w:hAnsi="Arial Narrow"/>
          <w:b/>
          <w:bCs/>
        </w:rPr>
      </w:pPr>
    </w:p>
    <w:p w14:paraId="10F4B26B" w14:textId="77777777" w:rsidR="0094564D" w:rsidRDefault="0094564D" w:rsidP="0089238A">
      <w:pPr>
        <w:jc w:val="center"/>
        <w:rPr>
          <w:rFonts w:ascii="Arial Narrow" w:hAnsi="Arial Narrow"/>
          <w:b/>
          <w:bCs/>
        </w:rPr>
      </w:pPr>
    </w:p>
    <w:p w14:paraId="166D7962" w14:textId="77777777" w:rsidR="0094564D" w:rsidRDefault="0094564D" w:rsidP="0089238A">
      <w:pPr>
        <w:jc w:val="center"/>
        <w:rPr>
          <w:rFonts w:ascii="Arial Narrow" w:hAnsi="Arial Narrow"/>
          <w:b/>
          <w:bCs/>
        </w:rPr>
      </w:pPr>
    </w:p>
    <w:p w14:paraId="00D65529" w14:textId="77777777" w:rsidR="0094564D" w:rsidRDefault="0094564D" w:rsidP="0089238A">
      <w:pPr>
        <w:jc w:val="center"/>
        <w:rPr>
          <w:rFonts w:ascii="Arial Narrow" w:hAnsi="Arial Narrow"/>
          <w:b/>
          <w:bCs/>
        </w:rPr>
      </w:pPr>
    </w:p>
    <w:p w14:paraId="398DADFB" w14:textId="77777777" w:rsidR="0094564D" w:rsidRDefault="0094564D" w:rsidP="0089238A">
      <w:pPr>
        <w:jc w:val="center"/>
        <w:rPr>
          <w:rFonts w:ascii="Arial Narrow" w:hAnsi="Arial Narrow"/>
          <w:b/>
          <w:bCs/>
        </w:rPr>
      </w:pPr>
    </w:p>
    <w:p w14:paraId="0B5856D9" w14:textId="77777777" w:rsidR="0094564D" w:rsidRDefault="0094564D" w:rsidP="0089238A">
      <w:pPr>
        <w:jc w:val="center"/>
        <w:rPr>
          <w:rFonts w:ascii="Arial Narrow" w:hAnsi="Arial Narrow"/>
          <w:b/>
          <w:bCs/>
        </w:rPr>
      </w:pPr>
    </w:p>
    <w:p w14:paraId="5708678C" w14:textId="77777777" w:rsidR="0094564D" w:rsidRDefault="0094564D" w:rsidP="0089238A">
      <w:pPr>
        <w:jc w:val="center"/>
        <w:rPr>
          <w:rFonts w:ascii="Arial Narrow" w:hAnsi="Arial Narrow"/>
          <w:b/>
          <w:bCs/>
        </w:rPr>
      </w:pPr>
    </w:p>
    <w:p w14:paraId="78793FD8" w14:textId="77777777" w:rsidR="0094564D" w:rsidRDefault="0094564D" w:rsidP="0089238A">
      <w:pPr>
        <w:jc w:val="center"/>
        <w:rPr>
          <w:rFonts w:ascii="Arial Narrow" w:hAnsi="Arial Narrow"/>
          <w:b/>
          <w:bCs/>
        </w:rPr>
      </w:pPr>
    </w:p>
    <w:p w14:paraId="5E934770" w14:textId="77777777" w:rsidR="0094564D" w:rsidRDefault="0094564D" w:rsidP="0089238A">
      <w:pPr>
        <w:jc w:val="center"/>
        <w:rPr>
          <w:rFonts w:ascii="Arial Narrow" w:hAnsi="Arial Narrow"/>
          <w:b/>
          <w:bCs/>
        </w:rPr>
      </w:pPr>
    </w:p>
    <w:p w14:paraId="53288B33" w14:textId="77777777" w:rsidR="0094564D" w:rsidRDefault="0094564D" w:rsidP="0089238A">
      <w:pPr>
        <w:jc w:val="center"/>
        <w:rPr>
          <w:rFonts w:ascii="Arial Narrow" w:hAnsi="Arial Narrow"/>
          <w:b/>
          <w:bCs/>
        </w:rPr>
      </w:pPr>
    </w:p>
    <w:p w14:paraId="5570F280" w14:textId="77777777" w:rsidR="0094564D" w:rsidRDefault="0094564D" w:rsidP="0089238A">
      <w:pPr>
        <w:jc w:val="center"/>
        <w:rPr>
          <w:rFonts w:ascii="Arial Narrow" w:hAnsi="Arial Narrow"/>
          <w:b/>
          <w:bCs/>
        </w:rPr>
      </w:pPr>
    </w:p>
    <w:p w14:paraId="69140392" w14:textId="77777777" w:rsidR="0094564D" w:rsidRDefault="0094564D" w:rsidP="0089238A">
      <w:pPr>
        <w:jc w:val="center"/>
        <w:rPr>
          <w:rFonts w:ascii="Arial Narrow" w:hAnsi="Arial Narrow"/>
          <w:b/>
          <w:bCs/>
        </w:rPr>
      </w:pPr>
    </w:p>
    <w:p w14:paraId="3FD9E788" w14:textId="77777777" w:rsidR="0094564D" w:rsidRDefault="0094564D" w:rsidP="0089238A">
      <w:pPr>
        <w:jc w:val="center"/>
        <w:rPr>
          <w:rFonts w:ascii="Arial Narrow" w:hAnsi="Arial Narrow"/>
          <w:b/>
          <w:bCs/>
        </w:rPr>
      </w:pPr>
    </w:p>
    <w:p w14:paraId="25943109" w14:textId="77777777" w:rsidR="0094564D" w:rsidRDefault="0094564D" w:rsidP="0089238A">
      <w:pPr>
        <w:jc w:val="center"/>
        <w:rPr>
          <w:rFonts w:ascii="Arial Narrow" w:hAnsi="Arial Narrow"/>
          <w:b/>
          <w:bCs/>
        </w:rPr>
      </w:pPr>
    </w:p>
    <w:p w14:paraId="4129FDF0" w14:textId="77777777" w:rsidR="0094564D" w:rsidRDefault="0094564D" w:rsidP="0089238A">
      <w:pPr>
        <w:jc w:val="center"/>
        <w:rPr>
          <w:rFonts w:ascii="Arial Narrow" w:hAnsi="Arial Narrow"/>
          <w:b/>
          <w:bCs/>
        </w:rPr>
      </w:pPr>
    </w:p>
    <w:p w14:paraId="02FFA799" w14:textId="77777777" w:rsidR="0094564D" w:rsidRDefault="0094564D" w:rsidP="0089238A">
      <w:pPr>
        <w:jc w:val="center"/>
        <w:rPr>
          <w:rFonts w:ascii="Arial Narrow" w:hAnsi="Arial Narrow"/>
          <w:b/>
          <w:bCs/>
        </w:rPr>
      </w:pPr>
    </w:p>
    <w:p w14:paraId="24CD5008" w14:textId="77777777" w:rsidR="0094564D" w:rsidRDefault="0094564D" w:rsidP="0089238A">
      <w:pPr>
        <w:jc w:val="center"/>
        <w:rPr>
          <w:rFonts w:ascii="Arial Narrow" w:hAnsi="Arial Narrow"/>
          <w:b/>
          <w:bCs/>
        </w:rPr>
      </w:pPr>
    </w:p>
    <w:p w14:paraId="73840644" w14:textId="77777777" w:rsidR="0094564D" w:rsidRDefault="0094564D" w:rsidP="0089238A">
      <w:pPr>
        <w:jc w:val="center"/>
        <w:rPr>
          <w:rFonts w:ascii="Arial Narrow" w:hAnsi="Arial Narrow"/>
          <w:b/>
          <w:bCs/>
        </w:rPr>
      </w:pPr>
    </w:p>
    <w:p w14:paraId="2AF15ADC" w14:textId="77777777" w:rsidR="0094564D" w:rsidRDefault="0094564D" w:rsidP="0089238A">
      <w:pPr>
        <w:jc w:val="center"/>
        <w:rPr>
          <w:rFonts w:ascii="Arial Narrow" w:hAnsi="Arial Narrow"/>
          <w:b/>
          <w:bCs/>
        </w:rPr>
      </w:pPr>
    </w:p>
    <w:p w14:paraId="08378304" w14:textId="77777777" w:rsidR="0094564D" w:rsidRDefault="0094564D" w:rsidP="0089238A">
      <w:pPr>
        <w:jc w:val="center"/>
        <w:rPr>
          <w:rFonts w:ascii="Arial Narrow" w:hAnsi="Arial Narrow"/>
          <w:b/>
          <w:bCs/>
        </w:rPr>
      </w:pPr>
    </w:p>
    <w:p w14:paraId="54A9E2CE" w14:textId="77777777" w:rsidR="0094564D" w:rsidRDefault="0094564D" w:rsidP="0089238A">
      <w:pPr>
        <w:jc w:val="center"/>
        <w:rPr>
          <w:rFonts w:ascii="Arial Narrow" w:hAnsi="Arial Narrow"/>
          <w:b/>
          <w:bCs/>
        </w:rPr>
      </w:pPr>
    </w:p>
    <w:p w14:paraId="146ED513" w14:textId="77777777" w:rsidR="0094564D" w:rsidRDefault="0094564D" w:rsidP="0089238A">
      <w:pPr>
        <w:jc w:val="center"/>
        <w:rPr>
          <w:rFonts w:ascii="Arial Narrow" w:hAnsi="Arial Narrow"/>
          <w:b/>
          <w:bCs/>
        </w:rPr>
      </w:pPr>
    </w:p>
    <w:p w14:paraId="7AF10461" w14:textId="77777777" w:rsidR="0094564D" w:rsidRDefault="0094564D" w:rsidP="0089238A">
      <w:pPr>
        <w:jc w:val="center"/>
        <w:rPr>
          <w:rFonts w:ascii="Arial Narrow" w:hAnsi="Arial Narrow"/>
          <w:b/>
          <w:bCs/>
        </w:rPr>
      </w:pPr>
    </w:p>
    <w:p w14:paraId="0B41EC36" w14:textId="77777777" w:rsidR="0094564D" w:rsidRDefault="0094564D" w:rsidP="0089238A">
      <w:pPr>
        <w:jc w:val="center"/>
        <w:rPr>
          <w:rFonts w:ascii="Arial Narrow" w:hAnsi="Arial Narrow"/>
          <w:b/>
          <w:bCs/>
        </w:rPr>
      </w:pPr>
    </w:p>
    <w:p w14:paraId="7B0F878A" w14:textId="77777777" w:rsidR="0094564D" w:rsidRDefault="0094564D" w:rsidP="0089238A">
      <w:pPr>
        <w:jc w:val="center"/>
        <w:rPr>
          <w:rFonts w:ascii="Arial Narrow" w:hAnsi="Arial Narrow"/>
          <w:b/>
          <w:bCs/>
        </w:rPr>
      </w:pPr>
    </w:p>
    <w:p w14:paraId="1DCFB49E" w14:textId="77777777" w:rsidR="0094564D" w:rsidRDefault="0094564D" w:rsidP="0089238A">
      <w:pPr>
        <w:jc w:val="center"/>
        <w:rPr>
          <w:rFonts w:ascii="Arial Narrow" w:hAnsi="Arial Narrow"/>
          <w:b/>
          <w:bCs/>
        </w:rPr>
      </w:pPr>
    </w:p>
    <w:p w14:paraId="4450D210" w14:textId="77777777" w:rsidR="00D5659A" w:rsidRDefault="00D5659A" w:rsidP="0089238A">
      <w:pPr>
        <w:jc w:val="center"/>
        <w:rPr>
          <w:rFonts w:ascii="Arial Narrow" w:hAnsi="Arial Narrow"/>
          <w:b/>
          <w:bCs/>
        </w:rPr>
      </w:pPr>
    </w:p>
    <w:p w14:paraId="6B978048" w14:textId="77777777" w:rsidR="00D5659A" w:rsidRDefault="00D5659A" w:rsidP="0089238A">
      <w:pPr>
        <w:jc w:val="center"/>
        <w:rPr>
          <w:rFonts w:ascii="Arial Narrow" w:hAnsi="Arial Narrow"/>
          <w:b/>
          <w:bCs/>
        </w:rPr>
      </w:pPr>
    </w:p>
    <w:p w14:paraId="2E214D82" w14:textId="77777777" w:rsidR="00D5659A" w:rsidRDefault="00D5659A" w:rsidP="0089238A">
      <w:pPr>
        <w:jc w:val="center"/>
        <w:rPr>
          <w:rFonts w:ascii="Arial Narrow" w:hAnsi="Arial Narrow"/>
          <w:b/>
          <w:bCs/>
        </w:rPr>
      </w:pPr>
    </w:p>
    <w:p w14:paraId="4EA737BD" w14:textId="77777777" w:rsidR="00D5659A" w:rsidRDefault="00D5659A" w:rsidP="0089238A">
      <w:pPr>
        <w:jc w:val="center"/>
        <w:rPr>
          <w:rFonts w:ascii="Arial Narrow" w:hAnsi="Arial Narrow"/>
          <w:b/>
          <w:bCs/>
        </w:rPr>
      </w:pPr>
    </w:p>
    <w:p w14:paraId="00121A64" w14:textId="77777777" w:rsidR="00D5659A" w:rsidRDefault="00D5659A" w:rsidP="0089238A">
      <w:pPr>
        <w:jc w:val="center"/>
        <w:rPr>
          <w:rFonts w:ascii="Arial Narrow" w:hAnsi="Arial Narrow"/>
          <w:b/>
          <w:bCs/>
        </w:rPr>
      </w:pPr>
    </w:p>
    <w:p w14:paraId="518B21CE" w14:textId="77777777" w:rsidR="00D5659A" w:rsidRDefault="00D5659A" w:rsidP="0089238A">
      <w:pPr>
        <w:jc w:val="center"/>
        <w:rPr>
          <w:rFonts w:ascii="Arial Narrow" w:hAnsi="Arial Narrow"/>
          <w:b/>
          <w:bCs/>
        </w:rPr>
      </w:pPr>
    </w:p>
    <w:p w14:paraId="619CAD82" w14:textId="77777777" w:rsidR="00D5659A" w:rsidRDefault="00D5659A" w:rsidP="0089238A">
      <w:pPr>
        <w:jc w:val="center"/>
        <w:rPr>
          <w:rFonts w:ascii="Arial Narrow" w:hAnsi="Arial Narrow"/>
          <w:b/>
          <w:bCs/>
        </w:rPr>
      </w:pPr>
    </w:p>
    <w:p w14:paraId="52B93B41" w14:textId="77777777" w:rsidR="00D5659A" w:rsidRDefault="00D5659A" w:rsidP="0089238A">
      <w:pPr>
        <w:jc w:val="center"/>
        <w:rPr>
          <w:rFonts w:ascii="Arial Narrow" w:hAnsi="Arial Narrow"/>
          <w:b/>
          <w:bCs/>
        </w:rPr>
      </w:pPr>
    </w:p>
    <w:p w14:paraId="2722FD17" w14:textId="77777777" w:rsidR="0094564D" w:rsidRDefault="0094564D" w:rsidP="0089238A">
      <w:pPr>
        <w:jc w:val="center"/>
        <w:rPr>
          <w:rFonts w:ascii="Arial Narrow" w:hAnsi="Arial Narrow"/>
          <w:b/>
          <w:bCs/>
        </w:rPr>
      </w:pPr>
    </w:p>
    <w:p w14:paraId="045411FB" w14:textId="77777777" w:rsidR="0094564D" w:rsidRDefault="0094564D" w:rsidP="0089238A">
      <w:pPr>
        <w:jc w:val="center"/>
        <w:rPr>
          <w:rFonts w:ascii="Arial Narrow" w:hAnsi="Arial Narrow"/>
          <w:b/>
          <w:bCs/>
        </w:rPr>
      </w:pPr>
    </w:p>
    <w:p w14:paraId="28428D9F" w14:textId="77777777" w:rsidR="0094564D" w:rsidRDefault="0094564D" w:rsidP="00A5266A">
      <w:pPr>
        <w:rPr>
          <w:rFonts w:ascii="Arial Narrow" w:hAnsi="Arial Narrow"/>
          <w:b/>
          <w:bCs/>
        </w:rPr>
      </w:pPr>
    </w:p>
    <w:p w14:paraId="1C3FD286" w14:textId="77777777" w:rsidR="008D7EF0" w:rsidRDefault="008D7EF0" w:rsidP="00A5266A">
      <w:pPr>
        <w:rPr>
          <w:rFonts w:ascii="Arial Narrow" w:hAnsi="Arial Narrow"/>
          <w:b/>
          <w:bCs/>
        </w:rPr>
      </w:pPr>
    </w:p>
    <w:p w14:paraId="577C1646" w14:textId="77777777" w:rsidR="0094564D" w:rsidRDefault="0094564D" w:rsidP="0089238A">
      <w:pPr>
        <w:jc w:val="center"/>
        <w:rPr>
          <w:rFonts w:ascii="Arial Narrow" w:hAnsi="Arial Narrow"/>
          <w:b/>
          <w:bCs/>
        </w:rPr>
      </w:pPr>
    </w:p>
    <w:p w14:paraId="4E6F7317" w14:textId="77777777" w:rsidR="0089238A" w:rsidRPr="003A283E" w:rsidRDefault="0089238A" w:rsidP="0089238A">
      <w:pPr>
        <w:pBdr>
          <w:top w:val="single" w:sz="4" w:space="1" w:color="auto"/>
          <w:left w:val="single" w:sz="4" w:space="4" w:color="auto"/>
          <w:bottom w:val="single" w:sz="4" w:space="1" w:color="auto"/>
          <w:right w:val="single" w:sz="4" w:space="4" w:color="auto"/>
        </w:pBdr>
        <w:rPr>
          <w:rFonts w:ascii="Arial Narrow" w:hAnsi="Arial Narrow"/>
          <w:b/>
          <w:bCs/>
          <w:highlight w:val="yellow"/>
        </w:rPr>
      </w:pPr>
      <w:r w:rsidRPr="003A283E">
        <w:rPr>
          <w:rFonts w:ascii="Arial Narrow" w:hAnsi="Arial Narrow"/>
          <w:b/>
          <w:bCs/>
          <w:highlight w:val="yellow"/>
        </w:rPr>
        <w:t>VZOREC POGODBE</w:t>
      </w:r>
    </w:p>
    <w:p w14:paraId="249F1645" w14:textId="77777777" w:rsidR="0089238A" w:rsidRPr="003A283E" w:rsidRDefault="0089238A" w:rsidP="0089238A">
      <w:pPr>
        <w:jc w:val="both"/>
        <w:rPr>
          <w:rFonts w:ascii="Arial Narrow" w:hAnsi="Arial Narrow" w:cs="Arial"/>
          <w:b/>
          <w:i/>
          <w:sz w:val="20"/>
          <w:szCs w:val="20"/>
          <w:highlight w:val="yellow"/>
        </w:rPr>
      </w:pPr>
    </w:p>
    <w:p w14:paraId="0626118A" w14:textId="77777777" w:rsidR="0089238A" w:rsidRPr="003A283E" w:rsidRDefault="0089238A" w:rsidP="0089238A">
      <w:pPr>
        <w:jc w:val="both"/>
        <w:rPr>
          <w:rFonts w:ascii="Arial Narrow" w:hAnsi="Arial Narrow" w:cs="Arial"/>
          <w:b/>
          <w:bCs/>
          <w:color w:val="0000FF"/>
          <w:sz w:val="22"/>
          <w:szCs w:val="22"/>
          <w:highlight w:val="yellow"/>
        </w:rPr>
      </w:pPr>
      <w:r w:rsidRPr="003A283E">
        <w:rPr>
          <w:rFonts w:ascii="Arial Narrow" w:hAnsi="Arial Narrow" w:cs="Arial"/>
          <w:b/>
          <w:bCs/>
          <w:color w:val="0000FF"/>
          <w:sz w:val="22"/>
          <w:szCs w:val="22"/>
          <w:highlight w:val="yellow"/>
        </w:rPr>
        <w:t xml:space="preserve">Opozorilo: </w:t>
      </w:r>
    </w:p>
    <w:p w14:paraId="7D7B7EA5" w14:textId="71733169" w:rsidR="0089238A" w:rsidRPr="00087373" w:rsidRDefault="0089238A" w:rsidP="0089238A">
      <w:pPr>
        <w:jc w:val="both"/>
        <w:rPr>
          <w:rFonts w:ascii="Arial Narrow" w:hAnsi="Arial Narrow"/>
          <w:b/>
        </w:rPr>
      </w:pPr>
      <w:r w:rsidRPr="003A283E">
        <w:rPr>
          <w:rFonts w:ascii="Arial Narrow" w:hAnsi="Arial Narrow" w:cs="Arial"/>
          <w:b/>
          <w:bCs/>
          <w:highlight w:val="yellow"/>
        </w:rPr>
        <w:t>Ponudnik s podpisom celotne ponudbene dokumentacije</w:t>
      </w:r>
      <w:r w:rsidRPr="003A283E">
        <w:rPr>
          <w:rFonts w:ascii="Arial Narrow" w:hAnsi="Arial Narrow"/>
          <w:b/>
          <w:highlight w:val="yellow"/>
        </w:rPr>
        <w:t xml:space="preserve">, oddane v e-JN sistem, potrjuje, da se strinja </w:t>
      </w:r>
      <w:r w:rsidRPr="003A283E">
        <w:rPr>
          <w:rFonts w:ascii="Arial Narrow" w:hAnsi="Arial Narrow" w:cs="Arial"/>
          <w:b/>
          <w:bCs/>
          <w:highlight w:val="yellow"/>
        </w:rPr>
        <w:t>z vsebino pogodbe</w:t>
      </w:r>
      <w:r w:rsidRPr="003A283E">
        <w:rPr>
          <w:rFonts w:ascii="Arial Narrow" w:hAnsi="Arial Narrow"/>
          <w:b/>
          <w:highlight w:val="yellow"/>
        </w:rPr>
        <w:t xml:space="preserve">. V kolikor ponudnik nastopa skupaj s podizvajalcem/i, mora izpolniti rubrike v </w:t>
      </w:r>
      <w:r w:rsidR="00FD613C">
        <w:rPr>
          <w:rFonts w:ascii="Arial Narrow" w:hAnsi="Arial Narrow"/>
          <w:b/>
          <w:highlight w:val="yellow"/>
        </w:rPr>
        <w:t>4.7</w:t>
      </w:r>
      <w:r w:rsidRPr="003A283E">
        <w:rPr>
          <w:rFonts w:ascii="Arial Narrow" w:hAnsi="Arial Narrow"/>
          <w:b/>
          <w:highlight w:val="yellow"/>
        </w:rPr>
        <w:t xml:space="preserve">. členu </w:t>
      </w:r>
      <w:r>
        <w:rPr>
          <w:rFonts w:ascii="Arial Narrow" w:hAnsi="Arial Narrow"/>
          <w:b/>
          <w:highlight w:val="yellow"/>
        </w:rPr>
        <w:t xml:space="preserve">vzorca </w:t>
      </w:r>
      <w:r w:rsidRPr="003A283E">
        <w:rPr>
          <w:rFonts w:ascii="Arial Narrow" w:hAnsi="Arial Narrow"/>
          <w:b/>
          <w:highlight w:val="yellow"/>
        </w:rPr>
        <w:t>pogodbe.</w:t>
      </w:r>
    </w:p>
    <w:p w14:paraId="05B683E5" w14:textId="77777777" w:rsidR="0089238A" w:rsidRDefault="0089238A" w:rsidP="0089238A">
      <w:pPr>
        <w:jc w:val="center"/>
        <w:rPr>
          <w:rFonts w:ascii="Arial Narrow" w:hAnsi="Arial Narrow"/>
          <w:b/>
          <w:bCs/>
        </w:rPr>
      </w:pPr>
    </w:p>
    <w:p w14:paraId="45EE96B9" w14:textId="77777777" w:rsidR="0089238A" w:rsidRDefault="0089238A" w:rsidP="0089238A">
      <w:pPr>
        <w:jc w:val="center"/>
        <w:rPr>
          <w:rFonts w:ascii="Arial Narrow" w:hAnsi="Arial Narrow"/>
          <w:b/>
          <w:bCs/>
        </w:rPr>
      </w:pPr>
    </w:p>
    <w:p w14:paraId="6D190953" w14:textId="77777777" w:rsidR="0089238A" w:rsidRPr="00006B8C" w:rsidRDefault="0089238A" w:rsidP="0089238A">
      <w:pPr>
        <w:rPr>
          <w:rFonts w:ascii="Arial Narrow" w:hAnsi="Arial Narrow"/>
          <w:b/>
        </w:rPr>
      </w:pPr>
    </w:p>
    <w:p w14:paraId="7487B859" w14:textId="77777777" w:rsidR="00D5659A" w:rsidRDefault="00D5659A" w:rsidP="00D5659A">
      <w:pPr>
        <w:jc w:val="center"/>
        <w:rPr>
          <w:rFonts w:ascii="Arial Narrow" w:hAnsi="Arial Narrow"/>
          <w:b/>
          <w:sz w:val="22"/>
          <w:szCs w:val="22"/>
        </w:rPr>
      </w:pPr>
      <w:r>
        <w:rPr>
          <w:rFonts w:ascii="Arial Narrow" w:hAnsi="Arial Narrow"/>
          <w:b/>
          <w:sz w:val="22"/>
          <w:szCs w:val="22"/>
        </w:rPr>
        <w:t>POGODBA</w:t>
      </w:r>
    </w:p>
    <w:p w14:paraId="15B830A3" w14:textId="77777777" w:rsidR="00D5659A" w:rsidRDefault="00D5659A" w:rsidP="00D5659A">
      <w:pPr>
        <w:jc w:val="center"/>
        <w:rPr>
          <w:rFonts w:ascii="Arial Narrow" w:hAnsi="Arial Narrow"/>
          <w:b/>
          <w:sz w:val="22"/>
          <w:szCs w:val="22"/>
        </w:rPr>
      </w:pPr>
    </w:p>
    <w:p w14:paraId="562E8BE5" w14:textId="77777777" w:rsidR="00D5659A" w:rsidRDefault="00D5659A" w:rsidP="00D5659A">
      <w:pPr>
        <w:jc w:val="center"/>
        <w:rPr>
          <w:rFonts w:ascii="Arial Narrow" w:hAnsi="Arial Narrow"/>
          <w:b/>
          <w:sz w:val="22"/>
          <w:szCs w:val="22"/>
        </w:rPr>
      </w:pPr>
    </w:p>
    <w:p w14:paraId="52B9B040" w14:textId="77777777" w:rsidR="00D5659A" w:rsidRDefault="00D5659A" w:rsidP="00D5659A">
      <w:pPr>
        <w:rPr>
          <w:rFonts w:ascii="Arial Narrow" w:hAnsi="Arial Narrow"/>
          <w:sz w:val="22"/>
          <w:szCs w:val="22"/>
        </w:rPr>
      </w:pPr>
      <w:r>
        <w:rPr>
          <w:rFonts w:ascii="Arial Narrow" w:hAnsi="Arial Narrow"/>
          <w:sz w:val="22"/>
          <w:szCs w:val="22"/>
        </w:rPr>
        <w:t>ki jo na podlagi javnega razpisa JN ________  z  dne _________   in  ponudbe  št. ____________</w:t>
      </w:r>
      <w:r>
        <w:rPr>
          <w:rFonts w:ascii="Arial Narrow" w:hAnsi="Arial Narrow"/>
          <w:sz w:val="22"/>
          <w:szCs w:val="22"/>
          <w:u w:val="single"/>
        </w:rPr>
        <w:t xml:space="preserve"> </w:t>
      </w:r>
      <w:r>
        <w:rPr>
          <w:rFonts w:ascii="Arial Narrow" w:hAnsi="Arial Narrow"/>
          <w:sz w:val="22"/>
          <w:szCs w:val="22"/>
        </w:rPr>
        <w:t xml:space="preserve"> z dne __________, skleneta</w:t>
      </w:r>
    </w:p>
    <w:p w14:paraId="38AB5BD8" w14:textId="77777777" w:rsidR="00D5659A" w:rsidRDefault="00D5659A" w:rsidP="00D5659A">
      <w:pPr>
        <w:rPr>
          <w:rFonts w:ascii="Arial Narrow" w:hAnsi="Arial Narrow"/>
          <w:sz w:val="22"/>
          <w:szCs w:val="22"/>
        </w:rPr>
      </w:pPr>
    </w:p>
    <w:p w14:paraId="20EF4A15" w14:textId="77777777" w:rsidR="00D5659A" w:rsidRDefault="00D5659A" w:rsidP="00D5659A">
      <w:pPr>
        <w:rPr>
          <w:rFonts w:ascii="Arial Narrow" w:hAnsi="Arial Narrow"/>
          <w:sz w:val="22"/>
          <w:szCs w:val="22"/>
        </w:rPr>
      </w:pPr>
    </w:p>
    <w:p w14:paraId="16F9CE97" w14:textId="77777777" w:rsidR="00D5659A" w:rsidRDefault="00D5659A" w:rsidP="00D5659A">
      <w:pPr>
        <w:rPr>
          <w:rFonts w:ascii="Arial Narrow" w:hAnsi="Arial Narrow"/>
          <w:sz w:val="22"/>
          <w:szCs w:val="22"/>
        </w:rPr>
      </w:pPr>
    </w:p>
    <w:p w14:paraId="08772ADC" w14:textId="77777777" w:rsidR="00D5659A" w:rsidRDefault="00D5659A" w:rsidP="00D5659A">
      <w:pPr>
        <w:rPr>
          <w:rFonts w:ascii="Arial Narrow" w:hAnsi="Arial Narrow"/>
          <w:sz w:val="22"/>
          <w:szCs w:val="22"/>
        </w:rPr>
      </w:pPr>
    </w:p>
    <w:p w14:paraId="5EB3EFA5" w14:textId="77777777" w:rsidR="00D5659A" w:rsidRDefault="00D5659A" w:rsidP="00D5659A">
      <w:pPr>
        <w:tabs>
          <w:tab w:val="left" w:pos="1701"/>
        </w:tabs>
        <w:rPr>
          <w:rFonts w:ascii="Arial Narrow" w:hAnsi="Arial Narrow"/>
          <w:b/>
          <w:sz w:val="22"/>
          <w:szCs w:val="22"/>
        </w:rPr>
      </w:pPr>
      <w:r>
        <w:rPr>
          <w:rFonts w:ascii="Arial Narrow" w:hAnsi="Arial Narrow"/>
          <w:b/>
          <w:sz w:val="22"/>
          <w:szCs w:val="22"/>
        </w:rPr>
        <w:t>NAROČNIK:  UNIVERZITETNI KLINIČNI CENTER LJUBLJANA, Zaloška 2, 1525 Ljubljana,</w:t>
      </w:r>
    </w:p>
    <w:p w14:paraId="37FD6FD9" w14:textId="77777777" w:rsidR="00D5659A" w:rsidRDefault="00D5659A" w:rsidP="00D5659A">
      <w:pPr>
        <w:rPr>
          <w:rFonts w:ascii="Arial Narrow" w:hAnsi="Arial Narrow"/>
          <w:sz w:val="22"/>
          <w:szCs w:val="22"/>
        </w:rPr>
      </w:pPr>
      <w:r>
        <w:rPr>
          <w:rFonts w:ascii="Arial Narrow" w:hAnsi="Arial Narrow"/>
          <w:sz w:val="22"/>
          <w:szCs w:val="22"/>
        </w:rPr>
        <w:t xml:space="preserve">                        ki ga zastopa </w:t>
      </w:r>
      <w:r w:rsidR="00800E1E">
        <w:rPr>
          <w:rFonts w:ascii="Arial Narrow" w:hAnsi="Arial Narrow"/>
          <w:sz w:val="22"/>
          <w:szCs w:val="22"/>
        </w:rPr>
        <w:t xml:space="preserve">v. d. generalnega </w:t>
      </w:r>
      <w:r>
        <w:rPr>
          <w:rFonts w:ascii="Arial Narrow" w:hAnsi="Arial Narrow"/>
          <w:sz w:val="22"/>
          <w:szCs w:val="22"/>
        </w:rPr>
        <w:t>direktor</w:t>
      </w:r>
      <w:r w:rsidR="00800E1E">
        <w:rPr>
          <w:rFonts w:ascii="Arial Narrow" w:hAnsi="Arial Narrow"/>
          <w:sz w:val="22"/>
          <w:szCs w:val="22"/>
        </w:rPr>
        <w:t>ja Teodor Žepič, univ. dipl. pol.</w:t>
      </w:r>
      <w:r>
        <w:rPr>
          <w:rFonts w:ascii="Arial Narrow" w:hAnsi="Arial Narrow"/>
          <w:sz w:val="22"/>
          <w:szCs w:val="22"/>
        </w:rPr>
        <w:t xml:space="preserve">                            </w:t>
      </w:r>
    </w:p>
    <w:p w14:paraId="10B8A8AF" w14:textId="77777777" w:rsidR="00D5659A" w:rsidRDefault="00D5659A" w:rsidP="00D5659A">
      <w:pPr>
        <w:rPr>
          <w:rFonts w:ascii="Arial Narrow" w:hAnsi="Arial Narrow"/>
          <w:sz w:val="22"/>
          <w:szCs w:val="22"/>
        </w:rPr>
      </w:pPr>
      <w:r>
        <w:rPr>
          <w:rFonts w:ascii="Arial Narrow" w:hAnsi="Arial Narrow"/>
          <w:sz w:val="22"/>
          <w:szCs w:val="22"/>
        </w:rPr>
        <w:t xml:space="preserve">                        (v nadaljevanju: naročnik)</w:t>
      </w:r>
    </w:p>
    <w:p w14:paraId="172BF4AE" w14:textId="77777777" w:rsidR="00D5659A" w:rsidRDefault="00D5659A" w:rsidP="00D5659A">
      <w:pPr>
        <w:rPr>
          <w:rFonts w:ascii="Arial Narrow" w:hAnsi="Arial Narrow"/>
          <w:sz w:val="22"/>
          <w:szCs w:val="22"/>
        </w:rPr>
      </w:pPr>
      <w:r>
        <w:rPr>
          <w:rFonts w:ascii="Arial Narrow" w:hAnsi="Arial Narrow"/>
          <w:sz w:val="22"/>
          <w:szCs w:val="22"/>
        </w:rPr>
        <w:t>Ident. št. za DDV: SI52111776</w:t>
      </w:r>
    </w:p>
    <w:p w14:paraId="0C56660B" w14:textId="77777777" w:rsidR="00D5659A" w:rsidRDefault="00D5659A" w:rsidP="00D5659A">
      <w:pPr>
        <w:rPr>
          <w:rFonts w:ascii="Arial Narrow" w:hAnsi="Arial Narrow"/>
          <w:sz w:val="22"/>
          <w:szCs w:val="22"/>
        </w:rPr>
      </w:pPr>
      <w:r>
        <w:rPr>
          <w:rFonts w:ascii="Arial Narrow" w:hAnsi="Arial Narrow"/>
          <w:sz w:val="22"/>
          <w:szCs w:val="22"/>
        </w:rPr>
        <w:t>Matična številka: 5057272</w:t>
      </w:r>
    </w:p>
    <w:p w14:paraId="69957BA0" w14:textId="77777777" w:rsidR="00D5659A" w:rsidRDefault="00D5659A" w:rsidP="00D5659A">
      <w:pPr>
        <w:jc w:val="both"/>
        <w:rPr>
          <w:rFonts w:ascii="Arial Narrow" w:hAnsi="Arial Narrow"/>
          <w:sz w:val="22"/>
          <w:szCs w:val="22"/>
        </w:rPr>
      </w:pPr>
    </w:p>
    <w:p w14:paraId="26B49BD8" w14:textId="77777777" w:rsidR="00D5659A" w:rsidRDefault="00D5659A" w:rsidP="00D5659A">
      <w:pPr>
        <w:jc w:val="both"/>
        <w:rPr>
          <w:rFonts w:ascii="Arial Narrow" w:hAnsi="Arial Narrow"/>
          <w:sz w:val="22"/>
          <w:szCs w:val="22"/>
        </w:rPr>
      </w:pPr>
      <w:r>
        <w:rPr>
          <w:rFonts w:ascii="Arial Narrow" w:hAnsi="Arial Narrow"/>
          <w:b/>
          <w:sz w:val="22"/>
          <w:szCs w:val="22"/>
        </w:rPr>
        <w:t>IZVAJALEC:</w:t>
      </w:r>
    </w:p>
    <w:p w14:paraId="79CB6477" w14:textId="77777777" w:rsidR="00D5659A" w:rsidRDefault="00D5659A" w:rsidP="00D5659A">
      <w:pPr>
        <w:jc w:val="both"/>
        <w:rPr>
          <w:rFonts w:ascii="Arial Narrow" w:hAnsi="Arial Narrow"/>
          <w:color w:val="000000"/>
          <w:sz w:val="22"/>
          <w:szCs w:val="22"/>
        </w:rPr>
      </w:pPr>
    </w:p>
    <w:p w14:paraId="0ADA0F83" w14:textId="77777777" w:rsidR="00D5659A" w:rsidRDefault="00D5659A" w:rsidP="00D5659A">
      <w:pPr>
        <w:rPr>
          <w:rFonts w:ascii="Arial Narrow" w:hAnsi="Arial Narrow"/>
          <w:sz w:val="22"/>
          <w:szCs w:val="22"/>
        </w:rPr>
      </w:pPr>
    </w:p>
    <w:p w14:paraId="6A91C5D1" w14:textId="77777777" w:rsidR="00D5659A" w:rsidRDefault="00D5659A" w:rsidP="00D5659A">
      <w:pPr>
        <w:rPr>
          <w:rFonts w:ascii="Arial Narrow" w:hAnsi="Arial Narrow"/>
          <w:sz w:val="22"/>
          <w:szCs w:val="22"/>
        </w:rPr>
      </w:pPr>
    </w:p>
    <w:p w14:paraId="755EC9B9" w14:textId="77777777" w:rsidR="00D5659A" w:rsidRDefault="00D5659A" w:rsidP="00D5659A">
      <w:pPr>
        <w:rPr>
          <w:rFonts w:ascii="Arial Narrow" w:hAnsi="Arial Narrow"/>
          <w:sz w:val="22"/>
          <w:szCs w:val="22"/>
        </w:rPr>
      </w:pPr>
    </w:p>
    <w:p w14:paraId="506DC680" w14:textId="77777777" w:rsidR="00D5659A" w:rsidRDefault="00D5659A" w:rsidP="00D5659A">
      <w:pPr>
        <w:rPr>
          <w:rFonts w:ascii="Arial Narrow" w:hAnsi="Arial Narrow"/>
          <w:sz w:val="22"/>
          <w:szCs w:val="22"/>
        </w:rPr>
      </w:pPr>
    </w:p>
    <w:p w14:paraId="1E6505ED" w14:textId="77777777" w:rsidR="00D5659A" w:rsidRDefault="00D5659A" w:rsidP="00D5659A">
      <w:pPr>
        <w:rPr>
          <w:rFonts w:ascii="Arial Narrow" w:hAnsi="Arial Narrow"/>
          <w:b/>
          <w:sz w:val="22"/>
          <w:szCs w:val="22"/>
        </w:rPr>
      </w:pPr>
      <w:r>
        <w:rPr>
          <w:rFonts w:ascii="Arial Narrow" w:hAnsi="Arial Narrow"/>
          <w:b/>
          <w:sz w:val="22"/>
          <w:szCs w:val="22"/>
        </w:rPr>
        <w:t xml:space="preserve">ZA  PREDMET:  PODPORA IT STORITVAM </w:t>
      </w:r>
    </w:p>
    <w:p w14:paraId="24A11E61" w14:textId="77777777" w:rsidR="00D5659A" w:rsidRDefault="00D5659A" w:rsidP="00D5659A">
      <w:pPr>
        <w:rPr>
          <w:rFonts w:ascii="Arial Narrow" w:hAnsi="Arial Narrow"/>
          <w:sz w:val="22"/>
          <w:szCs w:val="22"/>
        </w:rPr>
      </w:pPr>
    </w:p>
    <w:p w14:paraId="54173B71" w14:textId="77777777" w:rsidR="00D5659A" w:rsidRDefault="00D5659A" w:rsidP="00D5659A">
      <w:pPr>
        <w:rPr>
          <w:rFonts w:ascii="Arial Narrow" w:hAnsi="Arial Narrow"/>
          <w:sz w:val="22"/>
          <w:szCs w:val="22"/>
        </w:rPr>
      </w:pPr>
    </w:p>
    <w:p w14:paraId="1A502D7A" w14:textId="77777777" w:rsidR="00D5659A" w:rsidRDefault="00D5659A" w:rsidP="00D5659A">
      <w:pPr>
        <w:rPr>
          <w:rFonts w:ascii="Arial Narrow" w:hAnsi="Arial Narrow"/>
          <w:sz w:val="22"/>
          <w:szCs w:val="22"/>
        </w:rPr>
      </w:pPr>
    </w:p>
    <w:p w14:paraId="10ED697B" w14:textId="77777777" w:rsidR="00D5659A" w:rsidRDefault="00D5659A" w:rsidP="00D5659A">
      <w:pPr>
        <w:rPr>
          <w:rFonts w:ascii="Arial Narrow" w:hAnsi="Arial Narrow"/>
          <w:sz w:val="22"/>
          <w:szCs w:val="22"/>
        </w:rPr>
      </w:pPr>
      <w:r>
        <w:rPr>
          <w:rFonts w:ascii="Arial Narrow" w:hAnsi="Arial Narrow"/>
          <w:sz w:val="22"/>
          <w:szCs w:val="22"/>
        </w:rPr>
        <w:t>V skupni vrednosti ________________________EUR brez oz. ______________________ z DDV,</w:t>
      </w:r>
    </w:p>
    <w:p w14:paraId="7EF44415" w14:textId="77777777" w:rsidR="00D5659A" w:rsidRDefault="00D5659A" w:rsidP="00D5659A">
      <w:pPr>
        <w:rPr>
          <w:rFonts w:ascii="Arial Narrow" w:hAnsi="Arial Narrow"/>
          <w:sz w:val="22"/>
          <w:szCs w:val="22"/>
        </w:rPr>
      </w:pPr>
    </w:p>
    <w:p w14:paraId="7BE4E6DE" w14:textId="77777777" w:rsidR="00D5659A" w:rsidRDefault="00D5659A" w:rsidP="00D5659A">
      <w:pPr>
        <w:rPr>
          <w:rFonts w:ascii="Arial Narrow" w:hAnsi="Arial Narrow"/>
          <w:sz w:val="22"/>
          <w:szCs w:val="22"/>
        </w:rPr>
      </w:pPr>
      <w:r>
        <w:rPr>
          <w:rFonts w:ascii="Arial Narrow" w:hAnsi="Arial Narrow"/>
          <w:sz w:val="22"/>
          <w:szCs w:val="22"/>
        </w:rPr>
        <w:t>(z besedo_________________________________________________________ EUR) z vključenim 22 % DDV.</w:t>
      </w:r>
    </w:p>
    <w:p w14:paraId="1779BBA0" w14:textId="77777777" w:rsidR="00D5659A" w:rsidRDefault="00D5659A" w:rsidP="00D5659A">
      <w:pPr>
        <w:jc w:val="both"/>
        <w:rPr>
          <w:rFonts w:ascii="Arial Narrow" w:hAnsi="Arial Narrow"/>
          <w:b/>
          <w:bCs/>
          <w:sz w:val="22"/>
          <w:szCs w:val="22"/>
        </w:rPr>
      </w:pPr>
    </w:p>
    <w:p w14:paraId="341FAF09" w14:textId="77777777" w:rsidR="00D5659A" w:rsidRDefault="00D5659A" w:rsidP="00D5659A">
      <w:pPr>
        <w:jc w:val="both"/>
        <w:rPr>
          <w:rFonts w:ascii="Calibri" w:hAnsi="Calibri"/>
          <w:b/>
          <w:bCs/>
          <w:sz w:val="22"/>
          <w:szCs w:val="22"/>
        </w:rPr>
      </w:pPr>
    </w:p>
    <w:p w14:paraId="3E8AB1CE" w14:textId="77777777" w:rsidR="00D5659A" w:rsidRDefault="00D5659A" w:rsidP="00D5659A">
      <w:pPr>
        <w:jc w:val="both"/>
        <w:rPr>
          <w:rFonts w:ascii="Calibri" w:hAnsi="Calibri"/>
          <w:b/>
          <w:bCs/>
          <w:sz w:val="22"/>
          <w:szCs w:val="22"/>
        </w:rPr>
      </w:pPr>
    </w:p>
    <w:p w14:paraId="69D3F4E4"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 xml:space="preserve">PREDMET POGODBE </w:t>
      </w:r>
    </w:p>
    <w:p w14:paraId="0366AC7E" w14:textId="77777777" w:rsidR="00D5659A" w:rsidRDefault="00D5659A" w:rsidP="00D5659A">
      <w:pPr>
        <w:jc w:val="both"/>
        <w:rPr>
          <w:rFonts w:ascii="Arial Narrow" w:hAnsi="Arial Narrow"/>
          <w:b/>
          <w:bCs/>
          <w:sz w:val="22"/>
          <w:szCs w:val="22"/>
        </w:rPr>
      </w:pPr>
      <w:r>
        <w:rPr>
          <w:rFonts w:ascii="Arial Narrow" w:hAnsi="Arial Narrow"/>
          <w:b/>
          <w:bCs/>
          <w:sz w:val="22"/>
          <w:szCs w:val="22"/>
        </w:rPr>
        <w:t xml:space="preserve"> </w:t>
      </w:r>
    </w:p>
    <w:p w14:paraId="14F41333"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 xml:space="preserve">Predmet pogodbe je izvajanje podpore IT storitvam. </w:t>
      </w:r>
    </w:p>
    <w:p w14:paraId="7291528E" w14:textId="77777777" w:rsidR="00D5659A" w:rsidRDefault="00D5659A" w:rsidP="00D5659A">
      <w:pPr>
        <w:jc w:val="both"/>
        <w:rPr>
          <w:rFonts w:ascii="Arial Narrow" w:hAnsi="Arial Narrow"/>
          <w:sz w:val="22"/>
          <w:szCs w:val="22"/>
        </w:rPr>
      </w:pPr>
    </w:p>
    <w:p w14:paraId="4C191948"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 xml:space="preserve">Celotna podpora mora delovati po ITIL V3 specifikacijah. </w:t>
      </w:r>
    </w:p>
    <w:p w14:paraId="79EBB732" w14:textId="77777777" w:rsidR="00D5659A" w:rsidRDefault="00D5659A" w:rsidP="00D5659A">
      <w:pPr>
        <w:jc w:val="both"/>
        <w:rPr>
          <w:rFonts w:ascii="Arial Narrow" w:hAnsi="Arial Narrow"/>
          <w:sz w:val="22"/>
          <w:szCs w:val="22"/>
        </w:rPr>
      </w:pPr>
    </w:p>
    <w:p w14:paraId="62DFE369"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 xml:space="preserve">Pravila, procesi in obseg izvajanja so: </w:t>
      </w:r>
    </w:p>
    <w:p w14:paraId="422422DD"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Upravljanje incidentov</w:t>
      </w:r>
    </w:p>
    <w:p w14:paraId="7F5A4B74"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Upravljanje problemov</w:t>
      </w:r>
    </w:p>
    <w:p w14:paraId="460D92CF"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Upravljanje zahtevkov</w:t>
      </w:r>
    </w:p>
    <w:p w14:paraId="11C5D7CF"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Upravljanje baze znanja</w:t>
      </w:r>
    </w:p>
    <w:p w14:paraId="6DF4D40C"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Upravljanje sprememb</w:t>
      </w:r>
    </w:p>
    <w:p w14:paraId="6477C4DF"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Upravljanje konfiguracije</w:t>
      </w:r>
    </w:p>
    <w:p w14:paraId="61C88A3B"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Pomoč uporabnikom.</w:t>
      </w:r>
    </w:p>
    <w:p w14:paraId="656BF6DD" w14:textId="77777777" w:rsidR="00D5659A" w:rsidRDefault="00D5659A" w:rsidP="00D5659A">
      <w:pPr>
        <w:jc w:val="both"/>
        <w:rPr>
          <w:rFonts w:ascii="Arial Narrow" w:hAnsi="Arial Narrow"/>
          <w:sz w:val="22"/>
          <w:szCs w:val="22"/>
        </w:rPr>
      </w:pPr>
    </w:p>
    <w:p w14:paraId="79EA58AB"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Predmet pogodbe oz. navedeni procesi so podrobno določeni v strokovnih zahtevah razpisne dokumentacije, ki so sestavni del te pogodbe in v točki 2. te pogodbe.</w:t>
      </w:r>
    </w:p>
    <w:p w14:paraId="2E5896E7" w14:textId="77777777" w:rsidR="00D5659A" w:rsidRDefault="00D5659A" w:rsidP="00D5659A">
      <w:pPr>
        <w:jc w:val="both"/>
        <w:rPr>
          <w:rFonts w:ascii="Arial Narrow" w:hAnsi="Arial Narrow"/>
          <w:bCs/>
          <w:sz w:val="22"/>
          <w:szCs w:val="22"/>
        </w:rPr>
      </w:pPr>
    </w:p>
    <w:p w14:paraId="17A1DC49" w14:textId="77777777" w:rsidR="00D5659A" w:rsidRDefault="00D5659A" w:rsidP="00D5659A">
      <w:pPr>
        <w:jc w:val="both"/>
        <w:rPr>
          <w:rFonts w:ascii="Arial Narrow" w:hAnsi="Arial Narrow"/>
          <w:bCs/>
          <w:sz w:val="22"/>
          <w:szCs w:val="22"/>
        </w:rPr>
      </w:pPr>
    </w:p>
    <w:p w14:paraId="378C911F"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sz w:val="22"/>
          <w:szCs w:val="22"/>
          <w:u w:val="single"/>
        </w:rPr>
        <w:t>ZAHTEVE O RAVNI STORITEV</w:t>
      </w:r>
    </w:p>
    <w:p w14:paraId="26A8195F" w14:textId="77777777" w:rsidR="00D5659A" w:rsidRDefault="00D5659A" w:rsidP="00D5659A">
      <w:pPr>
        <w:jc w:val="both"/>
        <w:rPr>
          <w:rFonts w:ascii="Arial Narrow" w:hAnsi="Arial Narrow"/>
          <w:bCs/>
          <w:sz w:val="22"/>
          <w:szCs w:val="22"/>
        </w:rPr>
      </w:pPr>
    </w:p>
    <w:p w14:paraId="19E21374"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 xml:space="preserve"> RAVEN STRORITEV</w:t>
      </w:r>
    </w:p>
    <w:p w14:paraId="1110F6A0" w14:textId="77777777" w:rsidR="00D5659A" w:rsidRDefault="00D5659A" w:rsidP="00D5659A">
      <w:pPr>
        <w:jc w:val="both"/>
        <w:rPr>
          <w:rFonts w:ascii="Arial Narrow" w:hAnsi="Arial Narrow"/>
          <w:b/>
          <w:bCs/>
          <w:sz w:val="22"/>
          <w:szCs w:val="22"/>
        </w:rPr>
      </w:pPr>
    </w:p>
    <w:p w14:paraId="52D2156A" w14:textId="77777777" w:rsidR="00D5659A" w:rsidRDefault="00D5659A" w:rsidP="00D5659A">
      <w:pPr>
        <w:jc w:val="both"/>
        <w:rPr>
          <w:rFonts w:ascii="Arial Narrow" w:hAnsi="Arial Narrow"/>
          <w:bCs/>
          <w:sz w:val="22"/>
          <w:szCs w:val="22"/>
        </w:rPr>
      </w:pPr>
      <w:r>
        <w:rPr>
          <w:rFonts w:ascii="Arial Narrow" w:hAnsi="Arial Narrow"/>
          <w:bCs/>
          <w:sz w:val="22"/>
          <w:szCs w:val="22"/>
        </w:rPr>
        <w:t>Izvajalec se obvezuje, da bo izpolnil vse zahteve o ravni storitev, ki vsebujejo:</w:t>
      </w:r>
    </w:p>
    <w:p w14:paraId="608C73AC" w14:textId="77777777" w:rsidR="00D5659A" w:rsidRDefault="00D5659A" w:rsidP="00D5659A">
      <w:pPr>
        <w:jc w:val="both"/>
        <w:rPr>
          <w:rFonts w:ascii="Arial Narrow" w:hAnsi="Arial Narrow"/>
          <w:bCs/>
          <w:sz w:val="22"/>
          <w:szCs w:val="22"/>
        </w:rPr>
      </w:pPr>
    </w:p>
    <w:p w14:paraId="073E8A78"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katalog storitev, ki jih bo izvajalec opravljal,</w:t>
      </w:r>
    </w:p>
    <w:p w14:paraId="0552D02D"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določanje prioritet in odzivnih časov,</w:t>
      </w:r>
    </w:p>
    <w:p w14:paraId="5508F2C3"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delovni čas,</w:t>
      </w:r>
    </w:p>
    <w:p w14:paraId="53560751"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način zagotavljanja podpore IT storitvam,</w:t>
      </w:r>
    </w:p>
    <w:p w14:paraId="26639E85"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usposobljenost in število kadrov,</w:t>
      </w:r>
    </w:p>
    <w:p w14:paraId="56C523F7"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zagotavljanje rezervnih delov in nadomestne opreme,</w:t>
      </w:r>
    </w:p>
    <w:p w14:paraId="640197CA"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metode poročanja.</w:t>
      </w:r>
    </w:p>
    <w:p w14:paraId="2C291127" w14:textId="77777777" w:rsidR="00D5659A" w:rsidRDefault="00D5659A" w:rsidP="00160EC2">
      <w:pPr>
        <w:numPr>
          <w:ilvl w:val="2"/>
          <w:numId w:val="42"/>
        </w:numPr>
        <w:jc w:val="both"/>
        <w:rPr>
          <w:rFonts w:ascii="Arial Narrow" w:hAnsi="Arial Narrow"/>
          <w:sz w:val="22"/>
          <w:szCs w:val="22"/>
        </w:rPr>
      </w:pPr>
      <w:r>
        <w:rPr>
          <w:rFonts w:ascii="Arial Narrow" w:hAnsi="Arial Narrow"/>
          <w:sz w:val="22"/>
          <w:szCs w:val="22"/>
        </w:rPr>
        <w:t>cenike rezervnih delov in storitev, ki niso zajete v pavšalni obračun,</w:t>
      </w:r>
    </w:p>
    <w:p w14:paraId="3E83C6CE" w14:textId="77777777" w:rsidR="00D5659A" w:rsidRDefault="00D5659A" w:rsidP="00D5659A">
      <w:pPr>
        <w:ind w:left="360"/>
        <w:jc w:val="both"/>
        <w:rPr>
          <w:rFonts w:ascii="Arial Narrow" w:hAnsi="Arial Narrow"/>
          <w:bCs/>
          <w:sz w:val="22"/>
          <w:szCs w:val="22"/>
        </w:rPr>
      </w:pPr>
    </w:p>
    <w:p w14:paraId="606EAB2B"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KATALOG STORITEV</w:t>
      </w:r>
    </w:p>
    <w:p w14:paraId="10A984C3" w14:textId="77777777" w:rsidR="00D5659A" w:rsidRDefault="00D5659A" w:rsidP="00D5659A">
      <w:pPr>
        <w:jc w:val="both"/>
        <w:rPr>
          <w:rFonts w:ascii="Arial Narrow" w:hAnsi="Arial Narrow"/>
          <w:b/>
          <w:bCs/>
          <w:sz w:val="22"/>
          <w:szCs w:val="22"/>
        </w:rPr>
      </w:pPr>
    </w:p>
    <w:p w14:paraId="5256F525" w14:textId="77777777" w:rsidR="00D5659A" w:rsidRDefault="00D5659A" w:rsidP="00160EC2">
      <w:pPr>
        <w:numPr>
          <w:ilvl w:val="2"/>
          <w:numId w:val="41"/>
        </w:numPr>
        <w:jc w:val="both"/>
        <w:rPr>
          <w:rFonts w:ascii="Arial Narrow" w:hAnsi="Arial Narrow"/>
          <w:bCs/>
          <w:sz w:val="22"/>
          <w:szCs w:val="22"/>
        </w:rPr>
      </w:pPr>
      <w:r>
        <w:rPr>
          <w:rFonts w:ascii="Arial Narrow" w:hAnsi="Arial Narrow"/>
          <w:sz w:val="22"/>
          <w:szCs w:val="22"/>
        </w:rPr>
        <w:t>Izvajalec se zavezuje vzpostaviti delovanje Service deska in ga upravljati z lastnim osebjem in opremo. Zagotoviti mora delovanje vseh opisanih procesov, ki so podlaga za delovanje podpore IT storitev. Izvajalec mora zagotoviti lastno strojno in programsko opremo za podporo in upravljanje zahtevanih procesov. Programska oprema za podporo IT storitev mora omogočati medsebojno povezavo med moduli za upravljanje posameznih procesov (upravljanje incidentov, upravljanje problemov, upravljanja zahtevkov, upravljanje baze znanja, upravljanje sprememb, upravljanje izdaj, upravljanje konfiguracije) in mora biti potrjena, da izpolnjuje obvezne funkcionalne zahteve za ITIL V3 kompatibilnost za vse zahtevane procese (imeti mora PinkVerify™ 2011 Toolset certifikat).</w:t>
      </w:r>
    </w:p>
    <w:p w14:paraId="6D077125" w14:textId="77777777" w:rsidR="00D5659A" w:rsidRDefault="00D5659A" w:rsidP="00D5659A">
      <w:pPr>
        <w:jc w:val="both"/>
        <w:rPr>
          <w:rFonts w:ascii="Arial Narrow" w:hAnsi="Arial Narrow"/>
          <w:sz w:val="22"/>
          <w:szCs w:val="22"/>
        </w:rPr>
      </w:pPr>
    </w:p>
    <w:p w14:paraId="518C7713"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Izvajalec bo zagotovil tudi opremo, ki mora omogočati:</w:t>
      </w:r>
    </w:p>
    <w:p w14:paraId="14C0FDA1" w14:textId="77777777" w:rsidR="00D5659A" w:rsidRDefault="00D5659A" w:rsidP="00D5659A">
      <w:pPr>
        <w:jc w:val="both"/>
        <w:rPr>
          <w:rFonts w:ascii="Arial Narrow" w:hAnsi="Arial Narrow"/>
          <w:sz w:val="22"/>
          <w:szCs w:val="22"/>
        </w:rPr>
      </w:pPr>
    </w:p>
    <w:p w14:paraId="4ACEC847"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 xml:space="preserve">nadzor delovnih postaj na daljavo, </w:t>
      </w:r>
    </w:p>
    <w:p w14:paraId="79E62DDF"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popis strojne in programske opreme delovnih postaj,</w:t>
      </w:r>
    </w:p>
    <w:p w14:paraId="0E7ABB4D"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 xml:space="preserve">imeti mora možnost nadgraditve z modulom za centralizirano instalacijo programske opreme. </w:t>
      </w:r>
    </w:p>
    <w:p w14:paraId="1570330C" w14:textId="77777777" w:rsidR="00D5659A" w:rsidRDefault="00D5659A" w:rsidP="00D5659A">
      <w:pPr>
        <w:jc w:val="both"/>
        <w:rPr>
          <w:rFonts w:ascii="Arial Narrow" w:hAnsi="Arial Narrow"/>
          <w:sz w:val="22"/>
          <w:szCs w:val="22"/>
        </w:rPr>
      </w:pPr>
    </w:p>
    <w:p w14:paraId="0C62FE12"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Izvajalec bo zagotovil licence za protivirusno zaščito za delovne postaje in strežnike priznanega proizvajalca – Enterprise Edition.</w:t>
      </w:r>
    </w:p>
    <w:p w14:paraId="4CB9C08B" w14:textId="77777777" w:rsidR="00D5659A" w:rsidRDefault="00D5659A" w:rsidP="00D5659A">
      <w:pPr>
        <w:jc w:val="both"/>
        <w:rPr>
          <w:rFonts w:ascii="Arial Narrow" w:hAnsi="Arial Narrow"/>
          <w:sz w:val="22"/>
          <w:szCs w:val="22"/>
        </w:rPr>
      </w:pPr>
    </w:p>
    <w:p w14:paraId="0D1C83B1"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Katalog storitev zajema vse storitve, ki so predmet pogodbe in so vštete v pavšalni obračun. Katalog storitev je podrobno določen v strokovnih zahtevah razpisne dokumentacije, ki so sestavni del te pogodbe.</w:t>
      </w:r>
    </w:p>
    <w:p w14:paraId="19F4E60F" w14:textId="77777777" w:rsidR="00D5659A" w:rsidRDefault="00D5659A" w:rsidP="00D5659A">
      <w:pPr>
        <w:jc w:val="both"/>
        <w:rPr>
          <w:rFonts w:ascii="Arial Narrow" w:hAnsi="Arial Narrow"/>
          <w:sz w:val="22"/>
          <w:szCs w:val="22"/>
        </w:rPr>
      </w:pPr>
    </w:p>
    <w:p w14:paraId="632A8F3C"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V polno vzdrževanje (delo in material oz. rezervni deli) je vključena oprema v garancijskem roku ne pa tudi naslednji material:</w:t>
      </w:r>
    </w:p>
    <w:p w14:paraId="72C5DD11"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potrošni material kot so tonerji in trakovi za tiskalnike</w:t>
      </w:r>
    </w:p>
    <w:p w14:paraId="2BBEC113"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mehanske okvare zaradi nepravilnega rokovanja</w:t>
      </w:r>
    </w:p>
    <w:p w14:paraId="5001BEF5" w14:textId="77777777" w:rsidR="00D5659A" w:rsidRDefault="00D5659A" w:rsidP="00D5659A">
      <w:pPr>
        <w:jc w:val="both"/>
        <w:rPr>
          <w:rFonts w:ascii="Arial Narrow" w:hAnsi="Arial Narrow"/>
          <w:sz w:val="22"/>
          <w:szCs w:val="22"/>
        </w:rPr>
      </w:pPr>
    </w:p>
    <w:p w14:paraId="6E079AA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Za opremo izven garancijske dobe, je v pogodbeno vrednost vključeno le delo, material (rezervni deli) pa se zaračuna. V primeru, da rezervni deli za okvarjeno opremo izven garancijske dobe presegajo vrednost nadomestne oz. nove opreme enake ali višje kakovosti, lahko izvajalec nadomesti okvarjeno opremo z nadomestno oz. novo enake ali višje kakovosti. Postopek zamenjave okvarjene opreme izven garancijske dobe določi in odobri naročnik. Prav tako se posebej zaračunava dobava dodatne strojne opreme, opreme za nadgradnjo in drugih komponent, ki niso vključene v ceno servisa po tem razpisu.</w:t>
      </w:r>
    </w:p>
    <w:p w14:paraId="34C5478C" w14:textId="77777777" w:rsidR="00D5659A" w:rsidRDefault="00D5659A" w:rsidP="00D5659A">
      <w:pPr>
        <w:jc w:val="both"/>
        <w:rPr>
          <w:rFonts w:ascii="Arial Narrow" w:hAnsi="Arial Narrow"/>
          <w:sz w:val="22"/>
          <w:szCs w:val="22"/>
        </w:rPr>
      </w:pPr>
    </w:p>
    <w:p w14:paraId="0F568CF8"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Naročnik se obvezuje za delovanje Service deska zagotovil prostor in informacijsko infrastrukturo (računalniško omrežje).</w:t>
      </w:r>
    </w:p>
    <w:p w14:paraId="066AC809" w14:textId="77777777" w:rsidR="00D5659A" w:rsidRDefault="00D5659A" w:rsidP="00D5659A">
      <w:pPr>
        <w:jc w:val="both"/>
        <w:rPr>
          <w:rFonts w:ascii="Arial Narrow" w:hAnsi="Arial Narrow"/>
          <w:sz w:val="22"/>
          <w:szCs w:val="22"/>
        </w:rPr>
      </w:pPr>
    </w:p>
    <w:p w14:paraId="4988AEC0"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 xml:space="preserve">  CENIKI REZERVNIH DELOV IN STORITEV, KI NISO ZAJETE V PAVŠALNI OBRAČUN</w:t>
      </w:r>
    </w:p>
    <w:p w14:paraId="1BA4DF68" w14:textId="77777777" w:rsidR="00D5659A" w:rsidRDefault="00D5659A" w:rsidP="00D5659A">
      <w:pPr>
        <w:jc w:val="both"/>
        <w:rPr>
          <w:rFonts w:ascii="Arial Narrow" w:hAnsi="Arial Narrow"/>
          <w:sz w:val="22"/>
          <w:szCs w:val="22"/>
        </w:rPr>
      </w:pPr>
    </w:p>
    <w:p w14:paraId="1F1B6297"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V pavšalni obračun niso zajeti rezervni deli za opremo, ki ni več v garancijskem roku. Izvajalec bo porabljene rezervne dele obračunaval po veljavnem ceniku proizvajalca opreme oz. pooblaščenega zastopnika. V primeru, da popravilo presega 60% vrednosti nove opreme ali vrednost posameznega rezervnega dela presega 150 EUR z DDV, bo predhodno pridobil pisno soglasje naročnika. Skupna mesečna vrednost porabljenih rezervnih delov ne sme preseči 20% mesečnega pavšala. V primeru, da skupna mesečna vrednost porabljenih rezervnih delov presega 20% mesečnega pavšala, mora izvajalec pridobiti pisno soglasje naročnika.</w:t>
      </w:r>
    </w:p>
    <w:p w14:paraId="78A1EB1B" w14:textId="77777777" w:rsidR="00D5659A" w:rsidRDefault="00D5659A" w:rsidP="00D5659A">
      <w:pPr>
        <w:jc w:val="both"/>
        <w:rPr>
          <w:rFonts w:ascii="Arial Narrow" w:hAnsi="Arial Narrow"/>
          <w:sz w:val="22"/>
          <w:szCs w:val="22"/>
        </w:rPr>
      </w:pPr>
    </w:p>
    <w:p w14:paraId="76C56A1C"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Za dodatne storitve, ki niso navedene v katalogu storitev, izvajalec na povpraševanje naročnika izda ponudbo, kjer je razvidna ocena časa in cena za uro dela po različnih postavkah glede na zahtevnost dela. Priloga ponudbi mora biti tudi veljaven cenik za uro dela po različnih postavkah glede na zahtevnost dela. Za izvedbo dodatnih storitev, ki niso navedene v katalogu storitev, mora izvajalec pridobiti pisno soglasje naročnika</w:t>
      </w:r>
    </w:p>
    <w:p w14:paraId="0E84A564" w14:textId="77777777" w:rsidR="00D5659A" w:rsidRDefault="00D5659A" w:rsidP="00D5659A">
      <w:pPr>
        <w:jc w:val="both"/>
        <w:rPr>
          <w:rFonts w:ascii="Arial Narrow" w:hAnsi="Arial Narrow"/>
          <w:sz w:val="22"/>
          <w:szCs w:val="22"/>
        </w:rPr>
      </w:pPr>
      <w:r>
        <w:rPr>
          <w:rFonts w:ascii="Arial Narrow" w:hAnsi="Arial Narrow"/>
          <w:sz w:val="22"/>
          <w:szCs w:val="22"/>
        </w:rPr>
        <w:t>.</w:t>
      </w:r>
    </w:p>
    <w:p w14:paraId="11C9B27D"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V pavšalni obračun ni vključeno:</w:t>
      </w:r>
    </w:p>
    <w:p w14:paraId="01D131FE"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Strojna in sistemska programska oprema za potrebe informacijskega sistema Think!Med</w:t>
      </w:r>
    </w:p>
    <w:p w14:paraId="517782D0"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Strojna in sistemska programska oprema za potrebe RIS/PACS sistema</w:t>
      </w:r>
    </w:p>
    <w:p w14:paraId="70E23F7A"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Strojna in sistemska programska oprema IBM p-series (2 kom), V9000 in San stikala IBM SAN24B-5 (2 kom.) do vključno junija 2020</w:t>
      </w:r>
    </w:p>
    <w:p w14:paraId="32AA1AF7"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Strojna in sistemska programska oprema informacijskega sistema Endobase</w:t>
      </w:r>
    </w:p>
    <w:p w14:paraId="42D94215"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Digitalni diktafoni</w:t>
      </w:r>
    </w:p>
    <w:p w14:paraId="23C8FCFE"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Čitalci črtnih kod</w:t>
      </w:r>
    </w:p>
    <w:p w14:paraId="709E5C2F"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Čitalniki zdravstvenih kartic</w:t>
      </w:r>
    </w:p>
    <w:p w14:paraId="064374F5"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Druga strojna in sistemska programska oprema, ki je sestavni del medicinsko-diagnostičnih sistemov</w:t>
      </w:r>
    </w:p>
    <w:p w14:paraId="64EA9479" w14:textId="77777777" w:rsidR="00D5659A" w:rsidRDefault="00D5659A" w:rsidP="00D5659A">
      <w:pPr>
        <w:jc w:val="both"/>
        <w:rPr>
          <w:rFonts w:ascii="Arial Narrow" w:hAnsi="Arial Narrow"/>
          <w:sz w:val="22"/>
          <w:szCs w:val="22"/>
        </w:rPr>
      </w:pPr>
    </w:p>
    <w:p w14:paraId="164ECC03"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 xml:space="preserve">  DOLOČANJE PRIORITET IN ODZIVNIH ČASOV</w:t>
      </w:r>
    </w:p>
    <w:p w14:paraId="67F551B3" w14:textId="77777777" w:rsidR="00D5659A" w:rsidRDefault="00D5659A" w:rsidP="00D5659A">
      <w:pPr>
        <w:jc w:val="both"/>
        <w:rPr>
          <w:rFonts w:ascii="Arial Narrow" w:hAnsi="Arial Narrow"/>
          <w:b/>
          <w:bCs/>
          <w:sz w:val="22"/>
          <w:szCs w:val="22"/>
        </w:rPr>
      </w:pPr>
    </w:p>
    <w:p w14:paraId="494C2C3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Izvajalec se obvezuje, da bo glede na stopnjo prioritete ravnal skladno s spodnjo tabelo:   </w:t>
      </w:r>
    </w:p>
    <w:p w14:paraId="0A496BA4" w14:textId="77777777" w:rsidR="00D5659A" w:rsidRDefault="00D5659A" w:rsidP="00D5659A">
      <w:pPr>
        <w:jc w:val="both"/>
        <w:rPr>
          <w:rFonts w:ascii="Arial Narrow" w:hAnsi="Arial Narrow"/>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3230"/>
        <w:gridCol w:w="1456"/>
        <w:gridCol w:w="2675"/>
      </w:tblGrid>
      <w:tr w:rsidR="00D5659A" w14:paraId="4C77D4C4" w14:textId="77777777" w:rsidTr="00D5659A">
        <w:tc>
          <w:tcPr>
            <w:tcW w:w="1096" w:type="dxa"/>
            <w:tcBorders>
              <w:top w:val="single" w:sz="4" w:space="0" w:color="auto"/>
              <w:left w:val="single" w:sz="4" w:space="0" w:color="auto"/>
              <w:bottom w:val="single" w:sz="4" w:space="0" w:color="auto"/>
              <w:right w:val="single" w:sz="4" w:space="0" w:color="auto"/>
            </w:tcBorders>
            <w:hideMark/>
          </w:tcPr>
          <w:p w14:paraId="3DB31964" w14:textId="77777777" w:rsidR="00D5659A" w:rsidRDefault="00D5659A">
            <w:pPr>
              <w:jc w:val="both"/>
              <w:rPr>
                <w:rFonts w:ascii="Arial Narrow" w:hAnsi="Arial Narrow"/>
                <w:b/>
                <w:bCs/>
                <w:sz w:val="22"/>
                <w:szCs w:val="22"/>
              </w:rPr>
            </w:pPr>
            <w:r>
              <w:rPr>
                <w:rFonts w:ascii="Arial Narrow" w:hAnsi="Arial Narrow"/>
                <w:b/>
                <w:bCs/>
                <w:sz w:val="22"/>
                <w:szCs w:val="22"/>
              </w:rPr>
              <w:t>Prioriteta</w:t>
            </w:r>
          </w:p>
        </w:tc>
        <w:tc>
          <w:tcPr>
            <w:tcW w:w="3230" w:type="dxa"/>
            <w:tcBorders>
              <w:top w:val="single" w:sz="4" w:space="0" w:color="auto"/>
              <w:left w:val="single" w:sz="4" w:space="0" w:color="auto"/>
              <w:bottom w:val="single" w:sz="4" w:space="0" w:color="auto"/>
              <w:right w:val="single" w:sz="4" w:space="0" w:color="auto"/>
            </w:tcBorders>
            <w:hideMark/>
          </w:tcPr>
          <w:p w14:paraId="1AE1EE9E" w14:textId="77777777" w:rsidR="00D5659A" w:rsidRDefault="00D5659A">
            <w:pPr>
              <w:jc w:val="both"/>
              <w:rPr>
                <w:rFonts w:ascii="Arial Narrow" w:hAnsi="Arial Narrow"/>
                <w:b/>
                <w:bCs/>
                <w:sz w:val="22"/>
                <w:szCs w:val="22"/>
              </w:rPr>
            </w:pPr>
            <w:r>
              <w:rPr>
                <w:rFonts w:ascii="Arial Narrow" w:hAnsi="Arial Narrow"/>
                <w:b/>
                <w:bCs/>
                <w:sz w:val="22"/>
                <w:szCs w:val="22"/>
              </w:rPr>
              <w:t>Vpliv na proces</w:t>
            </w:r>
          </w:p>
        </w:tc>
        <w:tc>
          <w:tcPr>
            <w:tcW w:w="1456" w:type="dxa"/>
            <w:tcBorders>
              <w:top w:val="single" w:sz="4" w:space="0" w:color="auto"/>
              <w:left w:val="single" w:sz="4" w:space="0" w:color="auto"/>
              <w:bottom w:val="single" w:sz="4" w:space="0" w:color="auto"/>
              <w:right w:val="single" w:sz="4" w:space="0" w:color="auto"/>
            </w:tcBorders>
            <w:hideMark/>
          </w:tcPr>
          <w:p w14:paraId="688BDC57" w14:textId="77777777" w:rsidR="00D5659A" w:rsidRDefault="00D5659A">
            <w:pPr>
              <w:jc w:val="both"/>
              <w:rPr>
                <w:rFonts w:ascii="Arial Narrow" w:hAnsi="Arial Narrow"/>
                <w:b/>
                <w:bCs/>
                <w:sz w:val="22"/>
                <w:szCs w:val="22"/>
              </w:rPr>
            </w:pPr>
            <w:r>
              <w:rPr>
                <w:rFonts w:ascii="Arial Narrow" w:hAnsi="Arial Narrow"/>
                <w:b/>
                <w:bCs/>
                <w:sz w:val="22"/>
                <w:szCs w:val="22"/>
              </w:rPr>
              <w:t>Odzivni čas</w:t>
            </w:r>
          </w:p>
        </w:tc>
        <w:tc>
          <w:tcPr>
            <w:tcW w:w="2675" w:type="dxa"/>
            <w:tcBorders>
              <w:top w:val="single" w:sz="4" w:space="0" w:color="auto"/>
              <w:left w:val="single" w:sz="4" w:space="0" w:color="auto"/>
              <w:bottom w:val="single" w:sz="4" w:space="0" w:color="auto"/>
              <w:right w:val="single" w:sz="4" w:space="0" w:color="auto"/>
            </w:tcBorders>
            <w:hideMark/>
          </w:tcPr>
          <w:p w14:paraId="5890F79B" w14:textId="77777777" w:rsidR="00D5659A" w:rsidRDefault="00D5659A">
            <w:pPr>
              <w:jc w:val="both"/>
              <w:rPr>
                <w:rFonts w:ascii="Arial Narrow" w:hAnsi="Arial Narrow"/>
                <w:b/>
                <w:bCs/>
                <w:sz w:val="22"/>
                <w:szCs w:val="22"/>
              </w:rPr>
            </w:pPr>
            <w:r>
              <w:rPr>
                <w:rFonts w:ascii="Arial Narrow" w:hAnsi="Arial Narrow"/>
                <w:b/>
                <w:bCs/>
                <w:sz w:val="22"/>
                <w:szCs w:val="22"/>
              </w:rPr>
              <w:t>Čas za odpravo napake</w:t>
            </w:r>
          </w:p>
        </w:tc>
      </w:tr>
      <w:tr w:rsidR="00D5659A" w14:paraId="4C331D0A" w14:textId="77777777" w:rsidTr="00D5659A">
        <w:tc>
          <w:tcPr>
            <w:tcW w:w="1096" w:type="dxa"/>
            <w:tcBorders>
              <w:top w:val="single" w:sz="4" w:space="0" w:color="auto"/>
              <w:left w:val="single" w:sz="4" w:space="0" w:color="auto"/>
              <w:bottom w:val="single" w:sz="4" w:space="0" w:color="auto"/>
              <w:right w:val="single" w:sz="4" w:space="0" w:color="auto"/>
            </w:tcBorders>
            <w:hideMark/>
          </w:tcPr>
          <w:p w14:paraId="2C2A4CC7" w14:textId="77777777" w:rsidR="00D5659A" w:rsidRDefault="00D5659A">
            <w:pPr>
              <w:jc w:val="both"/>
              <w:rPr>
                <w:rFonts w:ascii="Arial Narrow" w:hAnsi="Arial Narrow"/>
                <w:sz w:val="22"/>
                <w:szCs w:val="22"/>
              </w:rPr>
            </w:pPr>
            <w:r>
              <w:rPr>
                <w:rFonts w:ascii="Arial Narrow" w:hAnsi="Arial Narrow"/>
                <w:sz w:val="22"/>
                <w:szCs w:val="22"/>
              </w:rPr>
              <w:t>1.</w:t>
            </w:r>
          </w:p>
        </w:tc>
        <w:tc>
          <w:tcPr>
            <w:tcW w:w="3230" w:type="dxa"/>
            <w:tcBorders>
              <w:top w:val="single" w:sz="4" w:space="0" w:color="auto"/>
              <w:left w:val="single" w:sz="4" w:space="0" w:color="auto"/>
              <w:bottom w:val="single" w:sz="4" w:space="0" w:color="auto"/>
              <w:right w:val="single" w:sz="4" w:space="0" w:color="auto"/>
            </w:tcBorders>
            <w:hideMark/>
          </w:tcPr>
          <w:p w14:paraId="6DD04582" w14:textId="77777777" w:rsidR="00D5659A" w:rsidRDefault="00D5659A">
            <w:pPr>
              <w:rPr>
                <w:rFonts w:ascii="Arial Narrow" w:hAnsi="Arial Narrow"/>
                <w:sz w:val="22"/>
                <w:szCs w:val="22"/>
              </w:rPr>
            </w:pPr>
            <w:r>
              <w:rPr>
                <w:rFonts w:ascii="Arial Narrow" w:hAnsi="Arial Narrow"/>
                <w:sz w:val="22"/>
                <w:szCs w:val="22"/>
              </w:rPr>
              <w:t>Zastoj poslovanja-kritična lokacija/uporabnik</w:t>
            </w:r>
          </w:p>
        </w:tc>
        <w:tc>
          <w:tcPr>
            <w:tcW w:w="1456" w:type="dxa"/>
            <w:tcBorders>
              <w:top w:val="single" w:sz="4" w:space="0" w:color="auto"/>
              <w:left w:val="single" w:sz="4" w:space="0" w:color="auto"/>
              <w:bottom w:val="single" w:sz="4" w:space="0" w:color="auto"/>
              <w:right w:val="single" w:sz="4" w:space="0" w:color="auto"/>
            </w:tcBorders>
            <w:hideMark/>
          </w:tcPr>
          <w:p w14:paraId="6A07768C" w14:textId="77777777" w:rsidR="00D5659A" w:rsidRDefault="00D5659A">
            <w:pPr>
              <w:jc w:val="both"/>
              <w:rPr>
                <w:rFonts w:ascii="Arial Narrow" w:hAnsi="Arial Narrow"/>
                <w:sz w:val="22"/>
                <w:szCs w:val="22"/>
              </w:rPr>
            </w:pPr>
            <w:r>
              <w:rPr>
                <w:rFonts w:ascii="Arial Narrow" w:hAnsi="Arial Narrow"/>
                <w:sz w:val="22"/>
                <w:szCs w:val="22"/>
              </w:rPr>
              <w:t>15 minut</w:t>
            </w:r>
          </w:p>
        </w:tc>
        <w:tc>
          <w:tcPr>
            <w:tcW w:w="2675" w:type="dxa"/>
            <w:tcBorders>
              <w:top w:val="single" w:sz="4" w:space="0" w:color="auto"/>
              <w:left w:val="single" w:sz="4" w:space="0" w:color="auto"/>
              <w:bottom w:val="single" w:sz="4" w:space="0" w:color="auto"/>
              <w:right w:val="single" w:sz="4" w:space="0" w:color="auto"/>
            </w:tcBorders>
            <w:hideMark/>
          </w:tcPr>
          <w:p w14:paraId="3B5BCF79" w14:textId="77777777" w:rsidR="00D5659A" w:rsidRDefault="00D5659A">
            <w:pPr>
              <w:jc w:val="both"/>
              <w:rPr>
                <w:rFonts w:ascii="Arial Narrow" w:hAnsi="Arial Narrow"/>
                <w:sz w:val="22"/>
                <w:szCs w:val="22"/>
              </w:rPr>
            </w:pPr>
            <w:r>
              <w:rPr>
                <w:rFonts w:ascii="Arial Narrow" w:hAnsi="Arial Narrow"/>
                <w:sz w:val="22"/>
                <w:szCs w:val="22"/>
              </w:rPr>
              <w:t>Nenehno poskušanje</w:t>
            </w:r>
          </w:p>
        </w:tc>
      </w:tr>
      <w:tr w:rsidR="00D5659A" w14:paraId="1318270A" w14:textId="77777777" w:rsidTr="00D5659A">
        <w:tc>
          <w:tcPr>
            <w:tcW w:w="1096" w:type="dxa"/>
            <w:tcBorders>
              <w:top w:val="single" w:sz="4" w:space="0" w:color="auto"/>
              <w:left w:val="single" w:sz="4" w:space="0" w:color="auto"/>
              <w:bottom w:val="single" w:sz="4" w:space="0" w:color="auto"/>
              <w:right w:val="single" w:sz="4" w:space="0" w:color="auto"/>
            </w:tcBorders>
            <w:hideMark/>
          </w:tcPr>
          <w:p w14:paraId="5FEDD86E" w14:textId="77777777" w:rsidR="00D5659A" w:rsidRDefault="00D5659A">
            <w:pPr>
              <w:jc w:val="both"/>
              <w:rPr>
                <w:rFonts w:ascii="Arial Narrow" w:hAnsi="Arial Narrow"/>
                <w:sz w:val="22"/>
                <w:szCs w:val="22"/>
              </w:rPr>
            </w:pPr>
            <w:r>
              <w:rPr>
                <w:rFonts w:ascii="Arial Narrow" w:hAnsi="Arial Narrow"/>
                <w:sz w:val="22"/>
                <w:szCs w:val="22"/>
              </w:rPr>
              <w:t>2.</w:t>
            </w:r>
          </w:p>
        </w:tc>
        <w:tc>
          <w:tcPr>
            <w:tcW w:w="3230" w:type="dxa"/>
            <w:tcBorders>
              <w:top w:val="single" w:sz="4" w:space="0" w:color="auto"/>
              <w:left w:val="single" w:sz="4" w:space="0" w:color="auto"/>
              <w:bottom w:val="single" w:sz="4" w:space="0" w:color="auto"/>
              <w:right w:val="single" w:sz="4" w:space="0" w:color="auto"/>
            </w:tcBorders>
            <w:hideMark/>
          </w:tcPr>
          <w:p w14:paraId="4294DEF5" w14:textId="77777777" w:rsidR="00D5659A" w:rsidRDefault="00D5659A">
            <w:pPr>
              <w:rPr>
                <w:rFonts w:ascii="Arial Narrow" w:hAnsi="Arial Narrow"/>
                <w:sz w:val="22"/>
                <w:szCs w:val="22"/>
              </w:rPr>
            </w:pPr>
            <w:r>
              <w:rPr>
                <w:rFonts w:ascii="Arial Narrow" w:hAnsi="Arial Narrow"/>
                <w:sz w:val="22"/>
                <w:szCs w:val="22"/>
              </w:rPr>
              <w:t>Omejeno delovanje-kritična lokacija/uporabnik</w:t>
            </w:r>
          </w:p>
        </w:tc>
        <w:tc>
          <w:tcPr>
            <w:tcW w:w="1456" w:type="dxa"/>
            <w:tcBorders>
              <w:top w:val="single" w:sz="4" w:space="0" w:color="auto"/>
              <w:left w:val="single" w:sz="4" w:space="0" w:color="auto"/>
              <w:bottom w:val="single" w:sz="4" w:space="0" w:color="auto"/>
              <w:right w:val="single" w:sz="4" w:space="0" w:color="auto"/>
            </w:tcBorders>
            <w:hideMark/>
          </w:tcPr>
          <w:p w14:paraId="643A4587" w14:textId="77777777" w:rsidR="00D5659A" w:rsidRDefault="00D5659A">
            <w:pPr>
              <w:jc w:val="both"/>
              <w:rPr>
                <w:rFonts w:ascii="Arial Narrow" w:hAnsi="Arial Narrow"/>
                <w:sz w:val="22"/>
                <w:szCs w:val="22"/>
              </w:rPr>
            </w:pPr>
            <w:r>
              <w:rPr>
                <w:rFonts w:ascii="Arial Narrow" w:hAnsi="Arial Narrow"/>
                <w:sz w:val="22"/>
                <w:szCs w:val="22"/>
              </w:rPr>
              <w:t>30 minut</w:t>
            </w:r>
          </w:p>
        </w:tc>
        <w:tc>
          <w:tcPr>
            <w:tcW w:w="2675" w:type="dxa"/>
            <w:tcBorders>
              <w:top w:val="single" w:sz="4" w:space="0" w:color="auto"/>
              <w:left w:val="single" w:sz="4" w:space="0" w:color="auto"/>
              <w:bottom w:val="single" w:sz="4" w:space="0" w:color="auto"/>
              <w:right w:val="single" w:sz="4" w:space="0" w:color="auto"/>
            </w:tcBorders>
            <w:hideMark/>
          </w:tcPr>
          <w:p w14:paraId="2A8A34CB" w14:textId="77777777" w:rsidR="00D5659A" w:rsidRDefault="00D5659A">
            <w:pPr>
              <w:jc w:val="both"/>
              <w:rPr>
                <w:rFonts w:ascii="Arial Narrow" w:hAnsi="Arial Narrow"/>
                <w:sz w:val="22"/>
                <w:szCs w:val="22"/>
              </w:rPr>
            </w:pPr>
            <w:r>
              <w:rPr>
                <w:rFonts w:ascii="Arial Narrow" w:hAnsi="Arial Narrow"/>
                <w:sz w:val="22"/>
                <w:szCs w:val="22"/>
              </w:rPr>
              <w:t>Isti dan</w:t>
            </w:r>
          </w:p>
        </w:tc>
      </w:tr>
      <w:tr w:rsidR="00D5659A" w14:paraId="05A979DF" w14:textId="77777777" w:rsidTr="00D5659A">
        <w:tc>
          <w:tcPr>
            <w:tcW w:w="1096" w:type="dxa"/>
            <w:tcBorders>
              <w:top w:val="single" w:sz="4" w:space="0" w:color="auto"/>
              <w:left w:val="single" w:sz="4" w:space="0" w:color="auto"/>
              <w:bottom w:val="single" w:sz="4" w:space="0" w:color="auto"/>
              <w:right w:val="single" w:sz="4" w:space="0" w:color="auto"/>
            </w:tcBorders>
            <w:hideMark/>
          </w:tcPr>
          <w:p w14:paraId="209E7590" w14:textId="77777777" w:rsidR="00D5659A" w:rsidRDefault="00D5659A">
            <w:pPr>
              <w:jc w:val="both"/>
              <w:rPr>
                <w:rFonts w:ascii="Arial Narrow" w:hAnsi="Arial Narrow"/>
                <w:sz w:val="22"/>
                <w:szCs w:val="22"/>
              </w:rPr>
            </w:pPr>
            <w:r>
              <w:rPr>
                <w:rFonts w:ascii="Arial Narrow" w:hAnsi="Arial Narrow"/>
                <w:sz w:val="22"/>
                <w:szCs w:val="22"/>
              </w:rPr>
              <w:t>3.</w:t>
            </w:r>
          </w:p>
        </w:tc>
        <w:tc>
          <w:tcPr>
            <w:tcW w:w="3230" w:type="dxa"/>
            <w:tcBorders>
              <w:top w:val="single" w:sz="4" w:space="0" w:color="auto"/>
              <w:left w:val="single" w:sz="4" w:space="0" w:color="auto"/>
              <w:bottom w:val="single" w:sz="4" w:space="0" w:color="auto"/>
              <w:right w:val="single" w:sz="4" w:space="0" w:color="auto"/>
            </w:tcBorders>
            <w:hideMark/>
          </w:tcPr>
          <w:p w14:paraId="7A10E15D" w14:textId="77777777" w:rsidR="00D5659A" w:rsidRDefault="00D5659A">
            <w:pPr>
              <w:rPr>
                <w:rFonts w:ascii="Arial Narrow" w:hAnsi="Arial Narrow"/>
                <w:sz w:val="22"/>
                <w:szCs w:val="22"/>
              </w:rPr>
            </w:pPr>
            <w:r>
              <w:rPr>
                <w:rFonts w:ascii="Arial Narrow" w:hAnsi="Arial Narrow"/>
                <w:sz w:val="22"/>
                <w:szCs w:val="22"/>
              </w:rPr>
              <w:t>Zastoj ali omejeno delovanje- nekritična lokacija/uporabnik</w:t>
            </w:r>
          </w:p>
        </w:tc>
        <w:tc>
          <w:tcPr>
            <w:tcW w:w="1456" w:type="dxa"/>
            <w:tcBorders>
              <w:top w:val="single" w:sz="4" w:space="0" w:color="auto"/>
              <w:left w:val="single" w:sz="4" w:space="0" w:color="auto"/>
              <w:bottom w:val="single" w:sz="4" w:space="0" w:color="auto"/>
              <w:right w:val="single" w:sz="4" w:space="0" w:color="auto"/>
            </w:tcBorders>
            <w:hideMark/>
          </w:tcPr>
          <w:p w14:paraId="74A294A2" w14:textId="77777777" w:rsidR="00D5659A" w:rsidRDefault="00D5659A">
            <w:pPr>
              <w:jc w:val="both"/>
              <w:rPr>
                <w:rFonts w:ascii="Arial Narrow" w:hAnsi="Arial Narrow"/>
                <w:sz w:val="22"/>
                <w:szCs w:val="22"/>
              </w:rPr>
            </w:pPr>
            <w:r>
              <w:rPr>
                <w:rFonts w:ascii="Arial Narrow" w:hAnsi="Arial Narrow"/>
                <w:sz w:val="22"/>
                <w:szCs w:val="22"/>
              </w:rPr>
              <w:t>1 ura</w:t>
            </w:r>
          </w:p>
        </w:tc>
        <w:tc>
          <w:tcPr>
            <w:tcW w:w="2675" w:type="dxa"/>
            <w:tcBorders>
              <w:top w:val="single" w:sz="4" w:space="0" w:color="auto"/>
              <w:left w:val="single" w:sz="4" w:space="0" w:color="auto"/>
              <w:bottom w:val="single" w:sz="4" w:space="0" w:color="auto"/>
              <w:right w:val="single" w:sz="4" w:space="0" w:color="auto"/>
            </w:tcBorders>
            <w:hideMark/>
          </w:tcPr>
          <w:p w14:paraId="1C2D01C4" w14:textId="77777777" w:rsidR="00D5659A" w:rsidRDefault="00D5659A">
            <w:pPr>
              <w:jc w:val="both"/>
              <w:rPr>
                <w:rFonts w:ascii="Arial Narrow" w:hAnsi="Arial Narrow"/>
                <w:sz w:val="22"/>
                <w:szCs w:val="22"/>
              </w:rPr>
            </w:pPr>
            <w:r>
              <w:rPr>
                <w:rFonts w:ascii="Arial Narrow" w:hAnsi="Arial Narrow"/>
                <w:sz w:val="22"/>
                <w:szCs w:val="22"/>
              </w:rPr>
              <w:t>Naslednji dan</w:t>
            </w:r>
          </w:p>
        </w:tc>
      </w:tr>
      <w:tr w:rsidR="00D5659A" w14:paraId="15D3AC5F" w14:textId="77777777" w:rsidTr="00D5659A">
        <w:tc>
          <w:tcPr>
            <w:tcW w:w="1096" w:type="dxa"/>
            <w:tcBorders>
              <w:top w:val="single" w:sz="4" w:space="0" w:color="auto"/>
              <w:left w:val="single" w:sz="4" w:space="0" w:color="auto"/>
              <w:bottom w:val="single" w:sz="4" w:space="0" w:color="auto"/>
              <w:right w:val="single" w:sz="4" w:space="0" w:color="auto"/>
            </w:tcBorders>
            <w:hideMark/>
          </w:tcPr>
          <w:p w14:paraId="51B5264B" w14:textId="77777777" w:rsidR="00D5659A" w:rsidRDefault="00D5659A">
            <w:pPr>
              <w:jc w:val="both"/>
              <w:rPr>
                <w:rFonts w:ascii="Arial Narrow" w:hAnsi="Arial Narrow"/>
                <w:sz w:val="22"/>
                <w:szCs w:val="22"/>
              </w:rPr>
            </w:pPr>
            <w:r>
              <w:rPr>
                <w:rFonts w:ascii="Arial Narrow" w:hAnsi="Arial Narrow"/>
                <w:sz w:val="22"/>
                <w:szCs w:val="22"/>
              </w:rPr>
              <w:t>4.</w:t>
            </w:r>
          </w:p>
        </w:tc>
        <w:tc>
          <w:tcPr>
            <w:tcW w:w="3230" w:type="dxa"/>
            <w:tcBorders>
              <w:top w:val="single" w:sz="4" w:space="0" w:color="auto"/>
              <w:left w:val="single" w:sz="4" w:space="0" w:color="auto"/>
              <w:bottom w:val="single" w:sz="4" w:space="0" w:color="auto"/>
              <w:right w:val="single" w:sz="4" w:space="0" w:color="auto"/>
            </w:tcBorders>
            <w:hideMark/>
          </w:tcPr>
          <w:p w14:paraId="2D8AF39F" w14:textId="77777777" w:rsidR="00D5659A" w:rsidRDefault="00D5659A">
            <w:pPr>
              <w:rPr>
                <w:rFonts w:ascii="Arial Narrow" w:hAnsi="Arial Narrow"/>
                <w:sz w:val="22"/>
                <w:szCs w:val="22"/>
              </w:rPr>
            </w:pPr>
            <w:r>
              <w:rPr>
                <w:rFonts w:ascii="Arial Narrow" w:hAnsi="Arial Narrow"/>
                <w:sz w:val="22"/>
                <w:szCs w:val="22"/>
              </w:rPr>
              <w:t>Druge nenujne storitve</w:t>
            </w:r>
          </w:p>
        </w:tc>
        <w:tc>
          <w:tcPr>
            <w:tcW w:w="1456" w:type="dxa"/>
            <w:tcBorders>
              <w:top w:val="single" w:sz="4" w:space="0" w:color="auto"/>
              <w:left w:val="single" w:sz="4" w:space="0" w:color="auto"/>
              <w:bottom w:val="single" w:sz="4" w:space="0" w:color="auto"/>
              <w:right w:val="single" w:sz="4" w:space="0" w:color="auto"/>
            </w:tcBorders>
            <w:hideMark/>
          </w:tcPr>
          <w:p w14:paraId="46B0F593" w14:textId="77777777" w:rsidR="00D5659A" w:rsidRDefault="00D5659A">
            <w:pPr>
              <w:jc w:val="both"/>
              <w:rPr>
                <w:rFonts w:ascii="Arial Narrow" w:hAnsi="Arial Narrow"/>
                <w:sz w:val="22"/>
                <w:szCs w:val="22"/>
              </w:rPr>
            </w:pPr>
            <w:r>
              <w:rPr>
                <w:rFonts w:ascii="Arial Narrow" w:hAnsi="Arial Narrow"/>
                <w:sz w:val="22"/>
                <w:szCs w:val="22"/>
              </w:rPr>
              <w:t>Po dogovoru</w:t>
            </w:r>
          </w:p>
        </w:tc>
        <w:tc>
          <w:tcPr>
            <w:tcW w:w="2675" w:type="dxa"/>
            <w:tcBorders>
              <w:top w:val="single" w:sz="4" w:space="0" w:color="auto"/>
              <w:left w:val="single" w:sz="4" w:space="0" w:color="auto"/>
              <w:bottom w:val="single" w:sz="4" w:space="0" w:color="auto"/>
              <w:right w:val="single" w:sz="4" w:space="0" w:color="auto"/>
            </w:tcBorders>
            <w:hideMark/>
          </w:tcPr>
          <w:p w14:paraId="0DC9E7F0" w14:textId="77777777" w:rsidR="00D5659A" w:rsidRDefault="00D5659A">
            <w:pPr>
              <w:jc w:val="both"/>
              <w:rPr>
                <w:rFonts w:ascii="Arial Narrow" w:hAnsi="Arial Narrow"/>
                <w:sz w:val="22"/>
                <w:szCs w:val="22"/>
              </w:rPr>
            </w:pPr>
            <w:r>
              <w:rPr>
                <w:rFonts w:ascii="Arial Narrow" w:hAnsi="Arial Narrow"/>
                <w:sz w:val="22"/>
                <w:szCs w:val="22"/>
              </w:rPr>
              <w:t>Po dogovoru</w:t>
            </w:r>
          </w:p>
        </w:tc>
      </w:tr>
    </w:tbl>
    <w:p w14:paraId="7488653E" w14:textId="77777777" w:rsidR="00D5659A" w:rsidRDefault="00D5659A" w:rsidP="00D5659A">
      <w:pPr>
        <w:jc w:val="both"/>
        <w:rPr>
          <w:rFonts w:ascii="Arial Narrow" w:hAnsi="Arial Narrow"/>
          <w:sz w:val="22"/>
          <w:szCs w:val="22"/>
        </w:rPr>
      </w:pPr>
    </w:p>
    <w:p w14:paraId="2FA0E63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Odzivni čas je čas, ki preteče od prejema prijave napake, do trenutka, ko izvajalec začne z odpravljanjem napake. Čas za odpravo napake je tisti čas, ki preteče od prejema zahteve za odpravo napake, do takrat, ko je izvajalec odpravil napako.</w:t>
      </w:r>
    </w:p>
    <w:p w14:paraId="4AACE55C" w14:textId="77777777" w:rsidR="00D5659A" w:rsidRDefault="00D5659A" w:rsidP="00D5659A">
      <w:pPr>
        <w:ind w:left="720"/>
        <w:jc w:val="both"/>
        <w:rPr>
          <w:rFonts w:ascii="Arial Narrow" w:hAnsi="Arial Narrow"/>
          <w:sz w:val="22"/>
          <w:szCs w:val="22"/>
        </w:rPr>
      </w:pPr>
    </w:p>
    <w:p w14:paraId="65E7CD4A" w14:textId="77777777" w:rsidR="00D5659A" w:rsidRDefault="00D5659A" w:rsidP="00D5659A">
      <w:pPr>
        <w:jc w:val="both"/>
        <w:rPr>
          <w:rFonts w:ascii="Arial Narrow" w:hAnsi="Arial Narrow"/>
          <w:sz w:val="22"/>
          <w:szCs w:val="22"/>
        </w:rPr>
      </w:pPr>
    </w:p>
    <w:p w14:paraId="08BB8C0B"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 xml:space="preserve"> DELOVNI ČAS</w:t>
      </w:r>
    </w:p>
    <w:p w14:paraId="1DF834A6" w14:textId="77777777" w:rsidR="00D5659A" w:rsidRDefault="00D5659A" w:rsidP="00D5659A">
      <w:pPr>
        <w:jc w:val="both"/>
        <w:rPr>
          <w:rFonts w:ascii="Arial Narrow" w:hAnsi="Arial Narrow"/>
          <w:b/>
          <w:bCs/>
          <w:sz w:val="22"/>
          <w:szCs w:val="22"/>
        </w:rPr>
      </w:pPr>
    </w:p>
    <w:p w14:paraId="5608960D"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Obveznosti izvajalca glede delovnega časa so: </w:t>
      </w:r>
    </w:p>
    <w:p w14:paraId="22715115"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Service desk mora delovati nepretrgoma (24/7/365)</w:t>
      </w:r>
    </w:p>
    <w:p w14:paraId="70405CBB"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V času od 8h do 16h (ponedeljek – petek) mora biti dosegljiva tudi odgovorna oseba izvajalca za Service desk.</w:t>
      </w:r>
    </w:p>
    <w:p w14:paraId="7032646C"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Ob delavnikih mora izvajalec zagotavljati odzivnost vsaj dveh operaterjev na vsaj dve prosti telefonski liniji v času od 7h do 15h. V primeru, ko je na podlagi statističnih podatkov ugotovljeno, da število klicev na zasedeno linijo v enem mesecu presega 5% vseh klicev v času od 7h do 15h, mora izvajalec zagotovit dodatnega operaterja z dodatno prosto telefonsko linijo.</w:t>
      </w:r>
    </w:p>
    <w:p w14:paraId="5843720D"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Med 15 in 7 uro zjutraj, vikendi in prazniki mora izvajalec zagotavljati odzivnost vsaj enega operaterja na vsaj eno prosto telefonsko linijo. V primeru, ko je na podlagi statističnih podatkov ugotovljeno, da število klicev na zasedeno linijo v enem mesecu presega 5% vseh klicev med 15 in 7 uro zjutraj, vikendi in prazniki, mora izvajalec zagotoviti dodatnega operaterja z dodatno prosto telefonsko linijo.</w:t>
      </w:r>
    </w:p>
    <w:p w14:paraId="2E7B4F70"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stalno prisotnost sistemskega tehnika na lokaciji naročnika (24 ur dnevno, vse dni v letu- 24/7/365) za potrebe podpore uporabnikom RIS/PACS sistema;</w:t>
      </w:r>
    </w:p>
    <w:p w14:paraId="4BA3590C"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Stalna prisotnost osebja (7 sistemskih tehnikov) izvajalca na lokaciji naročnika: ob delavnikih od 8h do 16h;</w:t>
      </w:r>
    </w:p>
    <w:p w14:paraId="549C07A3"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Stalna razpoložljivost osebja (4 sistemskih inženirjev) izvajalca za prihod na lokacijo naročnika v eni uri: ob delavnikih od 8h do 22h;</w:t>
      </w:r>
    </w:p>
    <w:p w14:paraId="00DDCFBC"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Stalna prisotnost vsaj dveh sistemskih tehnikov izvajalca na lokaciji naročnika: ob delavnikih od 16h do 20h;</w:t>
      </w:r>
    </w:p>
    <w:p w14:paraId="587718C4"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V preostalem času morata biti v pripravljenosti vsaj en sistemski inženir in en sistemski tehnik. Odzivni čas v stanju pripravljenosti je odvisen od stopnje kritičnosti, ne sme pa presegati ene ure;</w:t>
      </w:r>
    </w:p>
    <w:p w14:paraId="6BFDFD41"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Izvajalec mora predložiti seznam osebja, ki bo izvajalo storitve v skladu s strokovnimi zahtevami, in sicer:</w:t>
      </w:r>
    </w:p>
    <w:p w14:paraId="09E99B0E" w14:textId="77777777" w:rsidR="00D5659A" w:rsidRDefault="00D5659A" w:rsidP="00160EC2">
      <w:pPr>
        <w:numPr>
          <w:ilvl w:val="4"/>
          <w:numId w:val="41"/>
        </w:numPr>
        <w:tabs>
          <w:tab w:val="num" w:pos="960"/>
        </w:tabs>
        <w:jc w:val="both"/>
        <w:rPr>
          <w:rFonts w:ascii="Arial Narrow" w:hAnsi="Arial Narrow"/>
          <w:sz w:val="22"/>
          <w:szCs w:val="22"/>
        </w:rPr>
      </w:pPr>
      <w:r>
        <w:rPr>
          <w:rFonts w:ascii="Arial Narrow" w:hAnsi="Arial Narrow"/>
          <w:sz w:val="22"/>
          <w:szCs w:val="22"/>
        </w:rPr>
        <w:t>8 operaterjev na EVT</w:t>
      </w:r>
    </w:p>
    <w:p w14:paraId="61EE260D" w14:textId="77777777" w:rsidR="00D5659A" w:rsidRDefault="00D5659A" w:rsidP="00160EC2">
      <w:pPr>
        <w:numPr>
          <w:ilvl w:val="4"/>
          <w:numId w:val="41"/>
        </w:numPr>
        <w:tabs>
          <w:tab w:val="num" w:pos="960"/>
        </w:tabs>
        <w:jc w:val="both"/>
        <w:rPr>
          <w:rFonts w:ascii="Arial Narrow" w:hAnsi="Arial Narrow"/>
          <w:sz w:val="22"/>
          <w:szCs w:val="22"/>
        </w:rPr>
      </w:pPr>
      <w:r>
        <w:rPr>
          <w:rFonts w:ascii="Arial Narrow" w:hAnsi="Arial Narrow"/>
          <w:sz w:val="22"/>
          <w:szCs w:val="22"/>
        </w:rPr>
        <w:t>minimalno 10 sistemskih inženirjev</w:t>
      </w:r>
    </w:p>
    <w:p w14:paraId="0836A2E2" w14:textId="77777777" w:rsidR="00D5659A" w:rsidRDefault="00D5659A" w:rsidP="00160EC2">
      <w:pPr>
        <w:numPr>
          <w:ilvl w:val="4"/>
          <w:numId w:val="41"/>
        </w:numPr>
        <w:tabs>
          <w:tab w:val="num" w:pos="960"/>
        </w:tabs>
        <w:jc w:val="both"/>
        <w:rPr>
          <w:rFonts w:ascii="Arial Narrow" w:hAnsi="Arial Narrow"/>
          <w:sz w:val="22"/>
          <w:szCs w:val="22"/>
        </w:rPr>
      </w:pPr>
      <w:r>
        <w:rPr>
          <w:rFonts w:ascii="Arial Narrow" w:hAnsi="Arial Narrow"/>
          <w:sz w:val="22"/>
          <w:szCs w:val="22"/>
        </w:rPr>
        <w:t>minimalno 15 sistemskih tehnikov</w:t>
      </w:r>
    </w:p>
    <w:p w14:paraId="331369A1"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vsakega prijavljenega (operater na EVT, sistemski inženir, sistemski tehnik) mora izvajalec posredovati kratek CV iz katerega so razvidne delovne izkušnje. Spremembe seznama osebja storitvenega centra so možne le s soglasjem naročnika.</w:t>
      </w:r>
    </w:p>
    <w:p w14:paraId="0AC821CE" w14:textId="77777777" w:rsidR="00D5659A" w:rsidRDefault="00D5659A" w:rsidP="00D5659A">
      <w:pPr>
        <w:jc w:val="both"/>
        <w:rPr>
          <w:rFonts w:ascii="Arial Narrow" w:hAnsi="Arial Narrow"/>
          <w:sz w:val="22"/>
          <w:szCs w:val="22"/>
        </w:rPr>
      </w:pPr>
    </w:p>
    <w:p w14:paraId="3AC586EC"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NAČIN ZAGOTAVLJANJA PODPORE IT STORITVAM</w:t>
      </w:r>
    </w:p>
    <w:p w14:paraId="46D5D038" w14:textId="77777777" w:rsidR="00D5659A" w:rsidRDefault="00D5659A" w:rsidP="00D5659A">
      <w:pPr>
        <w:jc w:val="both"/>
        <w:rPr>
          <w:rFonts w:ascii="Arial Narrow" w:hAnsi="Arial Narrow"/>
          <w:b/>
          <w:bCs/>
          <w:sz w:val="22"/>
          <w:szCs w:val="22"/>
        </w:rPr>
      </w:pPr>
    </w:p>
    <w:p w14:paraId="13A1CEEF"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Zagotavljanje podpore IT storitvam poteka na treh ravneh: </w:t>
      </w:r>
    </w:p>
    <w:p w14:paraId="418C7174" w14:textId="77777777" w:rsidR="00D5659A" w:rsidRDefault="00D5659A" w:rsidP="00D5659A">
      <w:pPr>
        <w:jc w:val="both"/>
        <w:rPr>
          <w:rFonts w:ascii="Arial Narrow" w:hAnsi="Arial Narrow"/>
          <w:sz w:val="22"/>
          <w:szCs w:val="22"/>
        </w:rPr>
      </w:pPr>
    </w:p>
    <w:p w14:paraId="43E945AF"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na 1. ravni zagotavlja podporo izvajalec s svojim osebjem Service deska v obsegu kataloga storitev;</w:t>
      </w:r>
    </w:p>
    <w:p w14:paraId="67231C8B" w14:textId="77777777" w:rsidR="00D5659A" w:rsidRDefault="00D5659A" w:rsidP="00D5659A">
      <w:pPr>
        <w:jc w:val="both"/>
        <w:rPr>
          <w:rFonts w:ascii="Arial Narrow" w:hAnsi="Arial Narrow"/>
          <w:sz w:val="22"/>
          <w:szCs w:val="22"/>
        </w:rPr>
      </w:pPr>
    </w:p>
    <w:p w14:paraId="490AF5C2"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na 2. ravni zagotavlja podporo izvajalec s svojim tehničnim osebjem v obsegu kataloga storitev. Za posebna področja zagotavljanje podpore izvajalec obvešča in sodeluje z osebjem naročnika, in sicer:</w:t>
      </w:r>
    </w:p>
    <w:p w14:paraId="4482F795"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zagotavljaje podpore izvajanja aplikativnih rešitev;</w:t>
      </w:r>
    </w:p>
    <w:p w14:paraId="6F60DC61"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sistemska programska oprema na strežnikih</w:t>
      </w:r>
    </w:p>
    <w:p w14:paraId="71F3597D"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zagotavljanje delovanja omrežja;</w:t>
      </w:r>
    </w:p>
    <w:p w14:paraId="1FBD121D"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intranet, internet in e-pošta.</w:t>
      </w:r>
    </w:p>
    <w:p w14:paraId="336CA632" w14:textId="77777777" w:rsidR="00D5659A" w:rsidRDefault="00D5659A" w:rsidP="00D5659A">
      <w:pPr>
        <w:jc w:val="both"/>
        <w:rPr>
          <w:rFonts w:ascii="Arial Narrow" w:hAnsi="Arial Narrow"/>
          <w:sz w:val="22"/>
          <w:szCs w:val="22"/>
        </w:rPr>
      </w:pPr>
    </w:p>
    <w:p w14:paraId="6A30A6D3"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na 3. ravni se v zagotavljanje podpore vključijo še pogodbeni partnerji za naslednja področja:</w:t>
      </w:r>
    </w:p>
    <w:p w14:paraId="677CE49C"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sistemska programska oprema za izvajanje intranet in internet storitev;</w:t>
      </w:r>
    </w:p>
    <w:p w14:paraId="3D5B2D75"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sistemska programska oprema IBM in strojna oprema strežnikov p-Series in diskovno polje V9000 in San stikala IBM SAN24B-5 (2 kom.) do vključno junija 2020;</w:t>
      </w:r>
    </w:p>
    <w:p w14:paraId="6DEBB3D9"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področje sistemske programske opreme Oracle;</w:t>
      </w:r>
    </w:p>
    <w:p w14:paraId="065F7D94"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področje sistemske programske opreme Linux;</w:t>
      </w:r>
    </w:p>
    <w:p w14:paraId="1861400E" w14:textId="77777777" w:rsidR="00D5659A" w:rsidRDefault="00D5659A" w:rsidP="00160EC2">
      <w:pPr>
        <w:numPr>
          <w:ilvl w:val="4"/>
          <w:numId w:val="41"/>
        </w:numPr>
        <w:jc w:val="both"/>
        <w:rPr>
          <w:rFonts w:ascii="Arial Narrow" w:hAnsi="Arial Narrow"/>
          <w:sz w:val="22"/>
          <w:szCs w:val="22"/>
        </w:rPr>
      </w:pPr>
      <w:r>
        <w:rPr>
          <w:rFonts w:ascii="Arial Narrow" w:hAnsi="Arial Narrow"/>
          <w:sz w:val="22"/>
          <w:szCs w:val="22"/>
        </w:rPr>
        <w:t>področje vzdrževanja aktivne mrežne opreme;</w:t>
      </w:r>
    </w:p>
    <w:p w14:paraId="65E30FC8" w14:textId="77777777" w:rsidR="00D5659A" w:rsidRDefault="00D5659A" w:rsidP="00D5659A">
      <w:pPr>
        <w:jc w:val="both"/>
        <w:rPr>
          <w:rFonts w:ascii="Arial Narrow" w:hAnsi="Arial Narrow"/>
          <w:sz w:val="22"/>
          <w:szCs w:val="22"/>
        </w:rPr>
      </w:pPr>
    </w:p>
    <w:p w14:paraId="52E15C6C" w14:textId="77777777" w:rsidR="00D5659A" w:rsidRDefault="00D5659A" w:rsidP="00D5659A">
      <w:pPr>
        <w:jc w:val="both"/>
        <w:rPr>
          <w:rFonts w:ascii="Arial Narrow" w:hAnsi="Arial Narrow"/>
          <w:sz w:val="22"/>
          <w:szCs w:val="22"/>
        </w:rPr>
      </w:pPr>
    </w:p>
    <w:p w14:paraId="2AA3833D" w14:textId="77777777" w:rsidR="00D5659A" w:rsidRDefault="00D5659A" w:rsidP="00D5659A">
      <w:pPr>
        <w:jc w:val="both"/>
        <w:rPr>
          <w:rFonts w:ascii="Arial Narrow" w:hAnsi="Arial Narrow"/>
          <w:sz w:val="22"/>
          <w:szCs w:val="22"/>
        </w:rPr>
      </w:pPr>
    </w:p>
    <w:p w14:paraId="5DEE7321" w14:textId="77777777" w:rsidR="00D5659A" w:rsidRDefault="00D5659A" w:rsidP="00D5659A">
      <w:pPr>
        <w:jc w:val="both"/>
        <w:rPr>
          <w:rFonts w:ascii="Arial Narrow" w:hAnsi="Arial Narrow"/>
          <w:sz w:val="22"/>
          <w:szCs w:val="22"/>
        </w:rPr>
      </w:pPr>
    </w:p>
    <w:p w14:paraId="1FC3AD21"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ZAGOTAVLJANJE REZERVNIH DELOV IN NADOMESTNE OPREME</w:t>
      </w:r>
    </w:p>
    <w:p w14:paraId="30D5934C" w14:textId="77777777" w:rsidR="00D5659A" w:rsidRDefault="00D5659A" w:rsidP="00D5659A">
      <w:pPr>
        <w:jc w:val="both"/>
        <w:rPr>
          <w:rFonts w:ascii="Arial Narrow" w:hAnsi="Arial Narrow"/>
          <w:b/>
          <w:bCs/>
          <w:sz w:val="22"/>
          <w:szCs w:val="22"/>
        </w:rPr>
      </w:pPr>
    </w:p>
    <w:p w14:paraId="0C8088F4"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Izvajalec mora ves čas trajanja pogodbe zagotavljati rezervne dele:</w:t>
      </w:r>
    </w:p>
    <w:p w14:paraId="3A12B0EA" w14:textId="77777777" w:rsidR="00D5659A" w:rsidRDefault="00D5659A" w:rsidP="00D5659A">
      <w:pPr>
        <w:jc w:val="both"/>
        <w:rPr>
          <w:rFonts w:ascii="Arial Narrow" w:hAnsi="Arial Narrow"/>
          <w:sz w:val="22"/>
          <w:szCs w:val="22"/>
        </w:rPr>
      </w:pPr>
    </w:p>
    <w:p w14:paraId="7A19C44A"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opremo IBM</w:t>
      </w:r>
    </w:p>
    <w:p w14:paraId="498C4F6E"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opremo Lenovo</w:t>
      </w:r>
    </w:p>
    <w:p w14:paraId="26D0153D"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opremo HP</w:t>
      </w:r>
    </w:p>
    <w:p w14:paraId="17CB9CAE"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opremo Lexmark</w:t>
      </w:r>
    </w:p>
    <w:p w14:paraId="794678AE"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opremo Netapp</w:t>
      </w:r>
    </w:p>
    <w:p w14:paraId="1F909144"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 tiskalnike črtnih kod Zebra</w:t>
      </w:r>
    </w:p>
    <w:p w14:paraId="0821A078" w14:textId="77777777" w:rsidR="00D5659A" w:rsidRDefault="00D5659A" w:rsidP="00D5659A">
      <w:pPr>
        <w:jc w:val="both"/>
        <w:rPr>
          <w:rFonts w:ascii="Arial Narrow" w:hAnsi="Arial Narrow"/>
          <w:sz w:val="22"/>
          <w:szCs w:val="22"/>
        </w:rPr>
      </w:pPr>
    </w:p>
    <w:p w14:paraId="0D15C901"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Izvajalec mora ves čas trajanja pogodbe zagotavljati nadomestno opremo na lokaciji naročnika in sicer najmanj:</w:t>
      </w:r>
    </w:p>
    <w:p w14:paraId="17CCE1B0" w14:textId="77777777" w:rsidR="00D5659A" w:rsidRDefault="00D5659A" w:rsidP="00D5659A">
      <w:pPr>
        <w:jc w:val="both"/>
        <w:rPr>
          <w:rFonts w:ascii="Arial Narrow" w:hAnsi="Arial Narrow"/>
          <w:sz w:val="22"/>
          <w:szCs w:val="22"/>
        </w:rPr>
      </w:pPr>
    </w:p>
    <w:p w14:paraId="29FAEADD"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15 namiznih računalnikov</w:t>
      </w:r>
    </w:p>
    <w:p w14:paraId="1A10F688" w14:textId="77777777" w:rsidR="00D5659A" w:rsidRDefault="00D5659A" w:rsidP="00160EC2">
      <w:pPr>
        <w:numPr>
          <w:ilvl w:val="3"/>
          <w:numId w:val="41"/>
        </w:numPr>
        <w:jc w:val="both"/>
        <w:rPr>
          <w:rFonts w:ascii="Arial Narrow" w:hAnsi="Arial Narrow"/>
          <w:bCs/>
          <w:sz w:val="22"/>
          <w:szCs w:val="22"/>
        </w:rPr>
      </w:pPr>
      <w:r>
        <w:rPr>
          <w:rFonts w:ascii="Arial Narrow" w:hAnsi="Arial Narrow"/>
          <w:sz w:val="22"/>
          <w:szCs w:val="22"/>
        </w:rPr>
        <w:t>15 ekranov LCD</w:t>
      </w:r>
    </w:p>
    <w:p w14:paraId="17CE7582" w14:textId="77777777" w:rsidR="00D5659A" w:rsidRDefault="00D5659A" w:rsidP="00160EC2">
      <w:pPr>
        <w:numPr>
          <w:ilvl w:val="3"/>
          <w:numId w:val="41"/>
        </w:numPr>
        <w:jc w:val="both"/>
        <w:rPr>
          <w:rFonts w:ascii="Arial Narrow" w:hAnsi="Arial Narrow"/>
          <w:bCs/>
          <w:sz w:val="22"/>
          <w:szCs w:val="22"/>
        </w:rPr>
      </w:pPr>
      <w:r>
        <w:rPr>
          <w:rFonts w:ascii="Arial Narrow" w:hAnsi="Arial Narrow"/>
          <w:sz w:val="22"/>
          <w:szCs w:val="22"/>
        </w:rPr>
        <w:t>10 laserskih tiskalnikov</w:t>
      </w:r>
    </w:p>
    <w:p w14:paraId="667EB53F" w14:textId="77777777" w:rsidR="00D5659A" w:rsidRDefault="00D5659A" w:rsidP="00160EC2">
      <w:pPr>
        <w:numPr>
          <w:ilvl w:val="3"/>
          <w:numId w:val="41"/>
        </w:numPr>
        <w:jc w:val="both"/>
        <w:rPr>
          <w:rFonts w:ascii="Arial Narrow" w:hAnsi="Arial Narrow"/>
          <w:bCs/>
          <w:sz w:val="22"/>
          <w:szCs w:val="22"/>
        </w:rPr>
      </w:pPr>
      <w:r>
        <w:rPr>
          <w:rFonts w:ascii="Arial Narrow" w:hAnsi="Arial Narrow"/>
          <w:sz w:val="22"/>
          <w:szCs w:val="22"/>
        </w:rPr>
        <w:t>2 tiskalnika črtnih kod zebra.</w:t>
      </w:r>
    </w:p>
    <w:p w14:paraId="25FC147F" w14:textId="77777777" w:rsidR="00D5659A" w:rsidRDefault="00D5659A" w:rsidP="00D5659A">
      <w:pPr>
        <w:jc w:val="both"/>
        <w:rPr>
          <w:rFonts w:ascii="Arial Narrow" w:hAnsi="Arial Narrow"/>
          <w:sz w:val="22"/>
          <w:szCs w:val="22"/>
        </w:rPr>
      </w:pPr>
    </w:p>
    <w:p w14:paraId="52AB011C" w14:textId="77777777" w:rsidR="00D5659A" w:rsidRDefault="00D5659A" w:rsidP="00160EC2">
      <w:pPr>
        <w:numPr>
          <w:ilvl w:val="1"/>
          <w:numId w:val="41"/>
        </w:numPr>
        <w:jc w:val="both"/>
        <w:rPr>
          <w:rFonts w:ascii="Arial Narrow" w:hAnsi="Arial Narrow"/>
          <w:b/>
          <w:bCs/>
          <w:sz w:val="22"/>
          <w:szCs w:val="22"/>
        </w:rPr>
      </w:pPr>
      <w:r>
        <w:rPr>
          <w:rFonts w:ascii="Arial Narrow" w:hAnsi="Arial Narrow"/>
          <w:b/>
          <w:bCs/>
          <w:sz w:val="22"/>
          <w:szCs w:val="22"/>
        </w:rPr>
        <w:t>METODE POROČANJA</w:t>
      </w:r>
    </w:p>
    <w:p w14:paraId="05567920" w14:textId="77777777" w:rsidR="00D5659A" w:rsidRDefault="00D5659A" w:rsidP="00D5659A">
      <w:pPr>
        <w:jc w:val="both"/>
        <w:rPr>
          <w:rFonts w:ascii="Arial Narrow" w:hAnsi="Arial Narrow"/>
          <w:b/>
          <w:bCs/>
          <w:sz w:val="22"/>
          <w:szCs w:val="22"/>
        </w:rPr>
      </w:pPr>
    </w:p>
    <w:p w14:paraId="61716DF4"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Izvajalec se zavezuje, da bo: </w:t>
      </w:r>
    </w:p>
    <w:p w14:paraId="579425B9" w14:textId="77777777" w:rsidR="00D5659A" w:rsidRDefault="00D5659A" w:rsidP="00D5659A">
      <w:pPr>
        <w:ind w:left="720"/>
        <w:jc w:val="both"/>
        <w:rPr>
          <w:rFonts w:ascii="Arial Narrow" w:hAnsi="Arial Narrow"/>
          <w:sz w:val="22"/>
          <w:szCs w:val="22"/>
        </w:rPr>
      </w:pPr>
    </w:p>
    <w:p w14:paraId="6977FC40"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enkrat mesečno se pripravi podrobno poročilo in statistika o delovanju vseh procesov.</w:t>
      </w:r>
    </w:p>
    <w:p w14:paraId="3B151F7B"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na zahtevo naročnika izvede izvajalec anketo o zadovoljstvu s servisnimi storitvami med uporabniki. Anketo pripravi izvajalec v sodelovanju z naročnikom. Poročilo se posreduje pooblaščeni osebi naročnika.</w:t>
      </w:r>
    </w:p>
    <w:p w14:paraId="346591AB"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izvajalec pripravi mesečni pregled in obračun vseh naročenih storitev, ki niso zajete v katalogu storitev.</w:t>
      </w:r>
    </w:p>
    <w:p w14:paraId="37921ABF"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izvajalec enkrat mesečno pripravi poročilo o številu in odstotku klicev na zasedeno telefonsko linijo Service deska za posamezna časovna obdobja.</w:t>
      </w:r>
    </w:p>
    <w:p w14:paraId="7B18F21E"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enkrat mesečno poročal na koordinacijskem sestanku med vodstvom Področja za informatiko in vodstvom projekta vzdrževanja pri izvajalcu.</w:t>
      </w:r>
    </w:p>
    <w:p w14:paraId="070D55D9"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Izvajalec na 3 mesece pripravi poročilo o skladnosti oz. odstopanju količine inštaliranih licenc programske opreme s količino nabavljenih oz. najetih licenc.</w:t>
      </w:r>
    </w:p>
    <w:p w14:paraId="25A31D81"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v času vzpostavljanja sistema, bo izvajalec tedensko poročal o trenutnem stanju in izpolnjenih zahtevah.</w:t>
      </w:r>
    </w:p>
    <w:p w14:paraId="7DAFB620"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Izvajalec je dolžan obveščati uporabnika o stanju in izpolnitvi njegove zahteve, zamudi pri reševanju oziroma o vzrokih za neizpolnitev.</w:t>
      </w:r>
    </w:p>
    <w:p w14:paraId="58EAE8C7"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Ob zaključku pogodbe izvajalec preda naročniku seznam vseh privilegiranih gesel in uporabniških računov ter celotno dokumentacijo sistema.</w:t>
      </w:r>
    </w:p>
    <w:p w14:paraId="46F0FD93" w14:textId="77777777" w:rsidR="00D5659A" w:rsidRDefault="00D5659A" w:rsidP="00D5659A">
      <w:pPr>
        <w:ind w:left="720"/>
        <w:jc w:val="both"/>
        <w:rPr>
          <w:rFonts w:ascii="Arial Narrow" w:hAnsi="Arial Narrow"/>
          <w:sz w:val="22"/>
          <w:szCs w:val="22"/>
        </w:rPr>
      </w:pPr>
    </w:p>
    <w:p w14:paraId="263CBDBB"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Izvajalec se zavezuje, da bo: </w:t>
      </w:r>
    </w:p>
    <w:p w14:paraId="034773CC" w14:textId="77777777" w:rsidR="00D5659A" w:rsidRDefault="00D5659A" w:rsidP="00160EC2">
      <w:pPr>
        <w:numPr>
          <w:ilvl w:val="3"/>
          <w:numId w:val="41"/>
        </w:numPr>
        <w:jc w:val="both"/>
        <w:rPr>
          <w:rFonts w:ascii="Arial Narrow" w:hAnsi="Arial Narrow"/>
          <w:sz w:val="22"/>
          <w:szCs w:val="22"/>
        </w:rPr>
      </w:pPr>
      <w:r>
        <w:rPr>
          <w:rFonts w:ascii="Arial Narrow" w:hAnsi="Arial Narrow"/>
          <w:sz w:val="22"/>
          <w:szCs w:val="22"/>
        </w:rPr>
        <w:t>zagotovil opremo in orodje, s katerim bo imel naročnik možnost za sprotno spremljanje vseh zahtev o ravni storitev.</w:t>
      </w:r>
    </w:p>
    <w:p w14:paraId="673209D0" w14:textId="77777777" w:rsidR="00D5659A" w:rsidRDefault="00D5659A" w:rsidP="00D5659A">
      <w:pPr>
        <w:jc w:val="both"/>
        <w:rPr>
          <w:rFonts w:ascii="Arial Narrow" w:hAnsi="Arial Narrow"/>
          <w:sz w:val="22"/>
          <w:szCs w:val="22"/>
        </w:rPr>
      </w:pPr>
    </w:p>
    <w:p w14:paraId="05AF4CF5"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USPOSOBLJENOST KADROV</w:t>
      </w:r>
    </w:p>
    <w:p w14:paraId="3127F5B2" w14:textId="77777777" w:rsidR="00D5659A" w:rsidRDefault="00D5659A" w:rsidP="00D5659A">
      <w:pPr>
        <w:jc w:val="both"/>
        <w:rPr>
          <w:rFonts w:ascii="Arial Narrow" w:hAnsi="Arial Narrow"/>
          <w:sz w:val="22"/>
          <w:szCs w:val="22"/>
        </w:rPr>
      </w:pPr>
    </w:p>
    <w:p w14:paraId="65098B53"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 xml:space="preserve">Izvajalec se obvezuje, da bo zagotovil ustrezno usposobljen kader, ki je pri izvajalcu  zaposlen, govori tekoče slovensko, ima vsaj dve leti delovnih izkušenj s področja JR in naslednja certificirana funkcionalna znanja: </w:t>
      </w:r>
    </w:p>
    <w:p w14:paraId="3A32CAF1" w14:textId="77777777" w:rsidR="00D5659A" w:rsidRDefault="00D5659A" w:rsidP="00D5659A">
      <w:pPr>
        <w:ind w:left="360"/>
        <w:jc w:val="both"/>
        <w:rPr>
          <w:rFonts w:ascii="Arial Narrow" w:hAnsi="Arial Narrow"/>
          <w:sz w:val="22"/>
          <w:szCs w:val="22"/>
        </w:rPr>
      </w:pPr>
    </w:p>
    <w:p w14:paraId="49A04695" w14:textId="77777777" w:rsidR="00D5659A" w:rsidRDefault="00D5659A" w:rsidP="00160EC2">
      <w:pPr>
        <w:pStyle w:val="Style2"/>
        <w:numPr>
          <w:ilvl w:val="2"/>
          <w:numId w:val="41"/>
        </w:numPr>
        <w:spacing w:line="240" w:lineRule="auto"/>
        <w:rPr>
          <w:rFonts w:ascii="Arial Narrow" w:hAnsi="Arial Narrow" w:cs="Times New Roman"/>
          <w:lang w:val="sl-SI"/>
        </w:rPr>
      </w:pPr>
      <w:r>
        <w:rPr>
          <w:rFonts w:ascii="Arial Narrow" w:hAnsi="Arial Narrow" w:cs="Times New Roman"/>
          <w:lang w:val="sl-SI"/>
        </w:rPr>
        <w:t>minimalno 2 certificirana strokovnjaka za področje IBM Intel strežniška infrastruktura</w:t>
      </w:r>
    </w:p>
    <w:p w14:paraId="24C0A376"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za področje IBM AIX strežniška infrastruktura</w:t>
      </w:r>
    </w:p>
    <w:p w14:paraId="0D4BBDD6"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za IBM High End diskovne sisteme</w:t>
      </w:r>
    </w:p>
    <w:p w14:paraId="2DBE77A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za IBM Tivoli Storage Manager – Deployment professional ali novejši</w:t>
      </w:r>
    </w:p>
    <w:p w14:paraId="7F015BB8"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za IBM Certified Administrator – Tivoli Storage Manager</w:t>
      </w:r>
    </w:p>
    <w:p w14:paraId="72288D10"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Cisco CCNA (Cisco Certified Network Associate)</w:t>
      </w:r>
    </w:p>
    <w:p w14:paraId="18B89C52"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Checkpoint Certified Security Expert</w:t>
      </w:r>
    </w:p>
    <w:p w14:paraId="7D51B2DA"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SCA (HDI Support Center Analyst) ali SDA (SDI Service desk Analyst)</w:t>
      </w:r>
    </w:p>
    <w:p w14:paraId="424756D2"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SCM (HDI Support Center Manager)</w:t>
      </w:r>
    </w:p>
    <w:p w14:paraId="45DA996B"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5 usposobljenih strokovnjakov za uporabo in upravljanje z orodjem za oddaljeno pomoč ISL Online.</w:t>
      </w:r>
    </w:p>
    <w:p w14:paraId="6E3C839F"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1 certificiran strokovnjak s certifikatom ITIL V3 Expert</w:t>
      </w:r>
    </w:p>
    <w:p w14:paraId="22925E3A"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4 certificirane strokovnjake s certifikatom MCP (Microsoft Certified Professional)</w:t>
      </w:r>
    </w:p>
    <w:p w14:paraId="6435AD76"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5 certificiranih strokovnjakov s certifikatom MCSE: Server Infrastructure (Microsoft Certified System Engineer)</w:t>
      </w:r>
    </w:p>
    <w:p w14:paraId="7A4C7243"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minimalno 2  certificirana  strokovnjaka s certifikatom MCSE: Productivity Solutions Expert </w:t>
      </w:r>
    </w:p>
    <w:p w14:paraId="61C871D8"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MCSE: Core Infrastructure</w:t>
      </w:r>
    </w:p>
    <w:p w14:paraId="61C44EE6"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MCSE: Data Management and Analytics</w:t>
      </w:r>
    </w:p>
    <w:p w14:paraId="4313A8D1"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1 certificiran strokovnjak s certifikatom MCSA: Office 365</w:t>
      </w:r>
    </w:p>
    <w:p w14:paraId="64403CE7"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5 certificiranih strokovnjakov s certifikatom MCSA: Windows 10</w:t>
      </w:r>
    </w:p>
    <w:p w14:paraId="0F6D681A"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MCSA: Windows Server 2012</w:t>
      </w:r>
    </w:p>
    <w:p w14:paraId="733F5C6C"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4 certificirane strokovnjake s certifikatom MCSA : Windows Server 2016</w:t>
      </w:r>
    </w:p>
    <w:p w14:paraId="60C9972A"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1 certificiran strokovnjak s certifikatom RHCE (Red Hat Certfited Engineer )</w:t>
      </w:r>
    </w:p>
    <w:p w14:paraId="30B910E2"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4 certificirane strokovnjake s certifikatom  Vmware Certified Professional</w:t>
      </w:r>
    </w:p>
    <w:p w14:paraId="46C973C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Citrix Virtual Apps and Desktops Administration</w:t>
      </w:r>
    </w:p>
    <w:p w14:paraId="396BBD03"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Citrix Certified Professional - Virtualization</w:t>
      </w:r>
    </w:p>
    <w:p w14:paraId="753EF181"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3 certificirane tehnike s splošno usposobljenostjo za serviserja Comp TIA</w:t>
      </w:r>
    </w:p>
    <w:p w14:paraId="0AC3E4C4"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NetApp Certified SAN Implementation</w:t>
      </w:r>
    </w:p>
    <w:p w14:paraId="182BF345"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2 certificirana strokovnjaka s certifikatom Netapp Certified Data Administrator</w:t>
      </w:r>
    </w:p>
    <w:p w14:paraId="69205D27"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minimalno 1 certificiran strokovnjak s certifikatom iz sledečega nabora:</w:t>
      </w:r>
    </w:p>
    <w:p w14:paraId="19A29F20" w14:textId="77777777" w:rsidR="00D5659A" w:rsidRDefault="00D5659A" w:rsidP="00160EC2">
      <w:pPr>
        <w:pStyle w:val="Odstavekseznama"/>
        <w:numPr>
          <w:ilvl w:val="0"/>
          <w:numId w:val="43"/>
        </w:numPr>
        <w:jc w:val="both"/>
        <w:rPr>
          <w:rFonts w:ascii="Arial Narrow" w:hAnsi="Arial Narrow"/>
          <w:sz w:val="22"/>
          <w:szCs w:val="22"/>
        </w:rPr>
      </w:pPr>
      <w:r>
        <w:rPr>
          <w:rFonts w:ascii="Arial Narrow" w:hAnsi="Arial Narrow"/>
          <w:sz w:val="22"/>
          <w:szCs w:val="22"/>
        </w:rPr>
        <w:t>Certified Ethical Hacker</w:t>
      </w:r>
    </w:p>
    <w:p w14:paraId="0EBF4F11" w14:textId="77777777" w:rsidR="00D5659A" w:rsidRDefault="00D5659A" w:rsidP="00160EC2">
      <w:pPr>
        <w:pStyle w:val="Odstavekseznama"/>
        <w:numPr>
          <w:ilvl w:val="0"/>
          <w:numId w:val="43"/>
        </w:numPr>
        <w:jc w:val="both"/>
        <w:rPr>
          <w:rFonts w:ascii="Arial Narrow" w:hAnsi="Arial Narrow"/>
          <w:sz w:val="22"/>
          <w:szCs w:val="22"/>
        </w:rPr>
      </w:pPr>
      <w:r>
        <w:rPr>
          <w:rFonts w:ascii="Arial Narrow" w:hAnsi="Arial Narrow"/>
          <w:sz w:val="22"/>
          <w:szCs w:val="22"/>
        </w:rPr>
        <w:t>GIAC Penetration Tester - GPEN</w:t>
      </w:r>
    </w:p>
    <w:p w14:paraId="5C48FABE"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 xml:space="preserve">Minimalno </w:t>
      </w:r>
      <w:r w:rsidR="009F73F4">
        <w:rPr>
          <w:rFonts w:ascii="Arial Narrow" w:hAnsi="Arial Narrow"/>
          <w:sz w:val="22"/>
          <w:szCs w:val="22"/>
        </w:rPr>
        <w:t>2</w:t>
      </w:r>
      <w:r>
        <w:rPr>
          <w:rFonts w:ascii="Arial Narrow" w:hAnsi="Arial Narrow"/>
          <w:sz w:val="22"/>
          <w:szCs w:val="22"/>
        </w:rPr>
        <w:t xml:space="preserve"> certificirana strokovnjaka za upravljanje in administracijo ponujene protivirusne zaščite</w:t>
      </w:r>
    </w:p>
    <w:p w14:paraId="76C8345F" w14:textId="77777777" w:rsidR="00D5659A" w:rsidRDefault="00D5659A" w:rsidP="00D5659A">
      <w:pPr>
        <w:jc w:val="both"/>
        <w:rPr>
          <w:rFonts w:ascii="Arial Narrow" w:hAnsi="Arial Narrow"/>
          <w:sz w:val="22"/>
          <w:szCs w:val="22"/>
        </w:rPr>
      </w:pPr>
    </w:p>
    <w:p w14:paraId="798E092F"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 xml:space="preserve">Naročnik lahko od izvajalca kadarkoli zahteva predložitev certifikatov, ki dokazujejo usposobljenost delavcev izvajalca. </w:t>
      </w:r>
    </w:p>
    <w:p w14:paraId="590346D6" w14:textId="77777777" w:rsidR="00D5659A" w:rsidRDefault="00D5659A" w:rsidP="00D5659A">
      <w:pPr>
        <w:jc w:val="both"/>
        <w:rPr>
          <w:rFonts w:ascii="Arial Narrow" w:hAnsi="Arial Narrow"/>
          <w:b/>
          <w:bCs/>
          <w:sz w:val="22"/>
          <w:szCs w:val="22"/>
        </w:rPr>
      </w:pPr>
    </w:p>
    <w:p w14:paraId="6DC155D5" w14:textId="77777777" w:rsidR="00D5659A" w:rsidRDefault="00D5659A" w:rsidP="00D5659A">
      <w:pPr>
        <w:jc w:val="both"/>
        <w:rPr>
          <w:rFonts w:ascii="Arial Narrow" w:hAnsi="Arial Narrow"/>
          <w:b/>
          <w:bCs/>
          <w:sz w:val="22"/>
          <w:szCs w:val="22"/>
        </w:rPr>
      </w:pPr>
    </w:p>
    <w:p w14:paraId="2D06C145"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 xml:space="preserve">POGODBENA CENA </w:t>
      </w:r>
    </w:p>
    <w:p w14:paraId="77313553" w14:textId="77777777" w:rsidR="00D5659A" w:rsidRDefault="00D5659A" w:rsidP="00D5659A">
      <w:pPr>
        <w:jc w:val="both"/>
        <w:rPr>
          <w:rFonts w:ascii="Arial Narrow" w:hAnsi="Arial Narrow"/>
          <w:b/>
          <w:bCs/>
          <w:sz w:val="22"/>
          <w:szCs w:val="22"/>
        </w:rPr>
      </w:pPr>
    </w:p>
    <w:p w14:paraId="35D7B95F" w14:textId="77777777" w:rsidR="00D5659A" w:rsidRDefault="00D5659A" w:rsidP="00160EC2">
      <w:pPr>
        <w:numPr>
          <w:ilvl w:val="1"/>
          <w:numId w:val="41"/>
        </w:numPr>
        <w:ind w:left="480" w:hanging="480"/>
        <w:jc w:val="both"/>
        <w:rPr>
          <w:rFonts w:ascii="Arial Narrow" w:hAnsi="Arial Narrow"/>
          <w:bCs/>
          <w:sz w:val="22"/>
          <w:szCs w:val="22"/>
        </w:rPr>
      </w:pPr>
      <w:r>
        <w:rPr>
          <w:rFonts w:ascii="Arial Narrow" w:hAnsi="Arial Narrow"/>
          <w:bCs/>
          <w:sz w:val="22"/>
          <w:szCs w:val="22"/>
        </w:rPr>
        <w:t xml:space="preserve">   Pogodbena vrednost  za predmet naročila znaša:</w:t>
      </w:r>
    </w:p>
    <w:p w14:paraId="2FEF540B" w14:textId="77777777" w:rsidR="00D5659A" w:rsidRDefault="00D5659A" w:rsidP="00D5659A">
      <w:pPr>
        <w:ind w:left="480"/>
        <w:jc w:val="both"/>
        <w:rPr>
          <w:rFonts w:ascii="Arial Narrow" w:hAnsi="Arial Narrow"/>
          <w:bCs/>
          <w:sz w:val="22"/>
          <w:szCs w:val="22"/>
        </w:rPr>
      </w:pPr>
    </w:p>
    <w:p w14:paraId="0B77FE5E" w14:textId="77777777" w:rsidR="00D5659A" w:rsidRDefault="00D5659A" w:rsidP="00160EC2">
      <w:pPr>
        <w:pStyle w:val="Odstavekseznama"/>
        <w:numPr>
          <w:ilvl w:val="0"/>
          <w:numId w:val="44"/>
        </w:numPr>
        <w:jc w:val="both"/>
        <w:rPr>
          <w:rFonts w:ascii="Arial Narrow" w:hAnsi="Arial Narrow"/>
          <w:bCs/>
          <w:sz w:val="22"/>
          <w:szCs w:val="22"/>
        </w:rPr>
      </w:pPr>
      <w:r>
        <w:rPr>
          <w:rFonts w:ascii="Arial Narrow" w:hAnsi="Arial Narrow"/>
          <w:bCs/>
          <w:sz w:val="22"/>
          <w:szCs w:val="22"/>
        </w:rPr>
        <w:t>za 1 mesec do vključno junija 2020 ____________ EUR brez,  oziroma __________________ EUR z DDV,</w:t>
      </w:r>
    </w:p>
    <w:p w14:paraId="156623DC" w14:textId="77777777" w:rsidR="00D5659A" w:rsidRDefault="00D5659A" w:rsidP="00160EC2">
      <w:pPr>
        <w:pStyle w:val="Odstavekseznama"/>
        <w:numPr>
          <w:ilvl w:val="0"/>
          <w:numId w:val="44"/>
        </w:numPr>
        <w:jc w:val="both"/>
        <w:rPr>
          <w:rFonts w:ascii="Arial Narrow" w:hAnsi="Arial Narrow"/>
          <w:bCs/>
          <w:sz w:val="22"/>
          <w:szCs w:val="22"/>
        </w:rPr>
      </w:pPr>
      <w:r>
        <w:rPr>
          <w:rFonts w:ascii="Arial Narrow" w:hAnsi="Arial Narrow"/>
          <w:bCs/>
          <w:sz w:val="22"/>
          <w:szCs w:val="22"/>
        </w:rPr>
        <w:t>za 1 mesec od vključno julija 2020 dalje____________ EUR brez,  oziroma __________________ EUR z DDV,</w:t>
      </w:r>
    </w:p>
    <w:p w14:paraId="0A7A5BE2" w14:textId="77777777" w:rsidR="00D5659A" w:rsidRDefault="00D5659A" w:rsidP="00D5659A">
      <w:pPr>
        <w:pStyle w:val="Odstavekseznama"/>
        <w:ind w:left="465"/>
        <w:jc w:val="both"/>
        <w:rPr>
          <w:rFonts w:ascii="Arial Narrow" w:hAnsi="Arial Narrow"/>
          <w:bCs/>
          <w:sz w:val="22"/>
          <w:szCs w:val="22"/>
        </w:rPr>
      </w:pPr>
    </w:p>
    <w:p w14:paraId="13239FFB" w14:textId="77777777" w:rsidR="00D5659A" w:rsidRDefault="00D5659A" w:rsidP="00160EC2">
      <w:pPr>
        <w:pStyle w:val="Odstavekseznama"/>
        <w:numPr>
          <w:ilvl w:val="0"/>
          <w:numId w:val="44"/>
        </w:numPr>
        <w:jc w:val="both"/>
        <w:rPr>
          <w:rFonts w:ascii="Arial Narrow" w:hAnsi="Arial Narrow"/>
          <w:bCs/>
          <w:sz w:val="22"/>
          <w:szCs w:val="22"/>
        </w:rPr>
      </w:pPr>
      <w:r>
        <w:rPr>
          <w:rFonts w:ascii="Arial Narrow" w:hAnsi="Arial Narrow"/>
          <w:bCs/>
          <w:sz w:val="22"/>
          <w:szCs w:val="22"/>
        </w:rPr>
        <w:t xml:space="preserve">za 12  mesecev ____________ EUR brez,  oziroma __________________EUR z DDV in </w:t>
      </w:r>
    </w:p>
    <w:p w14:paraId="58BD2079" w14:textId="77777777" w:rsidR="00D5659A" w:rsidRDefault="00D5659A" w:rsidP="00D5659A">
      <w:pPr>
        <w:jc w:val="both"/>
        <w:rPr>
          <w:rFonts w:ascii="Arial Narrow" w:hAnsi="Arial Narrow"/>
          <w:bCs/>
          <w:sz w:val="22"/>
          <w:szCs w:val="22"/>
        </w:rPr>
      </w:pPr>
    </w:p>
    <w:p w14:paraId="6A9395F3" w14:textId="77777777" w:rsidR="00D5659A" w:rsidRDefault="00D5659A" w:rsidP="00160EC2">
      <w:pPr>
        <w:pStyle w:val="Odstavekseznama"/>
        <w:numPr>
          <w:ilvl w:val="0"/>
          <w:numId w:val="44"/>
        </w:numPr>
        <w:jc w:val="both"/>
        <w:rPr>
          <w:rFonts w:ascii="Arial Narrow" w:hAnsi="Arial Narrow"/>
          <w:bCs/>
          <w:sz w:val="22"/>
          <w:szCs w:val="22"/>
          <w:u w:val="single"/>
        </w:rPr>
      </w:pPr>
      <w:r>
        <w:rPr>
          <w:rFonts w:ascii="Arial Narrow" w:hAnsi="Arial Narrow"/>
          <w:bCs/>
          <w:sz w:val="22"/>
          <w:szCs w:val="22"/>
        </w:rPr>
        <w:t>za 48 mesecev ____________ EUR brez , oziroma __________________EUR z DDV, skladno s predračunom in ponudbo št. ___________.</w:t>
      </w:r>
    </w:p>
    <w:p w14:paraId="3AEC7CDF" w14:textId="77777777" w:rsidR="00D5659A" w:rsidRDefault="00D5659A" w:rsidP="00D5659A">
      <w:pPr>
        <w:tabs>
          <w:tab w:val="num" w:pos="480"/>
        </w:tabs>
        <w:ind w:left="480" w:hanging="480"/>
        <w:jc w:val="both"/>
        <w:rPr>
          <w:rFonts w:ascii="Arial Narrow" w:hAnsi="Arial Narrow"/>
          <w:bCs/>
          <w:sz w:val="22"/>
          <w:szCs w:val="22"/>
          <w:u w:val="single"/>
        </w:rPr>
      </w:pPr>
    </w:p>
    <w:p w14:paraId="1D7F3894" w14:textId="77777777" w:rsidR="00D5659A" w:rsidRDefault="00D5659A" w:rsidP="00160EC2">
      <w:pPr>
        <w:numPr>
          <w:ilvl w:val="1"/>
          <w:numId w:val="41"/>
        </w:numPr>
        <w:ind w:left="480" w:hanging="480"/>
        <w:jc w:val="both"/>
        <w:rPr>
          <w:rFonts w:ascii="Arial Narrow" w:hAnsi="Arial Narrow"/>
          <w:bCs/>
          <w:sz w:val="22"/>
          <w:szCs w:val="22"/>
        </w:rPr>
      </w:pPr>
      <w:r>
        <w:rPr>
          <w:rFonts w:ascii="Arial Narrow" w:hAnsi="Arial Narrow"/>
          <w:bCs/>
          <w:sz w:val="22"/>
          <w:szCs w:val="22"/>
        </w:rPr>
        <w:t xml:space="preserve">  Pogodbeni stranki se strinjata, da izvajalec v času od začetka veljavnosti pogodbe do vzpostavitve delujočega sistema ne zaračunava mesečnega pavšala. Izvajalec bo račun za 1. mesečni pavšal izstavil po poteku 30 dni </w:t>
      </w:r>
      <w:r>
        <w:rPr>
          <w:rFonts w:ascii="Arial Narrow" w:hAnsi="Arial Narrow"/>
          <w:bCs/>
          <w:sz w:val="22"/>
          <w:szCs w:val="22"/>
          <w:u w:val="single"/>
        </w:rPr>
        <w:t xml:space="preserve">od dneva pisne primopredaje oz. </w:t>
      </w:r>
      <w:r>
        <w:rPr>
          <w:rFonts w:ascii="Arial Narrow" w:hAnsi="Arial Narrow"/>
          <w:bCs/>
          <w:sz w:val="22"/>
          <w:szCs w:val="22"/>
        </w:rPr>
        <w:t xml:space="preserve">od podpisa primopredajnega zapisnika, v katerem bosta pooblaščena predstavnika obeh pogodbenih strank potrdila, da je izvajalec izpolnil vse s to pogodbo določene obveznosti </w:t>
      </w:r>
      <w:r>
        <w:rPr>
          <w:rFonts w:ascii="Arial Narrow" w:hAnsi="Arial Narrow"/>
          <w:bCs/>
          <w:sz w:val="22"/>
          <w:szCs w:val="22"/>
          <w:u w:val="single"/>
        </w:rPr>
        <w:t>glede vzpostavitve delujočega sistema z vsemi zahtevanimi funkcionalnostmi in procesi</w:t>
      </w:r>
      <w:r>
        <w:rPr>
          <w:rFonts w:ascii="Arial Narrow" w:hAnsi="Arial Narrow"/>
          <w:bCs/>
          <w:sz w:val="22"/>
          <w:szCs w:val="22"/>
        </w:rPr>
        <w:t xml:space="preserve">, navedenimi v 1. točki te pogodbe. </w:t>
      </w:r>
    </w:p>
    <w:p w14:paraId="34AA36C5" w14:textId="77777777" w:rsidR="00D5659A" w:rsidRDefault="00D5659A" w:rsidP="00D5659A">
      <w:pPr>
        <w:jc w:val="both"/>
        <w:rPr>
          <w:rFonts w:ascii="Arial Narrow" w:hAnsi="Arial Narrow"/>
          <w:bCs/>
          <w:sz w:val="22"/>
          <w:szCs w:val="22"/>
        </w:rPr>
      </w:pPr>
    </w:p>
    <w:p w14:paraId="0103F578"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bCs/>
          <w:sz w:val="22"/>
          <w:szCs w:val="22"/>
        </w:rPr>
        <w:t xml:space="preserve">Račun za mesečni pavšal bo izvajalec izstavljal do 8. v tekočem mesecu za pretekli mesec. </w:t>
      </w:r>
    </w:p>
    <w:p w14:paraId="0FEC9E2A" w14:textId="77777777" w:rsidR="00D5659A" w:rsidRDefault="00D5659A" w:rsidP="00D5659A">
      <w:pPr>
        <w:tabs>
          <w:tab w:val="num" w:pos="480"/>
        </w:tabs>
        <w:ind w:left="480" w:hanging="480"/>
        <w:jc w:val="both"/>
        <w:rPr>
          <w:rFonts w:ascii="Arial Narrow" w:hAnsi="Arial Narrow"/>
          <w:i/>
          <w:sz w:val="22"/>
          <w:szCs w:val="22"/>
        </w:rPr>
      </w:pPr>
    </w:p>
    <w:p w14:paraId="037C7320" w14:textId="77777777" w:rsidR="00D5659A" w:rsidRDefault="00D5659A" w:rsidP="00160EC2">
      <w:pPr>
        <w:numPr>
          <w:ilvl w:val="1"/>
          <w:numId w:val="41"/>
        </w:numPr>
        <w:ind w:left="480" w:hanging="480"/>
        <w:jc w:val="both"/>
        <w:rPr>
          <w:rFonts w:ascii="Arial Narrow" w:hAnsi="Arial Narrow"/>
          <w:bCs/>
          <w:sz w:val="22"/>
          <w:szCs w:val="22"/>
        </w:rPr>
      </w:pPr>
      <w:r>
        <w:rPr>
          <w:rFonts w:ascii="Arial Narrow" w:hAnsi="Arial Narrow"/>
          <w:sz w:val="22"/>
          <w:szCs w:val="22"/>
        </w:rPr>
        <w:t xml:space="preserve">Rok plačila je šestdeset (60) dni od dneva izstavitve računa. </w:t>
      </w:r>
    </w:p>
    <w:p w14:paraId="585944A3" w14:textId="77777777" w:rsidR="00D5659A" w:rsidRDefault="00D5659A" w:rsidP="00D5659A">
      <w:pPr>
        <w:pStyle w:val="Odstavekseznama"/>
        <w:rPr>
          <w:rFonts w:ascii="Arial Narrow" w:hAnsi="Arial Narrow"/>
          <w:bCs/>
          <w:sz w:val="22"/>
          <w:szCs w:val="22"/>
        </w:rPr>
      </w:pPr>
    </w:p>
    <w:p w14:paraId="73AB17A3" w14:textId="77777777" w:rsidR="00D5659A" w:rsidRDefault="00D5659A" w:rsidP="00160EC2">
      <w:pPr>
        <w:numPr>
          <w:ilvl w:val="1"/>
          <w:numId w:val="41"/>
        </w:numPr>
        <w:ind w:left="480" w:hanging="480"/>
        <w:jc w:val="both"/>
        <w:rPr>
          <w:rFonts w:ascii="Arial Narrow" w:hAnsi="Arial Narrow"/>
          <w:bCs/>
          <w:sz w:val="22"/>
          <w:szCs w:val="22"/>
        </w:rPr>
      </w:pPr>
      <w:r>
        <w:rPr>
          <w:rFonts w:ascii="Arial Narrow" w:hAnsi="Arial Narrow" w:cstheme="minorHAnsi"/>
          <w:sz w:val="22"/>
          <w:szCs w:val="22"/>
        </w:rPr>
        <w:t>V primeru zamude plačila  lahko dobavitelj zahteva plačilo zamudnih obresti v skladu z Obligacijskim zakonikom.</w:t>
      </w:r>
    </w:p>
    <w:p w14:paraId="05B6B876" w14:textId="77777777" w:rsidR="00D5659A" w:rsidRDefault="00D5659A" w:rsidP="00D5659A">
      <w:pPr>
        <w:pStyle w:val="Odstavekseznama"/>
        <w:rPr>
          <w:rFonts w:ascii="Arial Narrow" w:hAnsi="Arial Narrow" w:cstheme="minorHAnsi"/>
        </w:rPr>
      </w:pPr>
    </w:p>
    <w:p w14:paraId="4DCF3E3D" w14:textId="77777777" w:rsidR="00D5659A" w:rsidRDefault="00D5659A" w:rsidP="00160EC2">
      <w:pPr>
        <w:numPr>
          <w:ilvl w:val="1"/>
          <w:numId w:val="41"/>
        </w:numPr>
        <w:ind w:left="480" w:hanging="480"/>
        <w:jc w:val="both"/>
        <w:rPr>
          <w:rFonts w:ascii="Arial Narrow" w:hAnsi="Arial Narrow"/>
          <w:bCs/>
          <w:sz w:val="22"/>
          <w:szCs w:val="22"/>
        </w:rPr>
      </w:pPr>
      <w:r>
        <w:rPr>
          <w:rFonts w:ascii="Arial Narrow" w:hAnsi="Arial Narrow"/>
          <w:bCs/>
          <w:sz w:val="22"/>
          <w:szCs w:val="22"/>
        </w:rPr>
        <w:t xml:space="preserve">Naročnik bo pogodbeni znesek nakazal na TRR izvajalca št.  _____________________ pri _______________________ . </w:t>
      </w:r>
    </w:p>
    <w:p w14:paraId="22938CEB" w14:textId="77777777" w:rsidR="00D5659A" w:rsidRDefault="00D5659A" w:rsidP="00D5659A">
      <w:pPr>
        <w:jc w:val="both"/>
        <w:rPr>
          <w:rFonts w:ascii="Arial Narrow" w:hAnsi="Arial Narrow"/>
          <w:bCs/>
          <w:sz w:val="22"/>
          <w:szCs w:val="22"/>
        </w:rPr>
      </w:pPr>
    </w:p>
    <w:p w14:paraId="1191D649" w14:textId="77777777" w:rsidR="00D5659A" w:rsidRDefault="00D5659A" w:rsidP="00D5659A">
      <w:pPr>
        <w:ind w:left="360"/>
        <w:jc w:val="both"/>
        <w:rPr>
          <w:rFonts w:ascii="Arial Narrow" w:hAnsi="Arial Narrow"/>
          <w:b/>
          <w:i/>
          <w:sz w:val="22"/>
          <w:szCs w:val="22"/>
          <w:u w:val="single"/>
        </w:rPr>
      </w:pPr>
      <w:r>
        <w:rPr>
          <w:rFonts w:ascii="Arial Narrow" w:hAnsi="Arial Narrow"/>
          <w:b/>
          <w:i/>
          <w:sz w:val="22"/>
          <w:szCs w:val="22"/>
          <w:u w:val="single"/>
        </w:rPr>
        <w:t>» V kolikor ponudnik ne nastopa s podizvajalci se spodnja  določba 4.7.  črta iz pogodbe!«</w:t>
      </w:r>
    </w:p>
    <w:p w14:paraId="22D669DD" w14:textId="77777777" w:rsidR="00D5659A" w:rsidRDefault="00D5659A" w:rsidP="00D5659A">
      <w:pPr>
        <w:ind w:left="360"/>
        <w:jc w:val="both"/>
        <w:rPr>
          <w:rFonts w:ascii="Arial Narrow" w:hAnsi="Arial Narrow"/>
          <w:b/>
          <w:i/>
          <w:sz w:val="22"/>
          <w:szCs w:val="22"/>
          <w:u w:val="single"/>
        </w:rPr>
      </w:pPr>
    </w:p>
    <w:p w14:paraId="16A817BB" w14:textId="77777777" w:rsidR="00D5659A" w:rsidRDefault="00D5659A" w:rsidP="00D5659A">
      <w:pPr>
        <w:jc w:val="both"/>
        <w:rPr>
          <w:rFonts w:ascii="Arial Narrow" w:hAnsi="Arial Narrow"/>
          <w:b/>
          <w:bCs/>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4"/>
      </w:tblGrid>
      <w:tr w:rsidR="00D5659A" w14:paraId="524EA569" w14:textId="77777777" w:rsidTr="00D5659A">
        <w:tc>
          <w:tcPr>
            <w:tcW w:w="9334" w:type="dxa"/>
          </w:tcPr>
          <w:p w14:paraId="49A32F9C" w14:textId="77777777" w:rsidR="00D5659A" w:rsidRDefault="00D5659A">
            <w:pPr>
              <w:spacing w:line="276" w:lineRule="auto"/>
              <w:jc w:val="both"/>
              <w:rPr>
                <w:rFonts w:ascii="Arial Narrow" w:hAnsi="Arial Narrow" w:cs="Arial"/>
                <w:i/>
                <w:sz w:val="22"/>
                <w:szCs w:val="22"/>
                <w:lang w:bidi="en-US"/>
              </w:rPr>
            </w:pPr>
            <w:r>
              <w:rPr>
                <w:rFonts w:ascii="Arial Narrow" w:hAnsi="Arial Narrow" w:cs="Arial"/>
                <w:sz w:val="22"/>
                <w:szCs w:val="22"/>
              </w:rPr>
              <w:t>4.7.</w:t>
            </w:r>
            <w:r>
              <w:rPr>
                <w:rFonts w:ascii="Arial Narrow" w:hAnsi="Arial Narrow" w:cs="Arial"/>
                <w:sz w:val="22"/>
                <w:szCs w:val="22"/>
              </w:rPr>
              <w:tab/>
            </w:r>
            <w:r>
              <w:rPr>
                <w:rFonts w:ascii="Arial Narrow" w:hAnsi="Arial Narrow" w:cs="Arial"/>
                <w:i/>
                <w:sz w:val="22"/>
                <w:szCs w:val="22"/>
                <w:lang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146642E0" w14:textId="77777777" w:rsidR="00D5659A" w:rsidRDefault="00D5659A">
            <w:pPr>
              <w:spacing w:line="276" w:lineRule="auto"/>
              <w:jc w:val="both"/>
              <w:rPr>
                <w:rFonts w:ascii="Arial Narrow" w:hAnsi="Arial Narrow"/>
                <w:i/>
                <w:sz w:val="22"/>
                <w:szCs w:val="22"/>
                <w:lang w:bidi="en-US"/>
              </w:rPr>
            </w:pPr>
          </w:p>
          <w:p w14:paraId="32203EA1"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V primeru, da je podizvajalec zahteval neposredno plačilo, sta zahteva in soglasje  podizvajalca za neposredno plačilo sestavni del te pogodbe.</w:t>
            </w:r>
          </w:p>
          <w:p w14:paraId="1A0F6342" w14:textId="77777777" w:rsidR="00D5659A" w:rsidRDefault="00D5659A">
            <w:pPr>
              <w:spacing w:line="276" w:lineRule="auto"/>
              <w:jc w:val="both"/>
              <w:rPr>
                <w:rFonts w:ascii="Arial Narrow" w:hAnsi="Arial Narrow"/>
                <w:i/>
                <w:sz w:val="22"/>
                <w:szCs w:val="22"/>
                <w:lang w:bidi="en-US"/>
              </w:rPr>
            </w:pPr>
          </w:p>
          <w:p w14:paraId="5B5F9A5D"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 xml:space="preserve"> V primeru nastopa s podizvajalci je obvezna sestavina te pogodbe :</w:t>
            </w:r>
          </w:p>
          <w:p w14:paraId="7DB1D53F" w14:textId="77777777" w:rsidR="00D5659A" w:rsidRDefault="00D5659A">
            <w:pPr>
              <w:spacing w:line="276" w:lineRule="auto"/>
              <w:jc w:val="both"/>
              <w:rPr>
                <w:rFonts w:ascii="Arial Narrow" w:hAnsi="Arial Narrow"/>
                <w:i/>
                <w:sz w:val="22"/>
                <w:szCs w:val="22"/>
                <w:lang w:bidi="en-US"/>
              </w:rPr>
            </w:pPr>
          </w:p>
          <w:p w14:paraId="2A4ECE92" w14:textId="77777777" w:rsidR="00D5659A" w:rsidRDefault="00D5659A" w:rsidP="00160EC2">
            <w:pPr>
              <w:numPr>
                <w:ilvl w:val="0"/>
                <w:numId w:val="45"/>
              </w:numPr>
              <w:spacing w:line="276" w:lineRule="auto"/>
              <w:jc w:val="both"/>
              <w:rPr>
                <w:rFonts w:ascii="Arial Narrow" w:hAnsi="Arial Narrow"/>
                <w:i/>
                <w:sz w:val="22"/>
                <w:szCs w:val="22"/>
                <w:lang w:bidi="en-US"/>
              </w:rPr>
            </w:pPr>
            <w:r>
              <w:rPr>
                <w:rFonts w:ascii="Arial Narrow" w:hAnsi="Arial Narrow"/>
                <w:i/>
                <w:sz w:val="22"/>
                <w:szCs w:val="22"/>
                <w:lang w:bidi="en-US"/>
              </w:rPr>
              <w:t xml:space="preserve">vsaka vrsta del, ki jih bo izvedel podizvajalec, </w:t>
            </w:r>
          </w:p>
          <w:p w14:paraId="2C57741B" w14:textId="77777777" w:rsidR="00D5659A" w:rsidRDefault="00D5659A">
            <w:pPr>
              <w:spacing w:line="276" w:lineRule="auto"/>
              <w:ind w:left="992"/>
              <w:jc w:val="both"/>
              <w:rPr>
                <w:rFonts w:ascii="Arial Narrow" w:hAnsi="Arial Narrow"/>
                <w:i/>
                <w:sz w:val="22"/>
                <w:szCs w:val="22"/>
                <w:lang w:bidi="en-US"/>
              </w:rPr>
            </w:pPr>
          </w:p>
          <w:p w14:paraId="320E0B13" w14:textId="77777777" w:rsidR="00D5659A" w:rsidRDefault="00D5659A" w:rsidP="00160EC2">
            <w:pPr>
              <w:numPr>
                <w:ilvl w:val="0"/>
                <w:numId w:val="45"/>
              </w:numPr>
              <w:spacing w:line="276" w:lineRule="auto"/>
              <w:jc w:val="both"/>
              <w:rPr>
                <w:rFonts w:ascii="Arial Narrow" w:hAnsi="Arial Narrow"/>
                <w:i/>
                <w:sz w:val="22"/>
                <w:szCs w:val="22"/>
                <w:lang w:bidi="en-US"/>
              </w:rPr>
            </w:pPr>
            <w:r>
              <w:rPr>
                <w:rFonts w:ascii="Arial Narrow" w:hAnsi="Arial Narrow"/>
                <w:i/>
                <w:sz w:val="22"/>
                <w:szCs w:val="22"/>
                <w:lang w:bidi="en-US"/>
              </w:rPr>
              <w:t xml:space="preserve">podatki o podizvajalcu (naziv, polni naslov, matična številka, davčna številka in transakcijski račun ter kontaktni podatki) </w:t>
            </w:r>
          </w:p>
          <w:p w14:paraId="5FCB9485" w14:textId="77777777" w:rsidR="00D5659A" w:rsidRDefault="00D5659A">
            <w:pPr>
              <w:spacing w:line="276" w:lineRule="auto"/>
              <w:ind w:left="992"/>
              <w:jc w:val="both"/>
              <w:rPr>
                <w:rFonts w:ascii="Arial Narrow" w:hAnsi="Arial Narrow"/>
                <w:i/>
                <w:sz w:val="22"/>
                <w:szCs w:val="22"/>
                <w:lang w:bidi="en-US"/>
              </w:rPr>
            </w:pPr>
          </w:p>
          <w:p w14:paraId="200D8A22"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Podizvajalec …………………………………………….matična številka …………..…… davčna številka …………….. TRR ……………………..….……………... pri banki ………....................................., kontaktni podatki: kontaktna oseba……………….., telefonska št…………….., telefax……………….., e-naslov……………………….</w:t>
            </w:r>
          </w:p>
          <w:p w14:paraId="42790FB2" w14:textId="77777777" w:rsidR="00D5659A" w:rsidRDefault="00D5659A">
            <w:pPr>
              <w:spacing w:line="276" w:lineRule="auto"/>
              <w:ind w:left="708"/>
              <w:jc w:val="both"/>
              <w:rPr>
                <w:rFonts w:ascii="Arial Narrow" w:hAnsi="Arial Narrow"/>
                <w:i/>
                <w:sz w:val="22"/>
                <w:szCs w:val="22"/>
                <w:lang w:bidi="en-US"/>
              </w:rPr>
            </w:pPr>
          </w:p>
          <w:p w14:paraId="395BF53C" w14:textId="77777777" w:rsidR="00D5659A" w:rsidRDefault="00D5659A" w:rsidP="00160EC2">
            <w:pPr>
              <w:numPr>
                <w:ilvl w:val="0"/>
                <w:numId w:val="46"/>
              </w:numPr>
              <w:spacing w:line="276" w:lineRule="auto"/>
              <w:jc w:val="both"/>
              <w:rPr>
                <w:rFonts w:ascii="Arial Narrow" w:hAnsi="Arial Narrow"/>
                <w:i/>
                <w:sz w:val="22"/>
                <w:szCs w:val="22"/>
                <w:lang w:bidi="en-US"/>
              </w:rPr>
            </w:pPr>
            <w:r>
              <w:rPr>
                <w:rFonts w:ascii="Arial Narrow" w:hAnsi="Arial Narrow"/>
                <w:i/>
                <w:sz w:val="22"/>
                <w:szCs w:val="22"/>
                <w:lang w:bidi="en-US"/>
              </w:rPr>
              <w:t xml:space="preserve">predmet, količina, vrednost, kraj in rok izvedbe teh del: </w:t>
            </w:r>
          </w:p>
          <w:p w14:paraId="17DBC2E9" w14:textId="77777777" w:rsidR="00D5659A" w:rsidRDefault="00D5659A">
            <w:pPr>
              <w:spacing w:line="276" w:lineRule="auto"/>
              <w:ind w:left="992"/>
              <w:jc w:val="both"/>
              <w:rPr>
                <w:rFonts w:ascii="Arial Narrow" w:hAnsi="Arial Narrow"/>
                <w:i/>
                <w:sz w:val="22"/>
                <w:szCs w:val="22"/>
                <w:lang w:bidi="en-US"/>
              </w:rPr>
            </w:pPr>
          </w:p>
          <w:p w14:paraId="64D11C64"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Podizvajalec …………………………….… bo opravil naslednje dobave in storitve v zvezi s sklenjeno pogodbo: …………………………………………………………….. .</w:t>
            </w:r>
          </w:p>
          <w:p w14:paraId="453B0790" w14:textId="77777777" w:rsidR="00D5659A" w:rsidRDefault="00D5659A">
            <w:pPr>
              <w:spacing w:line="276" w:lineRule="auto"/>
              <w:jc w:val="both"/>
              <w:rPr>
                <w:rFonts w:ascii="Arial Narrow" w:hAnsi="Arial Narrow"/>
                <w:i/>
                <w:sz w:val="22"/>
                <w:szCs w:val="22"/>
                <w:lang w:bidi="en-US"/>
              </w:rPr>
            </w:pPr>
          </w:p>
          <w:p w14:paraId="049DF3FC"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 xml:space="preserve">V primeru nastopa s podizvajalci mora ponudnik svojemu računu oziroma situaciji obvezno priložiti račune oziroma situacije svojih podizvajalcev, ki jih je predhodno potrdil. </w:t>
            </w:r>
          </w:p>
          <w:p w14:paraId="3AA5C7C4" w14:textId="77777777" w:rsidR="00D5659A" w:rsidRDefault="00D5659A">
            <w:pPr>
              <w:tabs>
                <w:tab w:val="left" w:pos="709"/>
              </w:tabs>
              <w:spacing w:line="276" w:lineRule="auto"/>
              <w:jc w:val="both"/>
              <w:rPr>
                <w:rFonts w:ascii="Arial Narrow" w:hAnsi="Arial Narrow"/>
                <w:i/>
                <w:sz w:val="22"/>
                <w:szCs w:val="22"/>
                <w:lang w:bidi="en-US"/>
              </w:rPr>
            </w:pPr>
          </w:p>
          <w:p w14:paraId="04ED6D0B" w14:textId="77777777" w:rsidR="00D5659A" w:rsidRDefault="00D5659A">
            <w:pPr>
              <w:tabs>
                <w:tab w:val="left" w:pos="709"/>
              </w:tabs>
              <w:spacing w:line="276" w:lineRule="auto"/>
              <w:jc w:val="both"/>
              <w:rPr>
                <w:rFonts w:ascii="Arial Narrow" w:hAnsi="Arial Narrow"/>
                <w:i/>
                <w:sz w:val="22"/>
                <w:szCs w:val="22"/>
                <w:lang w:bidi="en-US"/>
              </w:rPr>
            </w:pPr>
            <w:r>
              <w:rPr>
                <w:rFonts w:ascii="Arial Narrow" w:hAnsi="Arial Narrow"/>
                <w:i/>
                <w:sz w:val="22"/>
                <w:szCs w:val="22"/>
                <w:lang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237CF35F" w14:textId="77777777" w:rsidR="00D5659A" w:rsidRDefault="00D5659A">
            <w:pPr>
              <w:tabs>
                <w:tab w:val="left" w:pos="709"/>
              </w:tabs>
              <w:spacing w:line="276" w:lineRule="auto"/>
              <w:jc w:val="both"/>
              <w:rPr>
                <w:rFonts w:ascii="Arial Narrow" w:hAnsi="Arial Narrow"/>
                <w:i/>
                <w:sz w:val="22"/>
                <w:szCs w:val="22"/>
                <w:lang w:bidi="en-US"/>
              </w:rPr>
            </w:pPr>
          </w:p>
          <w:p w14:paraId="0B915C15" w14:textId="77777777" w:rsidR="00D5659A" w:rsidRDefault="00D5659A" w:rsidP="00160EC2">
            <w:pPr>
              <w:numPr>
                <w:ilvl w:val="0"/>
                <w:numId w:val="47"/>
              </w:numPr>
              <w:spacing w:line="276" w:lineRule="auto"/>
              <w:jc w:val="both"/>
              <w:rPr>
                <w:rFonts w:ascii="Arial Narrow" w:hAnsi="Arial Narrow"/>
                <w:i/>
                <w:sz w:val="22"/>
                <w:szCs w:val="22"/>
                <w:lang w:bidi="en-US"/>
              </w:rPr>
            </w:pPr>
            <w:r>
              <w:rPr>
                <w:rFonts w:ascii="Arial Narrow" w:hAnsi="Arial Narrow"/>
                <w:i/>
                <w:sz w:val="22"/>
                <w:szCs w:val="22"/>
                <w:lang w:bidi="en-US"/>
              </w:rPr>
              <w:t>obvestilo oz. vse dokumente skladno z določbo 3. odstavka 94. člena ZJN-3,</w:t>
            </w:r>
          </w:p>
          <w:p w14:paraId="62863990" w14:textId="77777777" w:rsidR="00D5659A" w:rsidRDefault="00D5659A" w:rsidP="00160EC2">
            <w:pPr>
              <w:numPr>
                <w:ilvl w:val="0"/>
                <w:numId w:val="47"/>
              </w:numPr>
              <w:spacing w:line="276" w:lineRule="auto"/>
              <w:jc w:val="both"/>
              <w:rPr>
                <w:rFonts w:ascii="Arial Narrow" w:hAnsi="Arial Narrow"/>
                <w:i/>
                <w:sz w:val="22"/>
                <w:szCs w:val="22"/>
                <w:lang w:bidi="en-US"/>
              </w:rPr>
            </w:pPr>
            <w:r>
              <w:rPr>
                <w:rFonts w:ascii="Arial Narrow" w:hAnsi="Arial Narrow"/>
                <w:i/>
                <w:sz w:val="22"/>
                <w:szCs w:val="22"/>
                <w:lang w:bidi="en-US"/>
              </w:rPr>
              <w:t xml:space="preserve">pooblastilo za plačilo opravljenih in prevzetih del oziroma dobav neposredno novemu podizvajalcu (v primeru da novi podizvajalec zahteva neposredno plačilo), </w:t>
            </w:r>
          </w:p>
          <w:p w14:paraId="525B4265" w14:textId="77777777" w:rsidR="00D5659A" w:rsidRDefault="00D5659A" w:rsidP="00160EC2">
            <w:pPr>
              <w:numPr>
                <w:ilvl w:val="0"/>
                <w:numId w:val="47"/>
              </w:numPr>
              <w:spacing w:line="276" w:lineRule="auto"/>
              <w:jc w:val="both"/>
              <w:rPr>
                <w:rFonts w:ascii="Arial Narrow" w:hAnsi="Arial Narrow"/>
                <w:i/>
                <w:sz w:val="22"/>
                <w:szCs w:val="22"/>
                <w:lang w:bidi="en-US"/>
              </w:rPr>
            </w:pPr>
            <w:r>
              <w:rPr>
                <w:rFonts w:ascii="Arial Narrow" w:hAnsi="Arial Narrow"/>
                <w:i/>
                <w:sz w:val="22"/>
                <w:szCs w:val="22"/>
                <w:lang w:bidi="en-US"/>
              </w:rPr>
              <w:t>zahtevo in soglasje novega podizvajalca k neposrednemu plačilu (v primeru, da novi podizvajalec zahteva neposredno plačilo).</w:t>
            </w:r>
          </w:p>
          <w:p w14:paraId="120F0AEA" w14:textId="77777777" w:rsidR="00D5659A" w:rsidRDefault="00D5659A">
            <w:pPr>
              <w:tabs>
                <w:tab w:val="left" w:pos="3071"/>
              </w:tabs>
              <w:spacing w:line="276" w:lineRule="auto"/>
              <w:jc w:val="both"/>
              <w:rPr>
                <w:rFonts w:ascii="Arial Narrow" w:hAnsi="Arial Narrow" w:cs="Arial"/>
                <w:i/>
                <w:sz w:val="22"/>
                <w:szCs w:val="22"/>
                <w:lang w:bidi="en-US"/>
              </w:rPr>
            </w:pPr>
            <w:r>
              <w:rPr>
                <w:rFonts w:ascii="Arial Narrow" w:hAnsi="Arial Narrow" w:cs="Arial"/>
                <w:i/>
                <w:sz w:val="22"/>
                <w:szCs w:val="22"/>
                <w:lang w:bidi="en-US"/>
              </w:rPr>
              <w:tab/>
            </w:r>
          </w:p>
          <w:p w14:paraId="66226DE6"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 xml:space="preserve">V primeru nastopa s podizvajalci mora glavni izvajalec svojemu računu oziroma situaciji obvezno priložiti račune oziroma situacije svojih podizvajalcev, ki jih je predhodno potrdil. </w:t>
            </w:r>
          </w:p>
          <w:p w14:paraId="51DF07EA" w14:textId="77777777" w:rsidR="00D5659A" w:rsidRDefault="00D5659A">
            <w:pPr>
              <w:spacing w:line="276" w:lineRule="auto"/>
              <w:jc w:val="both"/>
              <w:rPr>
                <w:rFonts w:ascii="Arial Narrow" w:hAnsi="Arial Narrow"/>
                <w:i/>
                <w:sz w:val="22"/>
                <w:szCs w:val="22"/>
                <w:lang w:bidi="en-US"/>
              </w:rPr>
            </w:pPr>
          </w:p>
          <w:p w14:paraId="743F8368" w14:textId="77777777" w:rsidR="00D5659A" w:rsidRDefault="00D5659A">
            <w:pPr>
              <w:spacing w:line="276" w:lineRule="auto"/>
              <w:jc w:val="both"/>
              <w:rPr>
                <w:rFonts w:ascii="Arial Narrow" w:hAnsi="Arial Narrow"/>
                <w:i/>
                <w:sz w:val="22"/>
                <w:szCs w:val="22"/>
                <w:lang w:bidi="en-US"/>
              </w:rPr>
            </w:pPr>
            <w:r>
              <w:rPr>
                <w:rFonts w:ascii="Arial Narrow" w:hAnsi="Arial Narrow"/>
                <w:i/>
                <w:sz w:val="22"/>
                <w:szCs w:val="22"/>
                <w:lang w:bidi="en-US"/>
              </w:rPr>
              <w:t>Novi podizvajalec mora v takem primeru izpolnjevati vse zahtevane pogoje, ki se nanašajo na podizvajalce v tej razpisni dokumentaciji oziroma ZJN-3, oziroma pogoje, ki jih je izpolnjeval prvotni podizvajalec. Izbrani ponudnik</w:t>
            </w:r>
            <w:r>
              <w:rPr>
                <w:rFonts w:ascii="Arial Narrow" w:hAnsi="Arial Narrow"/>
                <w:sz w:val="22"/>
                <w:szCs w:val="22"/>
                <w:lang w:bidi="en-US"/>
              </w:rPr>
              <w:t xml:space="preserve"> </w:t>
            </w:r>
            <w:r>
              <w:rPr>
                <w:rFonts w:ascii="Arial Narrow" w:hAnsi="Arial Narrow"/>
                <w:i/>
                <w:sz w:val="22"/>
                <w:szCs w:val="22"/>
                <w:lang w:bidi="en-US"/>
              </w:rPr>
              <w:t>mora naročniku pred zamenjavo podizvajalca posredovati vso zahtevano dokumentacijo, ki se nanaša na izpolnjevanje pogojev za novega podizvajalca.</w:t>
            </w:r>
          </w:p>
          <w:p w14:paraId="43A12019" w14:textId="77777777" w:rsidR="00D5659A" w:rsidRDefault="00D5659A">
            <w:pPr>
              <w:pStyle w:val="Navadensplet"/>
              <w:spacing w:line="276" w:lineRule="auto"/>
              <w:jc w:val="both"/>
              <w:rPr>
                <w:rFonts w:ascii="Arial Narrow" w:hAnsi="Arial Narrow"/>
                <w:i/>
                <w:sz w:val="22"/>
                <w:szCs w:val="22"/>
                <w:lang w:bidi="en-US"/>
              </w:rPr>
            </w:pPr>
            <w:r>
              <w:rPr>
                <w:rFonts w:ascii="Arial Narrow" w:hAnsi="Arial Narrow"/>
                <w:i/>
                <w:sz w:val="22"/>
                <w:szCs w:val="22"/>
                <w:lang w:bidi="en-US"/>
              </w:rPr>
              <w:t>V primeru da ponudnik ne predloži zahtevane dokumentacije pred zamenjavo podizvajalca, podizvajalca ne more zamenjati, sicer bo naročnik odstopil od pogodbe in unovčil bančno garancijo za dobro izvedbo pogodbenih obveznosti.</w:t>
            </w:r>
          </w:p>
          <w:p w14:paraId="1759278A" w14:textId="77777777" w:rsidR="00D5659A" w:rsidRDefault="00D5659A">
            <w:pPr>
              <w:pStyle w:val="Default"/>
              <w:spacing w:line="276" w:lineRule="auto"/>
              <w:jc w:val="both"/>
              <w:rPr>
                <w:rFonts w:ascii="Arial Narrow" w:hAnsi="Arial Narrow"/>
                <w:i/>
                <w:color w:val="auto"/>
                <w:sz w:val="22"/>
                <w:szCs w:val="22"/>
                <w:lang w:bidi="en-US"/>
              </w:rPr>
            </w:pPr>
            <w:r>
              <w:rPr>
                <w:rFonts w:ascii="Arial Narrow" w:hAnsi="Arial Narrow"/>
                <w:i/>
                <w:color w:val="auto"/>
                <w:sz w:val="22"/>
                <w:szCs w:val="22"/>
                <w:lang w:bidi="en-US"/>
              </w:rPr>
              <w:t>Zamenjavo podizvajalca pogodbeni stranki uredita z dodatkom k tej pogodbi. V razmerju do naročnika izvajalec v celoti odgovarja za izvedbo del, ki so predmet te pogodbe.</w:t>
            </w:r>
          </w:p>
        </w:tc>
      </w:tr>
    </w:tbl>
    <w:p w14:paraId="2E2C838A" w14:textId="77777777" w:rsidR="00D5659A" w:rsidRDefault="00D5659A" w:rsidP="00D5659A">
      <w:pPr>
        <w:jc w:val="both"/>
        <w:rPr>
          <w:rFonts w:ascii="Arial Narrow" w:hAnsi="Arial Narrow" w:cs="Arial"/>
          <w:sz w:val="22"/>
          <w:szCs w:val="22"/>
        </w:rPr>
      </w:pPr>
    </w:p>
    <w:p w14:paraId="7CBF092A" w14:textId="77777777" w:rsidR="00D5659A" w:rsidRDefault="00D5659A" w:rsidP="00D5659A">
      <w:pPr>
        <w:jc w:val="both"/>
        <w:rPr>
          <w:rFonts w:ascii="Arial Narrow" w:hAnsi="Arial Narrow"/>
          <w:bCs/>
          <w:sz w:val="22"/>
          <w:szCs w:val="22"/>
        </w:rPr>
      </w:pPr>
    </w:p>
    <w:p w14:paraId="47CF8DC3"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 xml:space="preserve">ROK IZVEDBE, </w:t>
      </w:r>
      <w:r>
        <w:rPr>
          <w:rFonts w:ascii="Arial Narrow" w:hAnsi="Arial Narrow"/>
          <w:b/>
          <w:sz w:val="22"/>
          <w:szCs w:val="22"/>
          <w:u w:val="single"/>
        </w:rPr>
        <w:t>POGODBENA KAZEN, ODŠKODNINA</w:t>
      </w:r>
    </w:p>
    <w:p w14:paraId="007E5546" w14:textId="77777777" w:rsidR="00D5659A" w:rsidRDefault="00D5659A" w:rsidP="00D5659A">
      <w:pPr>
        <w:jc w:val="both"/>
        <w:rPr>
          <w:rFonts w:ascii="Arial Narrow" w:hAnsi="Arial Narrow"/>
          <w:b/>
          <w:bCs/>
          <w:sz w:val="22"/>
          <w:szCs w:val="22"/>
        </w:rPr>
      </w:pPr>
    </w:p>
    <w:p w14:paraId="099A1355"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bCs/>
          <w:sz w:val="22"/>
          <w:szCs w:val="22"/>
        </w:rPr>
        <w:t xml:space="preserve">Izvajalec bo vzpostavil delujoč sistem z vsemi zahtevanimi funkcionalnostmi in procesi najkasneje v 3. mesecih od dneva začetka veljavnosti pogodbe. </w:t>
      </w:r>
    </w:p>
    <w:p w14:paraId="76E4607E" w14:textId="77777777" w:rsidR="00D5659A" w:rsidRDefault="00D5659A" w:rsidP="00D5659A">
      <w:pPr>
        <w:tabs>
          <w:tab w:val="num" w:pos="480"/>
        </w:tabs>
        <w:ind w:left="480" w:hanging="480"/>
        <w:jc w:val="both"/>
        <w:rPr>
          <w:rFonts w:ascii="Arial Narrow" w:hAnsi="Arial Narrow"/>
          <w:sz w:val="22"/>
          <w:szCs w:val="22"/>
        </w:rPr>
      </w:pPr>
    </w:p>
    <w:p w14:paraId="3256CB75" w14:textId="77777777" w:rsidR="00D5659A" w:rsidRDefault="00D5659A" w:rsidP="00160EC2">
      <w:pPr>
        <w:numPr>
          <w:ilvl w:val="1"/>
          <w:numId w:val="41"/>
        </w:numPr>
        <w:tabs>
          <w:tab w:val="num" w:pos="480"/>
        </w:tabs>
        <w:ind w:left="480" w:hanging="480"/>
        <w:jc w:val="both"/>
        <w:rPr>
          <w:rFonts w:ascii="Arial Narrow" w:hAnsi="Arial Narrow"/>
          <w:sz w:val="22"/>
          <w:szCs w:val="22"/>
        </w:rPr>
      </w:pPr>
      <w:r>
        <w:rPr>
          <w:rFonts w:ascii="Arial Narrow" w:hAnsi="Arial Narrow"/>
          <w:sz w:val="22"/>
          <w:szCs w:val="22"/>
        </w:rPr>
        <w:t xml:space="preserve">V primopredajnem zapisniku se izrecno ugotovi, da sistem s svojim delovanjem funkcionalnostmi in procesi v celoti izpolnjuje vse pogoje navedene v točki </w:t>
      </w:r>
      <w:r w:rsidR="000C1C1D" w:rsidRPr="008B21E5">
        <w:rPr>
          <w:rFonts w:ascii="Arial Narrow" w:hAnsi="Arial Narrow"/>
          <w:color w:val="000000" w:themeColor="text1"/>
          <w:sz w:val="22"/>
          <w:szCs w:val="22"/>
        </w:rPr>
        <w:t>1</w:t>
      </w:r>
      <w:r w:rsidR="000C1C1D" w:rsidRPr="009F73F4">
        <w:rPr>
          <w:rFonts w:ascii="Arial Narrow" w:hAnsi="Arial Narrow"/>
          <w:color w:val="000000" w:themeColor="text1"/>
          <w:sz w:val="22"/>
          <w:szCs w:val="22"/>
        </w:rPr>
        <w:t xml:space="preserve"> </w:t>
      </w:r>
      <w:r>
        <w:rPr>
          <w:rFonts w:ascii="Arial Narrow" w:hAnsi="Arial Narrow"/>
          <w:sz w:val="22"/>
          <w:szCs w:val="22"/>
        </w:rPr>
        <w:t>te pogodbe in ponudbi št. _________________ z dne ______________. V primeru zamude je potrebno ugotoviti vzroke in odgovornost zanjo ter jih navesti v zapisniku o končni primopredaji. Zapisnik o končni primopredaji podpišejo vse pooblaščene osebe naročnika in dobavitelja.</w:t>
      </w:r>
      <w:r>
        <w:rPr>
          <w:rFonts w:ascii="Arial Narrow" w:hAnsi="Arial Narrow"/>
          <w:b/>
          <w:bCs/>
          <w:sz w:val="22"/>
          <w:szCs w:val="22"/>
        </w:rPr>
        <w:t xml:space="preserve">  </w:t>
      </w:r>
    </w:p>
    <w:p w14:paraId="46C8052B" w14:textId="77777777" w:rsidR="00D5659A" w:rsidRDefault="00D5659A" w:rsidP="00D5659A">
      <w:pPr>
        <w:tabs>
          <w:tab w:val="num" w:pos="480"/>
        </w:tabs>
        <w:ind w:left="480" w:hanging="480"/>
        <w:jc w:val="both"/>
        <w:rPr>
          <w:rFonts w:ascii="Arial Narrow" w:hAnsi="Arial Narrow"/>
          <w:sz w:val="22"/>
          <w:szCs w:val="22"/>
        </w:rPr>
      </w:pPr>
    </w:p>
    <w:p w14:paraId="027B2F45" w14:textId="77777777" w:rsidR="00D5659A" w:rsidRDefault="00D5659A" w:rsidP="00160EC2">
      <w:pPr>
        <w:numPr>
          <w:ilvl w:val="1"/>
          <w:numId w:val="41"/>
        </w:numPr>
        <w:tabs>
          <w:tab w:val="num" w:pos="480"/>
        </w:tabs>
        <w:ind w:left="480" w:hanging="480"/>
        <w:jc w:val="both"/>
        <w:rPr>
          <w:rFonts w:ascii="Arial Narrow" w:hAnsi="Arial Narrow"/>
          <w:sz w:val="22"/>
          <w:szCs w:val="22"/>
        </w:rPr>
      </w:pPr>
      <w:r>
        <w:rPr>
          <w:rFonts w:ascii="Arial Narrow" w:hAnsi="Arial Narrow"/>
          <w:sz w:val="22"/>
          <w:szCs w:val="22"/>
        </w:rPr>
        <w:t xml:space="preserve">V primeru zamude z izvajanjem pogodbenih obveznosti, po krivdi izvajalca bo izvajalec   </w:t>
      </w:r>
    </w:p>
    <w:p w14:paraId="4AD12C14" w14:textId="77777777" w:rsidR="00D5659A" w:rsidRDefault="00D5659A" w:rsidP="00D5659A">
      <w:pPr>
        <w:tabs>
          <w:tab w:val="num" w:pos="1440"/>
        </w:tabs>
        <w:ind w:left="480"/>
        <w:jc w:val="both"/>
        <w:rPr>
          <w:rFonts w:ascii="Arial Narrow" w:hAnsi="Arial Narrow"/>
          <w:sz w:val="22"/>
          <w:szCs w:val="22"/>
        </w:rPr>
      </w:pPr>
      <w:r>
        <w:rPr>
          <w:rFonts w:ascii="Arial Narrow" w:hAnsi="Arial Narrow"/>
          <w:sz w:val="22"/>
          <w:szCs w:val="22"/>
        </w:rPr>
        <w:t>plačal naročniku pogodbeno kazen, ki bo odvisna od  vrednosti zamude in sicer:</w:t>
      </w:r>
    </w:p>
    <w:p w14:paraId="5594D614" w14:textId="77777777" w:rsidR="00D5659A" w:rsidRDefault="00D5659A" w:rsidP="00160EC2">
      <w:pPr>
        <w:numPr>
          <w:ilvl w:val="2"/>
          <w:numId w:val="41"/>
        </w:numPr>
        <w:tabs>
          <w:tab w:val="num" w:pos="2334"/>
        </w:tabs>
        <w:jc w:val="both"/>
        <w:rPr>
          <w:rFonts w:ascii="Arial Narrow" w:hAnsi="Arial Narrow"/>
          <w:sz w:val="22"/>
          <w:szCs w:val="22"/>
        </w:rPr>
      </w:pPr>
      <w:r>
        <w:rPr>
          <w:rFonts w:ascii="Arial Narrow" w:hAnsi="Arial Narrow"/>
          <w:sz w:val="22"/>
          <w:szCs w:val="22"/>
        </w:rPr>
        <w:t>za vsak koledarski dan zamude v višini 0,5% (pet desetin odstotka),</w:t>
      </w:r>
    </w:p>
    <w:p w14:paraId="49E5B3CD" w14:textId="77777777" w:rsidR="00D5659A" w:rsidRDefault="00D5659A" w:rsidP="00160EC2">
      <w:pPr>
        <w:numPr>
          <w:ilvl w:val="2"/>
          <w:numId w:val="41"/>
        </w:numPr>
        <w:tabs>
          <w:tab w:val="num" w:pos="2334"/>
        </w:tabs>
        <w:jc w:val="both"/>
        <w:rPr>
          <w:rFonts w:ascii="Arial Narrow" w:hAnsi="Arial Narrow"/>
          <w:sz w:val="22"/>
          <w:szCs w:val="22"/>
        </w:rPr>
      </w:pPr>
      <w:r>
        <w:rPr>
          <w:rFonts w:ascii="Arial Narrow" w:hAnsi="Arial Narrow"/>
          <w:sz w:val="22"/>
          <w:szCs w:val="22"/>
        </w:rPr>
        <w:t xml:space="preserve">vendar skupno največ v višini 10% (desetih odstotkov) celotne pogodbene vrednosti. </w:t>
      </w:r>
    </w:p>
    <w:p w14:paraId="0C2FA6F4" w14:textId="77777777" w:rsidR="00D5659A" w:rsidRDefault="00D5659A" w:rsidP="00D5659A">
      <w:pPr>
        <w:tabs>
          <w:tab w:val="num" w:pos="480"/>
          <w:tab w:val="left" w:pos="567"/>
        </w:tabs>
        <w:ind w:left="960" w:hanging="480"/>
        <w:jc w:val="both"/>
        <w:rPr>
          <w:rFonts w:ascii="Arial Narrow" w:hAnsi="Arial Narrow"/>
          <w:sz w:val="22"/>
          <w:szCs w:val="22"/>
        </w:rPr>
      </w:pPr>
      <w:r>
        <w:rPr>
          <w:rFonts w:ascii="Arial Narrow" w:hAnsi="Arial Narrow"/>
          <w:sz w:val="22"/>
          <w:szCs w:val="22"/>
        </w:rPr>
        <w:t xml:space="preserve">     Pogodbena kazen se obračuna pri mesečnih pavšalih.</w:t>
      </w:r>
    </w:p>
    <w:p w14:paraId="1B248C33" w14:textId="77777777" w:rsidR="00D5659A" w:rsidRDefault="00D5659A" w:rsidP="00D5659A">
      <w:pPr>
        <w:tabs>
          <w:tab w:val="num" w:pos="480"/>
          <w:tab w:val="left" w:pos="567"/>
        </w:tabs>
        <w:ind w:left="480" w:hanging="480"/>
        <w:jc w:val="both"/>
        <w:rPr>
          <w:rFonts w:ascii="Arial Narrow" w:hAnsi="Arial Narrow"/>
          <w:sz w:val="22"/>
          <w:szCs w:val="22"/>
        </w:rPr>
      </w:pPr>
    </w:p>
    <w:p w14:paraId="642344C9" w14:textId="77777777" w:rsidR="00D5659A" w:rsidRDefault="00D5659A" w:rsidP="00160EC2">
      <w:pPr>
        <w:numPr>
          <w:ilvl w:val="1"/>
          <w:numId w:val="41"/>
        </w:numPr>
        <w:tabs>
          <w:tab w:val="num" w:pos="480"/>
          <w:tab w:val="num" w:pos="1440"/>
        </w:tabs>
        <w:ind w:left="480" w:hanging="480"/>
        <w:jc w:val="both"/>
        <w:rPr>
          <w:rFonts w:ascii="Arial Narrow" w:hAnsi="Arial Narrow"/>
          <w:bCs/>
          <w:sz w:val="22"/>
          <w:szCs w:val="22"/>
        </w:rPr>
      </w:pPr>
      <w:r>
        <w:rPr>
          <w:rFonts w:ascii="Arial Narrow" w:hAnsi="Arial Narrow"/>
          <w:sz w:val="22"/>
          <w:szCs w:val="22"/>
        </w:rPr>
        <w:t>Če bo škoda, ki jo bo zaradi zamude utrpel naročnik večja od pogodbene kazni, ima le-ta pravico zahtevati razliko do polne odškodnine. Tudi morebitna odškodnina se obračuna pri dokončnem obračunu.</w:t>
      </w:r>
    </w:p>
    <w:p w14:paraId="3812BF11" w14:textId="77777777" w:rsidR="00D5659A" w:rsidRDefault="00D5659A" w:rsidP="00D5659A">
      <w:pPr>
        <w:tabs>
          <w:tab w:val="num" w:pos="480"/>
          <w:tab w:val="left" w:pos="567"/>
        </w:tabs>
        <w:ind w:left="480" w:hanging="480"/>
        <w:jc w:val="both"/>
        <w:rPr>
          <w:rFonts w:ascii="Arial Narrow" w:hAnsi="Arial Narrow"/>
          <w:sz w:val="22"/>
          <w:szCs w:val="22"/>
        </w:rPr>
      </w:pPr>
    </w:p>
    <w:p w14:paraId="4238C62B" w14:textId="77777777" w:rsidR="00D5659A" w:rsidRDefault="00D5659A" w:rsidP="00160EC2">
      <w:pPr>
        <w:numPr>
          <w:ilvl w:val="1"/>
          <w:numId w:val="41"/>
        </w:numPr>
        <w:tabs>
          <w:tab w:val="num" w:pos="480"/>
          <w:tab w:val="num" w:pos="1440"/>
        </w:tabs>
        <w:ind w:left="480" w:hanging="480"/>
        <w:jc w:val="both"/>
        <w:rPr>
          <w:rFonts w:ascii="Arial Narrow" w:hAnsi="Arial Narrow"/>
          <w:sz w:val="22"/>
          <w:szCs w:val="22"/>
        </w:rPr>
      </w:pPr>
      <w:r>
        <w:rPr>
          <w:rFonts w:ascii="Arial Narrow" w:hAnsi="Arial Narrow"/>
          <w:sz w:val="22"/>
          <w:szCs w:val="22"/>
        </w:rPr>
        <w:t>V primeru neizpolnjevanja obveznosti v zvezi s časom za odpravo napake pri upravljanju incidentov po krivdi izvajalca, bo izvajalec plačal naročniku pogodbeno kazen in sicer:</w:t>
      </w:r>
    </w:p>
    <w:p w14:paraId="1717350B" w14:textId="77777777" w:rsidR="00D5659A" w:rsidRDefault="00D5659A" w:rsidP="00D5659A">
      <w:pPr>
        <w:tabs>
          <w:tab w:val="num" w:pos="1440"/>
        </w:tabs>
        <w:jc w:val="both"/>
        <w:rPr>
          <w:rFonts w:ascii="Arial Narrow" w:hAnsi="Arial Narrow"/>
          <w:sz w:val="22"/>
          <w:szCs w:val="22"/>
        </w:rPr>
      </w:pPr>
    </w:p>
    <w:p w14:paraId="705A9D2B"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neizpolnjevanje obveznosti pri 3-10% od skupnega števila incidentov – pogodbena kazen 5% vrednosti mesečnega pavšala,</w:t>
      </w:r>
    </w:p>
    <w:p w14:paraId="5F4C60F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neizpolnjevanje obveznosti nad 10% od skupnega števila incidentov – pogodbena kazen 10% vrednosti mesečnega pavšala.</w:t>
      </w:r>
    </w:p>
    <w:p w14:paraId="10310F18"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Pogodbena kazen se obračuna pri mesečnem pavšalu.</w:t>
      </w:r>
    </w:p>
    <w:p w14:paraId="451CCF01" w14:textId="77777777" w:rsidR="00D5659A" w:rsidRDefault="00D5659A" w:rsidP="00D5659A">
      <w:pPr>
        <w:tabs>
          <w:tab w:val="left" w:pos="567"/>
        </w:tabs>
        <w:jc w:val="both"/>
        <w:rPr>
          <w:rFonts w:ascii="Arial Narrow" w:hAnsi="Arial Narrow"/>
          <w:sz w:val="22"/>
          <w:szCs w:val="22"/>
        </w:rPr>
      </w:pPr>
    </w:p>
    <w:p w14:paraId="7D3E378B" w14:textId="77777777" w:rsidR="00D5659A" w:rsidRDefault="00D5659A" w:rsidP="00D5659A">
      <w:pPr>
        <w:jc w:val="both"/>
        <w:rPr>
          <w:rFonts w:ascii="Arial Narrow" w:hAnsi="Arial Narrow"/>
          <w:b/>
          <w:bCs/>
          <w:sz w:val="22"/>
          <w:szCs w:val="22"/>
        </w:rPr>
      </w:pPr>
    </w:p>
    <w:p w14:paraId="56E5DC0F"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ODGOVORNOST - NADZOR</w:t>
      </w:r>
    </w:p>
    <w:p w14:paraId="4B38225C" w14:textId="77777777" w:rsidR="00D5659A" w:rsidRDefault="00D5659A" w:rsidP="00D5659A">
      <w:pPr>
        <w:jc w:val="both"/>
        <w:rPr>
          <w:rFonts w:ascii="Arial Narrow" w:hAnsi="Arial Narrow"/>
          <w:b/>
          <w:bCs/>
          <w:sz w:val="22"/>
          <w:szCs w:val="22"/>
          <w:u w:val="single"/>
        </w:rPr>
      </w:pPr>
    </w:p>
    <w:p w14:paraId="438B0760" w14:textId="77777777" w:rsidR="00D5659A" w:rsidRDefault="00D5659A" w:rsidP="00160EC2">
      <w:pPr>
        <w:numPr>
          <w:ilvl w:val="1"/>
          <w:numId w:val="41"/>
        </w:numPr>
        <w:ind w:left="480" w:hanging="480"/>
        <w:jc w:val="both"/>
        <w:rPr>
          <w:rFonts w:ascii="Arial Narrow" w:hAnsi="Arial Narrow"/>
          <w:bCs/>
          <w:iCs/>
          <w:sz w:val="22"/>
          <w:szCs w:val="22"/>
        </w:rPr>
      </w:pPr>
      <w:r>
        <w:rPr>
          <w:rFonts w:ascii="Arial Narrow" w:hAnsi="Arial Narrow"/>
          <w:sz w:val="22"/>
          <w:szCs w:val="22"/>
        </w:rPr>
        <w:t xml:space="preserve">  Pogodbena dela bodo izvedena kvalitetno, sodobno, skladno z razpisno in ponudbeno dokumentacijo ter veljavnimi predpisi in normativi.</w:t>
      </w:r>
    </w:p>
    <w:p w14:paraId="47A6D38D" w14:textId="77777777" w:rsidR="00D5659A" w:rsidRDefault="00D5659A" w:rsidP="00D5659A">
      <w:pPr>
        <w:tabs>
          <w:tab w:val="num" w:pos="480"/>
        </w:tabs>
        <w:ind w:left="480" w:hanging="480"/>
        <w:jc w:val="both"/>
        <w:rPr>
          <w:rFonts w:ascii="Arial Narrow" w:hAnsi="Arial Narrow"/>
          <w:bCs/>
          <w:iCs/>
          <w:sz w:val="22"/>
          <w:szCs w:val="22"/>
        </w:rPr>
      </w:pPr>
    </w:p>
    <w:p w14:paraId="660EB4B8" w14:textId="77777777" w:rsidR="00D5659A" w:rsidRDefault="00D5659A" w:rsidP="00160EC2">
      <w:pPr>
        <w:numPr>
          <w:ilvl w:val="1"/>
          <w:numId w:val="41"/>
        </w:numPr>
        <w:ind w:left="480" w:hanging="480"/>
        <w:jc w:val="both"/>
        <w:rPr>
          <w:rFonts w:ascii="Arial Narrow" w:hAnsi="Arial Narrow"/>
          <w:iCs/>
          <w:sz w:val="22"/>
          <w:szCs w:val="22"/>
        </w:rPr>
      </w:pPr>
      <w:r>
        <w:rPr>
          <w:rFonts w:ascii="Arial Narrow" w:hAnsi="Arial Narrow"/>
          <w:sz w:val="22"/>
          <w:szCs w:val="22"/>
        </w:rPr>
        <w:t xml:space="preserve">  Izvajalec je dolžan dopustiti in omogočiti naročniku učinkovit nadzor nad kvaliteto opravljenih storitev.</w:t>
      </w:r>
    </w:p>
    <w:p w14:paraId="5D37D148" w14:textId="77777777" w:rsidR="00D5659A" w:rsidRDefault="00D5659A" w:rsidP="00D5659A">
      <w:pPr>
        <w:jc w:val="both"/>
        <w:rPr>
          <w:rFonts w:ascii="Arial Narrow" w:hAnsi="Arial Narrow"/>
          <w:b/>
          <w:bCs/>
          <w:sz w:val="22"/>
          <w:szCs w:val="22"/>
          <w:u w:val="single"/>
        </w:rPr>
      </w:pPr>
    </w:p>
    <w:p w14:paraId="41649A36" w14:textId="77777777" w:rsidR="00D5659A" w:rsidRDefault="00D5659A" w:rsidP="00D5659A">
      <w:pPr>
        <w:jc w:val="both"/>
        <w:rPr>
          <w:rFonts w:ascii="Arial Narrow" w:hAnsi="Arial Narrow"/>
          <w:b/>
          <w:bCs/>
          <w:sz w:val="22"/>
          <w:szCs w:val="22"/>
          <w:u w:val="single"/>
        </w:rPr>
      </w:pPr>
    </w:p>
    <w:p w14:paraId="4B7CE867"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FINANČNA ZAVAROVANJA</w:t>
      </w:r>
    </w:p>
    <w:p w14:paraId="11EC88A5" w14:textId="77777777" w:rsidR="00D5659A" w:rsidRDefault="00D5659A" w:rsidP="00D5659A">
      <w:pPr>
        <w:jc w:val="both"/>
        <w:rPr>
          <w:rFonts w:ascii="Arial Narrow" w:hAnsi="Arial Narrow"/>
          <w:b/>
          <w:bCs/>
          <w:sz w:val="22"/>
          <w:szCs w:val="22"/>
          <w:u w:val="single"/>
        </w:rPr>
      </w:pPr>
    </w:p>
    <w:p w14:paraId="3A42D186" w14:textId="77777777" w:rsidR="00D5659A" w:rsidRDefault="00D5659A" w:rsidP="00160EC2">
      <w:pPr>
        <w:numPr>
          <w:ilvl w:val="1"/>
          <w:numId w:val="41"/>
        </w:numPr>
        <w:ind w:left="480" w:hanging="480"/>
        <w:jc w:val="both"/>
        <w:rPr>
          <w:rFonts w:ascii="Arial Narrow" w:hAnsi="Arial Narrow"/>
          <w:bCs/>
          <w:iCs/>
          <w:sz w:val="22"/>
          <w:szCs w:val="22"/>
        </w:rPr>
      </w:pPr>
      <w:r>
        <w:rPr>
          <w:rFonts w:ascii="Arial Narrow" w:hAnsi="Arial Narrow"/>
          <w:sz w:val="22"/>
          <w:szCs w:val="22"/>
        </w:rPr>
        <w:t xml:space="preserve">Izvajalec predloži v roku </w:t>
      </w:r>
      <w:r>
        <w:rPr>
          <w:rFonts w:ascii="Arial Narrow" w:hAnsi="Arial Narrow"/>
          <w:sz w:val="22"/>
          <w:szCs w:val="22"/>
          <w:u w:val="single"/>
        </w:rPr>
        <w:t xml:space="preserve">desetih (10) </w:t>
      </w:r>
      <w:r>
        <w:rPr>
          <w:rFonts w:ascii="Arial Narrow" w:hAnsi="Arial Narrow"/>
          <w:sz w:val="22"/>
          <w:szCs w:val="22"/>
        </w:rPr>
        <w:t>dni od podpisa pogodbe na obrazcih za zavarovanje</w:t>
      </w:r>
      <w:r>
        <w:rPr>
          <w:rFonts w:ascii="Arial Narrow" w:hAnsi="Arial Narrow"/>
          <w:bCs/>
          <w:sz w:val="22"/>
          <w:szCs w:val="22"/>
        </w:rPr>
        <w:t xml:space="preserve">: nepreklicno, brezpogojno bančno garancijo/enakovredno kavcijsko zavarovanje, unovčljivo na prvi poziv, ali položi gotovino-varščino za dobro izvedbo pogodbenih obveznosti v višini </w:t>
      </w:r>
      <w:r>
        <w:rPr>
          <w:rFonts w:ascii="Arial Narrow" w:hAnsi="Arial Narrow"/>
          <w:b/>
          <w:bCs/>
          <w:sz w:val="22"/>
          <w:szCs w:val="22"/>
        </w:rPr>
        <w:t>1</w:t>
      </w:r>
      <w:r>
        <w:rPr>
          <w:rFonts w:ascii="Arial Narrow" w:hAnsi="Arial Narrow"/>
          <w:bCs/>
          <w:sz w:val="22"/>
          <w:szCs w:val="22"/>
        </w:rPr>
        <w:t xml:space="preserve"> % </w:t>
      </w:r>
      <w:r>
        <w:rPr>
          <w:rFonts w:ascii="Arial Narrow" w:hAnsi="Arial Narrow"/>
          <w:bCs/>
          <w:sz w:val="22"/>
          <w:szCs w:val="22"/>
          <w:u w:val="single"/>
        </w:rPr>
        <w:t xml:space="preserve">od letne </w:t>
      </w:r>
      <w:r>
        <w:rPr>
          <w:rFonts w:ascii="Arial Narrow" w:hAnsi="Arial Narrow"/>
          <w:iCs/>
          <w:sz w:val="22"/>
          <w:szCs w:val="22"/>
          <w:u w:val="single"/>
        </w:rPr>
        <w:t xml:space="preserve"> pogodbene vrednosti (12 mesecev) vključno z DDV</w:t>
      </w:r>
      <w:r>
        <w:rPr>
          <w:rFonts w:ascii="Arial Narrow" w:hAnsi="Arial Narrow"/>
          <w:iCs/>
          <w:sz w:val="22"/>
          <w:szCs w:val="22"/>
        </w:rPr>
        <w:t xml:space="preserve"> iz točke 4.1. te pogodbe, kar predstavlja znesek __________________ €  za obdobje  3. mesecev za čas vzpostavitve delujočega sistema in 15 dni.</w:t>
      </w:r>
    </w:p>
    <w:p w14:paraId="306CC245" w14:textId="77777777" w:rsidR="00D5659A" w:rsidRDefault="00D5659A" w:rsidP="00D5659A">
      <w:pPr>
        <w:ind w:left="480"/>
        <w:jc w:val="both"/>
        <w:rPr>
          <w:rFonts w:ascii="Arial Narrow" w:hAnsi="Arial Narrow"/>
          <w:iCs/>
          <w:sz w:val="22"/>
          <w:szCs w:val="22"/>
        </w:rPr>
      </w:pPr>
    </w:p>
    <w:p w14:paraId="57659A92" w14:textId="77777777" w:rsidR="00D5659A" w:rsidRDefault="00D5659A" w:rsidP="00D5659A">
      <w:pPr>
        <w:pStyle w:val="Odstavekseznama"/>
        <w:ind w:left="465"/>
        <w:jc w:val="both"/>
        <w:rPr>
          <w:rFonts w:ascii="Arial Narrow" w:hAnsi="Arial Narrow"/>
        </w:rPr>
      </w:pPr>
      <w:r>
        <w:rPr>
          <w:rFonts w:ascii="Arial Narrow" w:hAnsi="Arial Narrow"/>
        </w:rPr>
        <w:t>Rok veljavnosti garancije je 3 mesece in 15 dni, šteto od datuma</w:t>
      </w:r>
      <w:r>
        <w:rPr>
          <w:rFonts w:ascii="Arial Narrow" w:hAnsi="Arial Narrow" w:cs="Arial"/>
        </w:rPr>
        <w:t xml:space="preserve"> </w:t>
      </w:r>
      <w:r>
        <w:rPr>
          <w:rFonts w:ascii="Arial Narrow" w:hAnsi="Arial Narrow"/>
        </w:rPr>
        <w:t>izdaje garancijske listine.</w:t>
      </w:r>
    </w:p>
    <w:p w14:paraId="6FE7B425" w14:textId="77777777" w:rsidR="00D5659A" w:rsidRDefault="00D5659A" w:rsidP="00D5659A">
      <w:pPr>
        <w:ind w:left="480"/>
        <w:jc w:val="both"/>
        <w:rPr>
          <w:rFonts w:ascii="Arial Narrow" w:hAnsi="Arial Narrow"/>
          <w:bCs/>
          <w:iCs/>
          <w:sz w:val="22"/>
          <w:szCs w:val="22"/>
        </w:rPr>
      </w:pPr>
    </w:p>
    <w:p w14:paraId="26F6D8DE" w14:textId="77777777" w:rsidR="00D5659A" w:rsidRDefault="00D5659A" w:rsidP="00160EC2">
      <w:pPr>
        <w:numPr>
          <w:ilvl w:val="1"/>
          <w:numId w:val="41"/>
        </w:numPr>
        <w:ind w:left="480" w:hanging="480"/>
        <w:jc w:val="both"/>
        <w:rPr>
          <w:rFonts w:ascii="Arial Narrow" w:hAnsi="Arial Narrow"/>
          <w:bCs/>
          <w:iCs/>
          <w:sz w:val="22"/>
          <w:szCs w:val="22"/>
        </w:rPr>
      </w:pPr>
      <w:r>
        <w:rPr>
          <w:rFonts w:ascii="Arial Narrow" w:hAnsi="Arial Narrow"/>
          <w:sz w:val="22"/>
          <w:szCs w:val="22"/>
        </w:rPr>
        <w:t xml:space="preserve">Izvajalec ob podpisu zapisnika o končni primopredaji  preda </w:t>
      </w:r>
      <w:r>
        <w:rPr>
          <w:rFonts w:ascii="Arial Narrow" w:hAnsi="Arial Narrow"/>
          <w:bCs/>
          <w:sz w:val="22"/>
          <w:szCs w:val="22"/>
        </w:rPr>
        <w:t>naročniku  na obrazcih za zavarovanje: nepreklicno, brezpogojno bančno garancijo/enakovredno kavcijsko zavarovanje, unovčljivo na prvi poziv, ali položi gotovino-varščino za dobro izvedbo pogodbenih obveznosti v višini 10 %  pogodbene vrednosti vključno z DDV iz točke 4.1. te pogodbe za 1.</w:t>
      </w:r>
      <w:r>
        <w:rPr>
          <w:rFonts w:ascii="Arial Narrow" w:hAnsi="Arial Narrow"/>
          <w:iCs/>
          <w:sz w:val="22"/>
          <w:szCs w:val="22"/>
        </w:rPr>
        <w:t xml:space="preserve"> pogodbeno leto (12 mesecev), kar predstavlja znesek ___________ €, z veljavnostjo garancije 12 mesecev in 15 dni, šteto </w:t>
      </w:r>
      <w:r>
        <w:rPr>
          <w:rFonts w:ascii="Arial Narrow" w:hAnsi="Arial Narrow"/>
          <w:sz w:val="22"/>
          <w:szCs w:val="22"/>
        </w:rPr>
        <w:t>z dnem končne pisne primopredaje.</w:t>
      </w:r>
    </w:p>
    <w:p w14:paraId="66EA8600" w14:textId="77777777" w:rsidR="00D5659A" w:rsidRDefault="00D5659A" w:rsidP="00D5659A">
      <w:pPr>
        <w:ind w:left="480"/>
        <w:jc w:val="both"/>
        <w:rPr>
          <w:rFonts w:ascii="Arial Narrow" w:hAnsi="Arial Narrow"/>
          <w:bCs/>
          <w:iCs/>
          <w:sz w:val="22"/>
          <w:szCs w:val="22"/>
        </w:rPr>
      </w:pPr>
    </w:p>
    <w:p w14:paraId="4E23A788" w14:textId="77777777" w:rsidR="00D5659A" w:rsidRDefault="00D5659A" w:rsidP="00160EC2">
      <w:pPr>
        <w:numPr>
          <w:ilvl w:val="1"/>
          <w:numId w:val="41"/>
        </w:numPr>
        <w:ind w:left="480" w:hanging="480"/>
        <w:jc w:val="both"/>
        <w:rPr>
          <w:rFonts w:ascii="Arial Narrow" w:hAnsi="Arial Narrow"/>
          <w:bCs/>
          <w:iCs/>
          <w:sz w:val="22"/>
          <w:szCs w:val="22"/>
        </w:rPr>
      </w:pPr>
      <w:r>
        <w:rPr>
          <w:rFonts w:ascii="Arial Narrow" w:hAnsi="Arial Narrow"/>
          <w:iCs/>
          <w:sz w:val="22"/>
          <w:szCs w:val="22"/>
        </w:rPr>
        <w:t>Za</w:t>
      </w:r>
      <w:r>
        <w:rPr>
          <w:rFonts w:ascii="Arial Narrow" w:hAnsi="Arial Narrow"/>
          <w:bCs/>
          <w:iCs/>
          <w:sz w:val="22"/>
          <w:szCs w:val="22"/>
        </w:rPr>
        <w:t xml:space="preserve"> 2., 3.  in 4. pogodbeno leto bo izbrani izvajalec najkasneje 15 dni pred potekom veljavnosti zavarovanja  za preteklo leto predložil nov instrument zavarovanja za dobro izvedbo pogodbenih obveznosti.</w:t>
      </w:r>
    </w:p>
    <w:p w14:paraId="48DEFE12" w14:textId="77777777" w:rsidR="00D5659A" w:rsidRDefault="00D5659A" w:rsidP="00D5659A">
      <w:pPr>
        <w:jc w:val="both"/>
        <w:rPr>
          <w:rFonts w:ascii="Arial Narrow" w:hAnsi="Arial Narrow"/>
          <w:bCs/>
          <w:iCs/>
          <w:sz w:val="22"/>
          <w:szCs w:val="22"/>
        </w:rPr>
      </w:pPr>
    </w:p>
    <w:p w14:paraId="2DC5E76F" w14:textId="77777777" w:rsidR="00D5659A" w:rsidRDefault="00D5659A" w:rsidP="00D5659A">
      <w:pPr>
        <w:pStyle w:val="Odstavekseznama"/>
        <w:ind w:left="465"/>
        <w:jc w:val="both"/>
        <w:rPr>
          <w:rFonts w:ascii="Arial Narrow" w:hAnsi="Arial Narrow"/>
          <w:iCs/>
        </w:rPr>
      </w:pPr>
      <w:r>
        <w:rPr>
          <w:rFonts w:ascii="Arial Narrow" w:hAnsi="Arial Narrow"/>
          <w:iCs/>
        </w:rPr>
        <w:t>Če je bil kot garancija za dobro izvedbo pogodbenih obveznosti vplačan denarni depozit, se le-ta zadrži za naslednje enoletno obdobje.</w:t>
      </w:r>
    </w:p>
    <w:p w14:paraId="1C4C6092" w14:textId="77777777" w:rsidR="00D5659A" w:rsidRDefault="00D5659A" w:rsidP="00D5659A">
      <w:pPr>
        <w:pStyle w:val="Odstavekseznama"/>
        <w:ind w:left="465"/>
        <w:jc w:val="both"/>
        <w:rPr>
          <w:rFonts w:ascii="Arial Narrow" w:hAnsi="Arial Narrow"/>
          <w:iCs/>
          <w:color w:val="FF0000"/>
        </w:rPr>
      </w:pPr>
    </w:p>
    <w:p w14:paraId="39219350" w14:textId="77777777" w:rsidR="00D5659A" w:rsidRDefault="00D5659A" w:rsidP="00D5659A">
      <w:pPr>
        <w:jc w:val="both"/>
        <w:rPr>
          <w:rFonts w:ascii="Arial Narrow" w:hAnsi="Arial Narrow"/>
          <w:bCs/>
          <w:iCs/>
          <w:sz w:val="22"/>
          <w:szCs w:val="22"/>
        </w:rPr>
      </w:pPr>
    </w:p>
    <w:p w14:paraId="581D2879" w14:textId="77777777" w:rsidR="00D5659A" w:rsidRDefault="00D5659A" w:rsidP="00160EC2">
      <w:pPr>
        <w:numPr>
          <w:ilvl w:val="1"/>
          <w:numId w:val="41"/>
        </w:numPr>
        <w:ind w:left="480" w:hanging="480"/>
        <w:jc w:val="both"/>
        <w:rPr>
          <w:rFonts w:ascii="Arial Narrow" w:hAnsi="Arial Narrow"/>
          <w:iCs/>
          <w:sz w:val="22"/>
          <w:szCs w:val="22"/>
        </w:rPr>
      </w:pPr>
      <w:r>
        <w:rPr>
          <w:rFonts w:ascii="Arial Narrow" w:hAnsi="Arial Narrow" w:cs="Arial"/>
          <w:bCs/>
          <w:sz w:val="22"/>
          <w:szCs w:val="22"/>
        </w:rPr>
        <w:t xml:space="preserve"> </w:t>
      </w:r>
      <w:r>
        <w:rPr>
          <w:rFonts w:ascii="Arial Narrow" w:hAnsi="Arial Narrow"/>
          <w:sz w:val="22"/>
          <w:szCs w:val="22"/>
        </w:rPr>
        <w:t>Polog gotovine/vplačilo varščine  se  izvrši na blagajni UKCL, Bohoričeva 28 ali preko plačilnega naloga</w:t>
      </w:r>
    </w:p>
    <w:p w14:paraId="71A67D93" w14:textId="77777777" w:rsidR="00D5659A" w:rsidRDefault="00D5659A" w:rsidP="00D5659A">
      <w:pPr>
        <w:tabs>
          <w:tab w:val="left" w:pos="993"/>
          <w:tab w:val="left" w:pos="1560"/>
        </w:tabs>
        <w:jc w:val="both"/>
        <w:rPr>
          <w:rFonts w:ascii="Arial Narrow" w:hAnsi="Arial Narrow"/>
          <w:sz w:val="22"/>
          <w:szCs w:val="22"/>
        </w:rPr>
      </w:pPr>
      <w:r>
        <w:rPr>
          <w:rFonts w:ascii="Arial Narrow" w:hAnsi="Arial Narrow"/>
          <w:sz w:val="22"/>
          <w:szCs w:val="22"/>
        </w:rPr>
        <w:t xml:space="preserve">        na številko IBAN: SI56 0110 0603 0277 894, SWIFT CODE: BSLJSI2X, namen: </w:t>
      </w:r>
      <w:r>
        <w:rPr>
          <w:rFonts w:ascii="Arial Narrow" w:hAnsi="Arial Narrow"/>
          <w:caps/>
          <w:sz w:val="22"/>
          <w:szCs w:val="22"/>
        </w:rPr>
        <w:t>varščina</w:t>
      </w:r>
      <w:r>
        <w:rPr>
          <w:rFonts w:ascii="Arial Narrow" w:hAnsi="Arial Narrow"/>
          <w:sz w:val="22"/>
          <w:szCs w:val="22"/>
        </w:rPr>
        <w:t xml:space="preserve"> po pogodbi</w:t>
      </w:r>
    </w:p>
    <w:p w14:paraId="1B2C6585" w14:textId="77777777" w:rsidR="00D5659A" w:rsidRDefault="00D5659A" w:rsidP="00D5659A">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        št. _________ – SM 845-0801, referenca/sklic na št. 20010. Kot dokazilo o vplačilu varščine predloži</w:t>
      </w:r>
    </w:p>
    <w:p w14:paraId="113F4F33" w14:textId="77777777" w:rsidR="00D5659A" w:rsidRDefault="00D5659A" w:rsidP="00D5659A">
      <w:pPr>
        <w:tabs>
          <w:tab w:val="left" w:pos="993"/>
          <w:tab w:val="left" w:pos="1560"/>
        </w:tabs>
        <w:ind w:left="709" w:hanging="709"/>
        <w:jc w:val="both"/>
        <w:rPr>
          <w:rFonts w:ascii="Arial Narrow" w:hAnsi="Arial Narrow" w:cs="Arial"/>
          <w:sz w:val="22"/>
          <w:szCs w:val="22"/>
        </w:rPr>
      </w:pPr>
      <w:r>
        <w:rPr>
          <w:rFonts w:ascii="Arial Narrow" w:hAnsi="Arial Narrow"/>
          <w:sz w:val="22"/>
          <w:szCs w:val="22"/>
        </w:rPr>
        <w:t xml:space="preserve">        izvajalec naročniku potrdilo o izvršenem vplačilu. </w:t>
      </w:r>
      <w:r>
        <w:rPr>
          <w:rFonts w:ascii="Arial Narrow" w:hAnsi="Arial Narrow" w:cs="Arial"/>
          <w:sz w:val="22"/>
          <w:szCs w:val="22"/>
        </w:rPr>
        <w:t xml:space="preserve">Po preteku zgoraj navedenih obdobij trajanja finančnih </w:t>
      </w:r>
    </w:p>
    <w:p w14:paraId="44CE0DA0" w14:textId="77777777" w:rsidR="00D5659A" w:rsidRDefault="00D5659A" w:rsidP="00D5659A">
      <w:pPr>
        <w:tabs>
          <w:tab w:val="left" w:pos="993"/>
          <w:tab w:val="left" w:pos="1560"/>
        </w:tabs>
        <w:ind w:left="709" w:hanging="709"/>
        <w:jc w:val="both"/>
        <w:rPr>
          <w:rFonts w:ascii="Arial Narrow" w:hAnsi="Arial Narrow"/>
          <w:sz w:val="22"/>
          <w:szCs w:val="22"/>
        </w:rPr>
      </w:pPr>
      <w:r>
        <w:rPr>
          <w:rFonts w:ascii="Arial Narrow" w:hAnsi="Arial Narrow" w:cs="Arial"/>
          <w:sz w:val="22"/>
          <w:szCs w:val="22"/>
        </w:rPr>
        <w:t xml:space="preserve">        zavarovanj</w:t>
      </w:r>
      <w:r>
        <w:rPr>
          <w:rFonts w:ascii="Arial Narrow" w:hAnsi="Arial Narrow"/>
          <w:sz w:val="22"/>
          <w:szCs w:val="22"/>
        </w:rPr>
        <w:t xml:space="preserve"> bo naročnik polog/plačilo gotovine/varščine neobrestovano vrnil izvajalcu na njegov TRR.</w:t>
      </w:r>
    </w:p>
    <w:p w14:paraId="2FED9283" w14:textId="77777777" w:rsidR="00D5659A" w:rsidRDefault="00D5659A" w:rsidP="00D5659A">
      <w:pPr>
        <w:tabs>
          <w:tab w:val="left" w:pos="993"/>
          <w:tab w:val="left" w:pos="1560"/>
        </w:tabs>
        <w:jc w:val="both"/>
        <w:rPr>
          <w:rFonts w:ascii="Arial Narrow" w:hAnsi="Arial Narrow" w:cs="Arial"/>
          <w:iCs/>
          <w:sz w:val="22"/>
          <w:szCs w:val="22"/>
        </w:rPr>
      </w:pPr>
    </w:p>
    <w:p w14:paraId="481A67D5" w14:textId="77777777" w:rsidR="00D5659A" w:rsidRDefault="00D5659A" w:rsidP="00D5659A">
      <w:pPr>
        <w:ind w:left="480"/>
        <w:jc w:val="both"/>
        <w:rPr>
          <w:rFonts w:ascii="Arial Narrow" w:hAnsi="Arial Narrow" w:cs="Arial"/>
          <w:bCs/>
          <w:sz w:val="22"/>
          <w:szCs w:val="22"/>
          <w:u w:val="single"/>
        </w:rPr>
      </w:pPr>
    </w:p>
    <w:p w14:paraId="380E31B8" w14:textId="77777777" w:rsidR="00D5659A" w:rsidRDefault="00D5659A" w:rsidP="00160EC2">
      <w:pPr>
        <w:numPr>
          <w:ilvl w:val="1"/>
          <w:numId w:val="41"/>
        </w:numPr>
        <w:ind w:left="480" w:hanging="480"/>
        <w:jc w:val="both"/>
        <w:rPr>
          <w:rFonts w:ascii="Arial Narrow" w:hAnsi="Arial Narrow"/>
          <w:iCs/>
          <w:sz w:val="22"/>
          <w:szCs w:val="22"/>
        </w:rPr>
      </w:pPr>
      <w:r>
        <w:rPr>
          <w:rFonts w:ascii="Arial Narrow" w:hAnsi="Arial Narrow"/>
          <w:iCs/>
          <w:sz w:val="22"/>
          <w:szCs w:val="22"/>
        </w:rPr>
        <w:t xml:space="preserve">Bančno garancijo za dobro izvedbo pogodbenih obveznosti oz. denarni depozit bo naročnik unovčil v primeru: </w:t>
      </w:r>
    </w:p>
    <w:p w14:paraId="1396236F" w14:textId="77777777" w:rsidR="00D5659A" w:rsidRDefault="00D5659A" w:rsidP="00160EC2">
      <w:pPr>
        <w:numPr>
          <w:ilvl w:val="0"/>
          <w:numId w:val="48"/>
        </w:numPr>
        <w:jc w:val="both"/>
        <w:rPr>
          <w:rFonts w:ascii="Arial Narrow" w:hAnsi="Arial Narrow"/>
          <w:iCs/>
          <w:sz w:val="22"/>
          <w:szCs w:val="22"/>
        </w:rPr>
      </w:pPr>
      <w:r>
        <w:rPr>
          <w:rFonts w:ascii="Arial Narrow" w:hAnsi="Arial Narrow"/>
          <w:iCs/>
          <w:sz w:val="22"/>
          <w:szCs w:val="22"/>
        </w:rPr>
        <w:t>če izvajalec predčasno prekine pogodbo,</w:t>
      </w:r>
    </w:p>
    <w:p w14:paraId="01DA06A9" w14:textId="77777777" w:rsidR="00D5659A" w:rsidRDefault="00D5659A" w:rsidP="00160EC2">
      <w:pPr>
        <w:numPr>
          <w:ilvl w:val="0"/>
          <w:numId w:val="48"/>
        </w:numPr>
        <w:jc w:val="both"/>
        <w:rPr>
          <w:rFonts w:ascii="Arial Narrow" w:hAnsi="Arial Narrow"/>
          <w:iCs/>
          <w:sz w:val="22"/>
          <w:szCs w:val="22"/>
        </w:rPr>
      </w:pPr>
      <w:r>
        <w:rPr>
          <w:rFonts w:ascii="Arial Narrow" w:hAnsi="Arial Narrow"/>
          <w:iCs/>
          <w:sz w:val="22"/>
          <w:szCs w:val="22"/>
        </w:rPr>
        <w:t xml:space="preserve">če izvajalec v roku 3. mesecev od začetka veljavnosti pogodbe ne vzpostavi delujočega sistema </w:t>
      </w:r>
      <w:r>
        <w:rPr>
          <w:rFonts w:ascii="Arial Narrow" w:hAnsi="Arial Narrow"/>
          <w:bCs/>
          <w:sz w:val="22"/>
          <w:szCs w:val="22"/>
        </w:rPr>
        <w:t>z vsemi zahtevanimi funkcionalnostmi in procesi</w:t>
      </w:r>
    </w:p>
    <w:p w14:paraId="243E30C0" w14:textId="77777777" w:rsidR="00D5659A" w:rsidRDefault="00D5659A" w:rsidP="00160EC2">
      <w:pPr>
        <w:numPr>
          <w:ilvl w:val="0"/>
          <w:numId w:val="48"/>
        </w:numPr>
        <w:jc w:val="both"/>
        <w:rPr>
          <w:rFonts w:ascii="Arial Narrow" w:hAnsi="Arial Narrow"/>
          <w:iCs/>
          <w:sz w:val="22"/>
          <w:szCs w:val="22"/>
        </w:rPr>
      </w:pPr>
      <w:r>
        <w:rPr>
          <w:rFonts w:ascii="Arial Narrow" w:hAnsi="Arial Narrow"/>
          <w:iCs/>
          <w:sz w:val="22"/>
          <w:szCs w:val="22"/>
        </w:rPr>
        <w:t>če izvajalec ne izpolnjuje svojih obveznosti v skladu z določili te pogodbe glede kvalitete in obsega storitev,</w:t>
      </w:r>
    </w:p>
    <w:p w14:paraId="00E107CE" w14:textId="77777777" w:rsidR="00D5659A" w:rsidRDefault="00D5659A" w:rsidP="00160EC2">
      <w:pPr>
        <w:numPr>
          <w:ilvl w:val="0"/>
          <w:numId w:val="48"/>
        </w:numPr>
        <w:jc w:val="both"/>
        <w:rPr>
          <w:rFonts w:ascii="Arial Narrow" w:hAnsi="Arial Narrow"/>
          <w:iCs/>
          <w:sz w:val="22"/>
          <w:szCs w:val="22"/>
        </w:rPr>
      </w:pPr>
      <w:r>
        <w:rPr>
          <w:rFonts w:ascii="Arial Narrow" w:hAnsi="Arial Narrow"/>
          <w:iCs/>
          <w:sz w:val="22"/>
          <w:szCs w:val="22"/>
        </w:rPr>
        <w:t>če izvajalec ne izpolnjuje svojih obveznosti v skladu z določili te pogodbe glede zahtevanega števila usposobljenega osebja, časa prisotnosti in časa pripravljenosti,</w:t>
      </w:r>
    </w:p>
    <w:p w14:paraId="53F509FB" w14:textId="77777777" w:rsidR="00D5659A" w:rsidRDefault="00D5659A" w:rsidP="00160EC2">
      <w:pPr>
        <w:numPr>
          <w:ilvl w:val="0"/>
          <w:numId w:val="48"/>
        </w:numPr>
        <w:jc w:val="both"/>
        <w:rPr>
          <w:rFonts w:ascii="Arial Narrow" w:hAnsi="Arial Narrow"/>
          <w:iCs/>
          <w:sz w:val="22"/>
          <w:szCs w:val="22"/>
        </w:rPr>
      </w:pPr>
      <w:r>
        <w:rPr>
          <w:rFonts w:ascii="Arial Narrow" w:hAnsi="Arial Narrow"/>
          <w:sz w:val="22"/>
          <w:szCs w:val="22"/>
        </w:rPr>
        <w:t>izvajalec ne predloži zahtevane dokumentacije pred zamenjavo svojega podizvajalca.</w:t>
      </w:r>
    </w:p>
    <w:p w14:paraId="7A8CB919" w14:textId="77777777" w:rsidR="00D5659A" w:rsidRDefault="00D5659A" w:rsidP="00D5659A">
      <w:pPr>
        <w:jc w:val="both"/>
        <w:rPr>
          <w:rFonts w:ascii="Arial Narrow" w:hAnsi="Arial Narrow"/>
          <w:b/>
          <w:bCs/>
          <w:sz w:val="22"/>
          <w:szCs w:val="22"/>
        </w:rPr>
      </w:pPr>
    </w:p>
    <w:p w14:paraId="03A5F45D" w14:textId="77777777" w:rsidR="00D5659A" w:rsidRDefault="00D5659A" w:rsidP="00D5659A">
      <w:pPr>
        <w:jc w:val="both"/>
        <w:rPr>
          <w:rFonts w:ascii="Arial Narrow" w:hAnsi="Arial Narrow"/>
          <w:b/>
          <w:bCs/>
          <w:sz w:val="22"/>
          <w:szCs w:val="22"/>
        </w:rPr>
      </w:pPr>
    </w:p>
    <w:p w14:paraId="109C4611"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sz w:val="22"/>
          <w:szCs w:val="22"/>
          <w:u w:val="single"/>
        </w:rPr>
        <w:t>SODELOVANJE, VIŠJA SILA, SPREMEMBE, POOBLAŠČENE OSEBE</w:t>
      </w:r>
    </w:p>
    <w:p w14:paraId="5638A914" w14:textId="77777777" w:rsidR="00D5659A" w:rsidRDefault="00D5659A" w:rsidP="00D5659A">
      <w:pPr>
        <w:jc w:val="both"/>
        <w:rPr>
          <w:rFonts w:ascii="Arial Narrow" w:hAnsi="Arial Narrow"/>
          <w:sz w:val="22"/>
          <w:szCs w:val="22"/>
        </w:rPr>
      </w:pPr>
    </w:p>
    <w:p w14:paraId="56BB593A"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Naročnik se zavezuje, da bo za nemoteno izvajanje pogodbenih obveznosti izvajalca zagotovil takoj po pričetku veljavnosti pogodbe:</w:t>
      </w:r>
    </w:p>
    <w:p w14:paraId="6C5AF4A9"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sodelovanje oseb, ki bodo v stiku z izvajalcem,</w:t>
      </w:r>
    </w:p>
    <w:p w14:paraId="7868FB7D" w14:textId="77777777" w:rsidR="00D5659A" w:rsidRDefault="00D5659A" w:rsidP="00160EC2">
      <w:pPr>
        <w:numPr>
          <w:ilvl w:val="2"/>
          <w:numId w:val="41"/>
        </w:numPr>
        <w:jc w:val="both"/>
        <w:rPr>
          <w:rFonts w:ascii="Arial Narrow" w:hAnsi="Arial Narrow"/>
          <w:sz w:val="22"/>
          <w:szCs w:val="22"/>
        </w:rPr>
      </w:pPr>
      <w:r>
        <w:rPr>
          <w:rFonts w:ascii="Arial Narrow" w:hAnsi="Arial Narrow"/>
          <w:sz w:val="22"/>
          <w:szCs w:val="22"/>
        </w:rPr>
        <w:t>razpoložljivo tehnično dokumentacijo oziroma in informacije, ki so povezani s predmetom pogodbe.</w:t>
      </w:r>
    </w:p>
    <w:p w14:paraId="6E84F39A" w14:textId="77777777" w:rsidR="00D5659A" w:rsidRDefault="00D5659A" w:rsidP="00D5659A">
      <w:pPr>
        <w:pStyle w:val="Telobesedila"/>
        <w:jc w:val="both"/>
        <w:rPr>
          <w:rFonts w:ascii="Arial Narrow" w:hAnsi="Arial Narrow"/>
          <w:sz w:val="22"/>
          <w:szCs w:val="22"/>
        </w:rPr>
      </w:pPr>
    </w:p>
    <w:p w14:paraId="7D824B42"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Izvajalec bo morebitne ovire za izvedbo pogodbe nemudoma sporočal naročniku in predlagal, kako jih razrešiti v okviru pogodbenih določil. Naročnik se bo na opozorila nemudoma odzval in potrdil ali zavrnil predlagano rešitev. V primeru višje sile, ki bi ovirala izvajanje pogodbenih določil se bosta naročnik in izvajalec sestala in proučila oziroma opredelila nove rešitve. Pod višjo silo se razumejo vsi nepredvidljivi in nepričakovani dogodki, ki nastopijo neodvisno od volje pogodbenih strank in ki jih pogodbeni stranki nista mogli predvideti ob sklepanju pogodbe in ki kakorkoli vplivajo na izvedbo pogodbenih obveznosti. Pogodbena stranka, ki jo višja sila ovira ali ji preprečuje izvajanje storitev po tej pogodbi, je drugo pogodbeno stranko o nastanku višje sile dolžna obvestiti v treh dneh po nastanku le-te.</w:t>
      </w:r>
    </w:p>
    <w:p w14:paraId="0A8E2DF9" w14:textId="77777777" w:rsidR="00D5659A" w:rsidRDefault="00D5659A" w:rsidP="00D5659A">
      <w:pPr>
        <w:jc w:val="both"/>
        <w:rPr>
          <w:rFonts w:ascii="Arial Narrow" w:hAnsi="Arial Narrow"/>
          <w:sz w:val="22"/>
          <w:szCs w:val="22"/>
        </w:rPr>
      </w:pPr>
    </w:p>
    <w:p w14:paraId="0B865AD7" w14:textId="0A72D245" w:rsidR="00A90195" w:rsidRPr="00A90195" w:rsidRDefault="00D5659A" w:rsidP="00A90195">
      <w:pPr>
        <w:numPr>
          <w:ilvl w:val="1"/>
          <w:numId w:val="41"/>
        </w:numPr>
        <w:ind w:left="480" w:hanging="480"/>
        <w:jc w:val="both"/>
        <w:rPr>
          <w:rFonts w:ascii="Arial Narrow" w:hAnsi="Arial Narrow"/>
          <w:sz w:val="22"/>
          <w:szCs w:val="22"/>
        </w:rPr>
      </w:pPr>
      <w:r w:rsidRPr="00A90195">
        <w:rPr>
          <w:rFonts w:ascii="Arial Narrow" w:hAnsi="Arial Narrow"/>
          <w:sz w:val="22"/>
          <w:szCs w:val="22"/>
        </w:rPr>
        <w:t>Skrbnik pogodbe za strokovni del na strani naročnika je</w:t>
      </w:r>
      <w:r w:rsidR="008B6C3F">
        <w:rPr>
          <w:rFonts w:ascii="Arial Narrow" w:hAnsi="Arial Narrow"/>
          <w:sz w:val="22"/>
          <w:szCs w:val="22"/>
        </w:rPr>
        <w:t>:</w:t>
      </w:r>
      <w:r w:rsidR="00A90195" w:rsidRPr="00A90195">
        <w:rPr>
          <w:rFonts w:ascii="Arial Narrow" w:hAnsi="Arial Narrow"/>
          <w:sz w:val="22"/>
          <w:szCs w:val="22"/>
        </w:rPr>
        <w:t xml:space="preserve"> </w:t>
      </w:r>
      <w:r w:rsidR="001E2019">
        <w:rPr>
          <w:rFonts w:ascii="Arial Narrow" w:hAnsi="Arial Narrow"/>
          <w:sz w:val="22"/>
          <w:szCs w:val="22"/>
        </w:rPr>
        <w:t>_________________________________</w:t>
      </w:r>
      <w:r w:rsidRPr="00A90195">
        <w:rPr>
          <w:rFonts w:ascii="Arial Narrow" w:hAnsi="Arial Narrow"/>
          <w:sz w:val="22"/>
          <w:szCs w:val="22"/>
        </w:rPr>
        <w:t>.</w:t>
      </w:r>
      <w:r w:rsidR="00C40AAA" w:rsidRPr="00A90195">
        <w:rPr>
          <w:rFonts w:ascii="Arial Narrow" w:hAnsi="Arial Narrow"/>
          <w:sz w:val="22"/>
          <w:szCs w:val="22"/>
        </w:rPr>
        <w:t xml:space="preserve"> </w:t>
      </w:r>
    </w:p>
    <w:p w14:paraId="3C57921E" w14:textId="77777777" w:rsidR="00A90195" w:rsidRPr="00A90195" w:rsidRDefault="00A90195" w:rsidP="00A90195">
      <w:pPr>
        <w:jc w:val="both"/>
        <w:rPr>
          <w:rFonts w:ascii="Arial Narrow" w:hAnsi="Arial Narrow"/>
          <w:b/>
          <w:color w:val="FF0000"/>
          <w:sz w:val="22"/>
          <w:szCs w:val="22"/>
        </w:rPr>
      </w:pPr>
    </w:p>
    <w:p w14:paraId="790BFE96" w14:textId="77777777" w:rsidR="00D5659A" w:rsidRDefault="00D5659A" w:rsidP="00D5659A">
      <w:pPr>
        <w:ind w:left="480"/>
        <w:jc w:val="both"/>
        <w:rPr>
          <w:rFonts w:ascii="Arial Narrow" w:hAnsi="Arial Narrow"/>
          <w:sz w:val="22"/>
          <w:szCs w:val="22"/>
        </w:rPr>
      </w:pPr>
    </w:p>
    <w:p w14:paraId="5C32C87C" w14:textId="77777777" w:rsidR="00D5659A" w:rsidRPr="001E2019" w:rsidRDefault="00D5659A" w:rsidP="00D5659A">
      <w:pPr>
        <w:ind w:left="480"/>
        <w:rPr>
          <w:rFonts w:ascii="Arial Narrow" w:hAnsi="Arial Narrow" w:cs="Arial"/>
          <w:sz w:val="22"/>
          <w:szCs w:val="22"/>
        </w:rPr>
      </w:pPr>
      <w:r w:rsidRPr="001E2019">
        <w:rPr>
          <w:rFonts w:ascii="Arial Narrow" w:hAnsi="Arial Narrow" w:cs="Arial"/>
          <w:sz w:val="22"/>
          <w:szCs w:val="22"/>
        </w:rPr>
        <w:t>Skrbnik pogodbe za komercialni del na strani naročnika je: ________________________________</w:t>
      </w:r>
    </w:p>
    <w:p w14:paraId="234230F7" w14:textId="77777777" w:rsidR="00D5659A" w:rsidRDefault="00D5659A" w:rsidP="00D5659A">
      <w:pPr>
        <w:ind w:left="480"/>
        <w:jc w:val="both"/>
        <w:rPr>
          <w:rFonts w:ascii="Arial Narrow" w:hAnsi="Arial Narrow"/>
          <w:sz w:val="22"/>
          <w:szCs w:val="22"/>
        </w:rPr>
      </w:pPr>
    </w:p>
    <w:p w14:paraId="3D5D2722" w14:textId="77777777" w:rsidR="00D5659A" w:rsidRDefault="00D5659A" w:rsidP="00D5659A">
      <w:pPr>
        <w:jc w:val="both"/>
        <w:rPr>
          <w:rFonts w:ascii="Arial Narrow" w:hAnsi="Arial Narrow"/>
          <w:sz w:val="22"/>
          <w:szCs w:val="22"/>
        </w:rPr>
      </w:pPr>
    </w:p>
    <w:p w14:paraId="39B30E0E" w14:textId="77777777" w:rsidR="00D5659A" w:rsidRDefault="00D5659A" w:rsidP="00D5659A">
      <w:pPr>
        <w:ind w:left="480"/>
        <w:rPr>
          <w:rFonts w:ascii="Arial Narrow" w:hAnsi="Arial Narrow"/>
          <w:sz w:val="22"/>
          <w:szCs w:val="22"/>
        </w:rPr>
      </w:pPr>
      <w:r>
        <w:rPr>
          <w:rFonts w:ascii="Arial Narrow" w:hAnsi="Arial Narrow"/>
          <w:sz w:val="22"/>
          <w:szCs w:val="22"/>
        </w:rPr>
        <w:t>Predstavnik izvajalca je ____________________________________________.</w:t>
      </w:r>
    </w:p>
    <w:p w14:paraId="252F0C99" w14:textId="77777777" w:rsidR="00D5659A" w:rsidRDefault="00D5659A" w:rsidP="00D5659A">
      <w:pPr>
        <w:ind w:left="480"/>
        <w:jc w:val="both"/>
        <w:rPr>
          <w:rFonts w:ascii="Arial Narrow" w:hAnsi="Arial Narrow"/>
          <w:sz w:val="22"/>
          <w:szCs w:val="22"/>
        </w:rPr>
      </w:pPr>
    </w:p>
    <w:p w14:paraId="1903176F" w14:textId="77777777" w:rsidR="00D5659A" w:rsidRDefault="00D5659A" w:rsidP="00D5659A">
      <w:pPr>
        <w:ind w:left="480"/>
        <w:jc w:val="both"/>
        <w:rPr>
          <w:rFonts w:ascii="Arial Narrow" w:hAnsi="Arial Narrow"/>
          <w:sz w:val="22"/>
          <w:szCs w:val="22"/>
        </w:rPr>
      </w:pPr>
      <w:r>
        <w:rPr>
          <w:rFonts w:ascii="Arial Narrow" w:hAnsi="Arial Narrow"/>
          <w:sz w:val="22"/>
          <w:szCs w:val="22"/>
        </w:rPr>
        <w:t>Predstavnik izvajalca je pooblaščen, da zastopa izvajalca v vseh vprašanjih, ki se nanašajo na predmet te pogodbe in je dolžan neposredno sodelovati s predstavnikoma naročnika ves čas trajanja pogodbe.</w:t>
      </w:r>
    </w:p>
    <w:p w14:paraId="26A6CC9A" w14:textId="77777777" w:rsidR="00D5659A" w:rsidRDefault="00D5659A" w:rsidP="00D5659A">
      <w:pPr>
        <w:ind w:left="480"/>
        <w:rPr>
          <w:rFonts w:ascii="Arial Narrow" w:hAnsi="Arial Narrow"/>
          <w:sz w:val="22"/>
          <w:szCs w:val="22"/>
        </w:rPr>
      </w:pPr>
    </w:p>
    <w:p w14:paraId="6803EA2A" w14:textId="77777777" w:rsidR="00D5659A" w:rsidRDefault="00D5659A" w:rsidP="00D5659A">
      <w:pPr>
        <w:ind w:left="480"/>
        <w:jc w:val="both"/>
        <w:rPr>
          <w:rFonts w:ascii="Arial Narrow" w:hAnsi="Arial Narrow"/>
          <w:sz w:val="22"/>
          <w:szCs w:val="22"/>
        </w:rPr>
      </w:pPr>
      <w:r>
        <w:rPr>
          <w:rFonts w:ascii="Arial Narrow" w:hAnsi="Arial Narrow"/>
          <w:sz w:val="22"/>
          <w:szCs w:val="22"/>
        </w:rPr>
        <w:t xml:space="preserve">Pogodbene stranke se dogovorijo, da morajo biti vsa obvestila, prošnje in zahteve v pisni obliki in pravilno naslovljene poslane po pošti oziroma elektronski pošti ali faksu. Pogodbene stranke se dogovorijo, da se bodo medsebojno pravočasno in na zanesljiv način obveščale tudi o vseh dejstvih, katerih nastanek bi lahko kakorkoli vplival na izpolnitev obveznosti. </w:t>
      </w:r>
    </w:p>
    <w:p w14:paraId="793B2C44" w14:textId="77777777" w:rsidR="00D5659A" w:rsidRDefault="00D5659A" w:rsidP="00D5659A">
      <w:pPr>
        <w:ind w:left="480"/>
        <w:jc w:val="both"/>
        <w:rPr>
          <w:rFonts w:ascii="Arial Narrow" w:hAnsi="Arial Narrow" w:cs="Arial"/>
          <w:sz w:val="22"/>
          <w:szCs w:val="22"/>
        </w:rPr>
      </w:pPr>
    </w:p>
    <w:p w14:paraId="6E1E12D4" w14:textId="77777777" w:rsidR="00D5659A" w:rsidRDefault="00D5659A" w:rsidP="00D5659A">
      <w:pPr>
        <w:ind w:left="480"/>
        <w:jc w:val="both"/>
        <w:rPr>
          <w:rFonts w:ascii="Arial Narrow" w:hAnsi="Arial Narrow"/>
          <w:sz w:val="22"/>
          <w:szCs w:val="22"/>
        </w:rPr>
      </w:pPr>
      <w:r>
        <w:rPr>
          <w:rFonts w:ascii="Arial Narrow" w:hAnsi="Arial Narrow"/>
          <w:sz w:val="22"/>
          <w:szCs w:val="22"/>
        </w:rPr>
        <w:t>Morebitno zamenjavo pooblaščenih predstavnikov si morata pogodbeni stranki sporočiti pisno v roku treh dni po zamenjavi.</w:t>
      </w:r>
    </w:p>
    <w:p w14:paraId="12C53F09" w14:textId="77777777" w:rsidR="00D5659A" w:rsidRDefault="00D5659A" w:rsidP="00D5659A">
      <w:pPr>
        <w:jc w:val="both"/>
        <w:rPr>
          <w:rFonts w:ascii="Arial Narrow" w:hAnsi="Arial Narrow"/>
          <w:sz w:val="22"/>
          <w:szCs w:val="22"/>
        </w:rPr>
      </w:pPr>
    </w:p>
    <w:p w14:paraId="34100507"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Kakršne koli spremembe te pogodbe so možne le v pisni obliki in le ob soglasju obeh pogodbenih strank.</w:t>
      </w:r>
    </w:p>
    <w:p w14:paraId="659D9F54" w14:textId="77777777" w:rsidR="00D5659A" w:rsidRDefault="00D5659A" w:rsidP="00D5659A">
      <w:pPr>
        <w:jc w:val="both"/>
        <w:rPr>
          <w:rFonts w:ascii="Arial Narrow" w:hAnsi="Arial Narrow"/>
          <w:sz w:val="22"/>
          <w:szCs w:val="22"/>
        </w:rPr>
      </w:pPr>
    </w:p>
    <w:p w14:paraId="6AF645C9" w14:textId="77777777" w:rsidR="00D5659A" w:rsidRDefault="00D5659A" w:rsidP="00D5659A">
      <w:pPr>
        <w:jc w:val="both"/>
        <w:rPr>
          <w:rFonts w:ascii="Arial Narrow" w:hAnsi="Arial Narrow"/>
          <w:sz w:val="22"/>
          <w:szCs w:val="22"/>
        </w:rPr>
      </w:pPr>
    </w:p>
    <w:p w14:paraId="04E01BEC" w14:textId="77777777" w:rsidR="00D5659A" w:rsidRDefault="00D5659A" w:rsidP="00160EC2">
      <w:pPr>
        <w:numPr>
          <w:ilvl w:val="0"/>
          <w:numId w:val="41"/>
        </w:numPr>
        <w:jc w:val="both"/>
        <w:rPr>
          <w:rFonts w:ascii="Arial Narrow" w:hAnsi="Arial Narrow"/>
          <w:b/>
          <w:caps/>
          <w:sz w:val="22"/>
          <w:szCs w:val="22"/>
          <w:u w:val="single"/>
        </w:rPr>
      </w:pPr>
      <w:r>
        <w:rPr>
          <w:rFonts w:ascii="Arial Narrow" w:hAnsi="Arial Narrow"/>
          <w:b/>
          <w:caps/>
          <w:sz w:val="22"/>
          <w:szCs w:val="22"/>
          <w:u w:val="single"/>
        </w:rPr>
        <w:t>lastNIŠTVO  in varovanje podatkov in podatkovnih baz</w:t>
      </w:r>
    </w:p>
    <w:p w14:paraId="249BCF6E" w14:textId="77777777" w:rsidR="00D5659A" w:rsidRDefault="00D5659A" w:rsidP="00D5659A">
      <w:pPr>
        <w:jc w:val="both"/>
        <w:rPr>
          <w:rFonts w:ascii="Arial Narrow" w:hAnsi="Arial Narrow"/>
          <w:b/>
          <w:caps/>
          <w:sz w:val="22"/>
          <w:szCs w:val="22"/>
        </w:rPr>
      </w:pPr>
    </w:p>
    <w:p w14:paraId="08716643"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 xml:space="preserve">Vsi podatki, ki bodo uporabljeni ali bodo nastali v okviru delovanja zahtevanih procesov (npr. baza znanj, konfiguracijska zbirka podatkov ipd.) so last naročnika. </w:t>
      </w:r>
    </w:p>
    <w:p w14:paraId="016CCDC5" w14:textId="77777777" w:rsidR="00D5659A" w:rsidRDefault="00D5659A" w:rsidP="00D5659A">
      <w:pPr>
        <w:jc w:val="both"/>
        <w:rPr>
          <w:rFonts w:ascii="Arial Narrow" w:hAnsi="Arial Narrow"/>
          <w:sz w:val="22"/>
          <w:szCs w:val="22"/>
        </w:rPr>
      </w:pPr>
    </w:p>
    <w:p w14:paraId="461E9F3C"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Izvajalec mora pooblaščeni osebi naročnika ob vsakem trenutku omogočiti dostop do vseh podatkov.</w:t>
      </w:r>
    </w:p>
    <w:p w14:paraId="1FCFA222" w14:textId="77777777" w:rsidR="00D5659A" w:rsidRDefault="00D5659A" w:rsidP="00D5659A">
      <w:pPr>
        <w:jc w:val="both"/>
        <w:rPr>
          <w:rFonts w:ascii="Arial Narrow" w:hAnsi="Arial Narrow"/>
          <w:sz w:val="22"/>
          <w:szCs w:val="22"/>
        </w:rPr>
      </w:pPr>
    </w:p>
    <w:p w14:paraId="7B8BAF6A"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V primeru poteka veljavnosti ali prekinitve pogodbe ostanejo vsi podatki naročniku.</w:t>
      </w:r>
    </w:p>
    <w:p w14:paraId="38D57722" w14:textId="77777777" w:rsidR="00D5659A" w:rsidRDefault="00D5659A" w:rsidP="00D5659A">
      <w:pPr>
        <w:jc w:val="both"/>
        <w:rPr>
          <w:rFonts w:ascii="Arial Narrow" w:hAnsi="Arial Narrow"/>
          <w:sz w:val="22"/>
          <w:szCs w:val="22"/>
        </w:rPr>
      </w:pPr>
    </w:p>
    <w:p w14:paraId="7048367B" w14:textId="77777777" w:rsidR="00D5659A" w:rsidRDefault="00D5659A" w:rsidP="00160EC2">
      <w:pPr>
        <w:numPr>
          <w:ilvl w:val="0"/>
          <w:numId w:val="41"/>
        </w:numPr>
        <w:jc w:val="both"/>
        <w:rPr>
          <w:rFonts w:ascii="Arial Narrow" w:hAnsi="Arial Narrow"/>
          <w:b/>
          <w:sz w:val="22"/>
          <w:szCs w:val="22"/>
          <w:u w:val="single"/>
        </w:rPr>
      </w:pPr>
      <w:r>
        <w:rPr>
          <w:rFonts w:ascii="Arial Narrow" w:hAnsi="Arial Narrow"/>
          <w:b/>
          <w:sz w:val="22"/>
          <w:szCs w:val="22"/>
          <w:u w:val="single"/>
        </w:rPr>
        <w:t>ZAUPNOST PODATKOV</w:t>
      </w:r>
    </w:p>
    <w:p w14:paraId="1D5EF270" w14:textId="77777777" w:rsidR="00D5659A" w:rsidRDefault="00D5659A" w:rsidP="00D5659A">
      <w:pPr>
        <w:jc w:val="both"/>
        <w:rPr>
          <w:rFonts w:ascii="Arial Narrow" w:hAnsi="Arial Narrow"/>
          <w:b/>
          <w:sz w:val="22"/>
          <w:szCs w:val="22"/>
        </w:rPr>
      </w:pPr>
    </w:p>
    <w:p w14:paraId="5E877FF0" w14:textId="77777777" w:rsidR="00D5659A" w:rsidRDefault="00D5659A" w:rsidP="00D5659A">
      <w:pPr>
        <w:jc w:val="both"/>
        <w:rPr>
          <w:rFonts w:ascii="Arial Narrow" w:hAnsi="Arial Narrow"/>
          <w:sz w:val="22"/>
          <w:szCs w:val="22"/>
        </w:rPr>
      </w:pPr>
      <w:r>
        <w:rPr>
          <w:rFonts w:ascii="Arial Narrow" w:hAnsi="Arial Narrow"/>
          <w:sz w:val="22"/>
          <w:szCs w:val="22"/>
        </w:rPr>
        <w:t>10.1. 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F43FE72" w14:textId="77777777" w:rsidR="00D5659A" w:rsidRDefault="00D5659A" w:rsidP="00D5659A">
      <w:pPr>
        <w:jc w:val="both"/>
        <w:rPr>
          <w:rFonts w:ascii="Arial Narrow" w:hAnsi="Arial Narrow"/>
          <w:b/>
          <w:sz w:val="22"/>
          <w:szCs w:val="22"/>
        </w:rPr>
      </w:pPr>
    </w:p>
    <w:p w14:paraId="3E85103D" w14:textId="77777777" w:rsidR="00D5659A" w:rsidRDefault="00D5659A" w:rsidP="00D5659A">
      <w:pPr>
        <w:jc w:val="both"/>
        <w:rPr>
          <w:rFonts w:ascii="Arial Narrow" w:hAnsi="Arial Narrow"/>
          <w:sz w:val="22"/>
          <w:szCs w:val="22"/>
        </w:rPr>
      </w:pPr>
      <w:r>
        <w:rPr>
          <w:rFonts w:ascii="Arial Narrow" w:hAnsi="Arial Narrow"/>
          <w:sz w:val="22"/>
          <w:szCs w:val="22"/>
        </w:rPr>
        <w:t>10.2. 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11CCD02D" w14:textId="77777777" w:rsidR="00D5659A" w:rsidRDefault="00D5659A" w:rsidP="00D5659A">
      <w:pPr>
        <w:jc w:val="both"/>
        <w:rPr>
          <w:rFonts w:ascii="Arial Narrow" w:hAnsi="Arial Narrow"/>
          <w:b/>
          <w:sz w:val="22"/>
          <w:szCs w:val="22"/>
        </w:rPr>
      </w:pPr>
    </w:p>
    <w:p w14:paraId="795B03EB" w14:textId="77777777" w:rsidR="00D5659A" w:rsidRDefault="00D5659A" w:rsidP="00D5659A">
      <w:pPr>
        <w:jc w:val="both"/>
        <w:rPr>
          <w:rFonts w:ascii="Arial Narrow" w:hAnsi="Arial Narrow"/>
          <w:sz w:val="22"/>
          <w:szCs w:val="22"/>
          <w:u w:val="single"/>
        </w:rPr>
      </w:pPr>
    </w:p>
    <w:p w14:paraId="33B249B4" w14:textId="77777777" w:rsidR="00D5659A" w:rsidRDefault="00D5659A" w:rsidP="00160EC2">
      <w:pPr>
        <w:numPr>
          <w:ilvl w:val="0"/>
          <w:numId w:val="41"/>
        </w:numPr>
        <w:jc w:val="both"/>
        <w:rPr>
          <w:rFonts w:ascii="Arial Narrow" w:hAnsi="Arial Narrow"/>
          <w:b/>
          <w:bCs/>
          <w:sz w:val="22"/>
          <w:szCs w:val="22"/>
          <w:u w:val="single"/>
        </w:rPr>
      </w:pPr>
      <w:r>
        <w:rPr>
          <w:rFonts w:ascii="Arial Narrow" w:hAnsi="Arial Narrow"/>
          <w:b/>
          <w:bCs/>
          <w:sz w:val="22"/>
          <w:szCs w:val="22"/>
          <w:u w:val="single"/>
        </w:rPr>
        <w:t>KONČNE DOLOČBE</w:t>
      </w:r>
    </w:p>
    <w:p w14:paraId="59C257A1" w14:textId="77777777" w:rsidR="00D5659A" w:rsidRDefault="00D5659A" w:rsidP="00D5659A">
      <w:pPr>
        <w:jc w:val="both"/>
        <w:rPr>
          <w:rFonts w:ascii="Arial Narrow" w:hAnsi="Arial Narrow"/>
          <w:sz w:val="22"/>
          <w:szCs w:val="22"/>
        </w:rPr>
      </w:pPr>
    </w:p>
    <w:p w14:paraId="0FA8A225"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Pogodba je sklenjena za obdobje 48. mesecev od podpisa primopredajnega zapisnika o vzpostavitvi. Pogodba stopi v veljavo z dnem, ko jo podpišeta obe pogodbeni stranki in ob pogoju, da izvajalec predloži bančno garancijo iz 7.1. točke.</w:t>
      </w:r>
    </w:p>
    <w:p w14:paraId="53611312" w14:textId="77777777" w:rsidR="00D5659A" w:rsidRDefault="00D5659A" w:rsidP="00D5659A">
      <w:pPr>
        <w:jc w:val="both"/>
        <w:rPr>
          <w:rFonts w:ascii="Arial Narrow" w:hAnsi="Arial Narrow"/>
          <w:sz w:val="22"/>
          <w:szCs w:val="22"/>
        </w:rPr>
      </w:pPr>
    </w:p>
    <w:p w14:paraId="4E258B21"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Morebitna nerešena vprašanja bosta pogodbeni stranki reševali sporazumno, v primeru spora pa je pristojno sodišče v Ljubljani.</w:t>
      </w:r>
    </w:p>
    <w:p w14:paraId="115758EB" w14:textId="77777777" w:rsidR="00D5659A" w:rsidRDefault="00D5659A" w:rsidP="00D5659A">
      <w:pPr>
        <w:tabs>
          <w:tab w:val="num" w:pos="480"/>
        </w:tabs>
        <w:ind w:left="480" w:hanging="480"/>
        <w:jc w:val="both"/>
        <w:rPr>
          <w:rFonts w:ascii="Arial Narrow" w:hAnsi="Arial Narrow"/>
          <w:sz w:val="22"/>
          <w:szCs w:val="22"/>
        </w:rPr>
      </w:pPr>
    </w:p>
    <w:p w14:paraId="5EFAE05F"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Pri tolmačenju te pogodbe in reševanju sporov se poleg pogodbe, Obligacijskega  zakonika in Zakona o varstvu osebnih podatkov upošteva kot sestavni del pogodbe:</w:t>
      </w:r>
    </w:p>
    <w:p w14:paraId="597E94C5" w14:textId="77777777" w:rsidR="00D5659A" w:rsidRDefault="00D5659A" w:rsidP="00160EC2">
      <w:pPr>
        <w:numPr>
          <w:ilvl w:val="0"/>
          <w:numId w:val="48"/>
        </w:numPr>
        <w:jc w:val="both"/>
        <w:rPr>
          <w:rFonts w:ascii="Arial Narrow" w:hAnsi="Arial Narrow"/>
          <w:sz w:val="22"/>
          <w:szCs w:val="22"/>
        </w:rPr>
      </w:pPr>
      <w:r>
        <w:rPr>
          <w:rFonts w:ascii="Arial Narrow" w:hAnsi="Arial Narrow"/>
          <w:sz w:val="22"/>
          <w:szCs w:val="22"/>
        </w:rPr>
        <w:t>razpisno dokumentacijo,</w:t>
      </w:r>
    </w:p>
    <w:p w14:paraId="681E37DC" w14:textId="77777777" w:rsidR="00D5659A" w:rsidRDefault="00D5659A" w:rsidP="00160EC2">
      <w:pPr>
        <w:numPr>
          <w:ilvl w:val="0"/>
          <w:numId w:val="48"/>
        </w:numPr>
        <w:jc w:val="both"/>
        <w:rPr>
          <w:rFonts w:ascii="Arial Narrow" w:hAnsi="Arial Narrow"/>
          <w:sz w:val="22"/>
          <w:szCs w:val="22"/>
        </w:rPr>
      </w:pPr>
      <w:r>
        <w:rPr>
          <w:rFonts w:ascii="Arial Narrow" w:hAnsi="Arial Narrow"/>
          <w:sz w:val="22"/>
          <w:szCs w:val="22"/>
        </w:rPr>
        <w:t>ponudbeno dokumentacijo.</w:t>
      </w:r>
    </w:p>
    <w:p w14:paraId="6A51DB25" w14:textId="77777777" w:rsidR="00D5659A" w:rsidRDefault="00D5659A" w:rsidP="00D5659A">
      <w:pPr>
        <w:jc w:val="both"/>
        <w:rPr>
          <w:rFonts w:ascii="Arial Narrow" w:hAnsi="Arial Narrow"/>
          <w:sz w:val="22"/>
          <w:szCs w:val="22"/>
        </w:rPr>
      </w:pPr>
    </w:p>
    <w:p w14:paraId="61510DAE"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Pogodba solidarno zavezuje vsakokratne pravne naslednike tudi v primeru organizacijskih oziroma statusno - lastninskih sprememb.</w:t>
      </w:r>
    </w:p>
    <w:p w14:paraId="7D86B3FC" w14:textId="77777777" w:rsidR="00D5659A" w:rsidRDefault="00D5659A" w:rsidP="00D5659A">
      <w:pPr>
        <w:jc w:val="both"/>
        <w:rPr>
          <w:rFonts w:ascii="Arial Narrow" w:hAnsi="Arial Narrow"/>
          <w:sz w:val="22"/>
          <w:szCs w:val="22"/>
        </w:rPr>
      </w:pPr>
    </w:p>
    <w:p w14:paraId="33B3BA57" w14:textId="77777777" w:rsidR="00D5659A" w:rsidRDefault="00D5659A" w:rsidP="00160EC2">
      <w:pPr>
        <w:numPr>
          <w:ilvl w:val="1"/>
          <w:numId w:val="41"/>
        </w:numPr>
        <w:jc w:val="both"/>
        <w:rPr>
          <w:rFonts w:ascii="Arial Narrow" w:hAnsi="Arial Narrow"/>
          <w:sz w:val="22"/>
          <w:szCs w:val="22"/>
        </w:rPr>
      </w:pPr>
      <w:r>
        <w:rPr>
          <w:rFonts w:ascii="Arial Narrow" w:hAnsi="Arial Narrow"/>
          <w:sz w:val="22"/>
          <w:szCs w:val="22"/>
        </w:rPr>
        <w:t>Če v zvezi s to pogodbo kdo v imenu ali na račun druge pogodbene stranke predstavnikom naročnika obljubi, ponudi ali da kakšno nedovoljeno korist za:</w:t>
      </w:r>
    </w:p>
    <w:p w14:paraId="110075BF" w14:textId="77777777" w:rsidR="00D5659A" w:rsidRDefault="00D5659A" w:rsidP="00160EC2">
      <w:pPr>
        <w:numPr>
          <w:ilvl w:val="0"/>
          <w:numId w:val="49"/>
        </w:numPr>
        <w:jc w:val="both"/>
        <w:rPr>
          <w:rFonts w:ascii="Arial Narrow" w:hAnsi="Arial Narrow"/>
          <w:sz w:val="22"/>
          <w:szCs w:val="22"/>
        </w:rPr>
      </w:pPr>
      <w:r>
        <w:rPr>
          <w:rFonts w:ascii="Arial Narrow" w:hAnsi="Arial Narrow"/>
          <w:sz w:val="22"/>
          <w:szCs w:val="22"/>
        </w:rPr>
        <w:t xml:space="preserve">pridobitev posla ali </w:t>
      </w:r>
    </w:p>
    <w:p w14:paraId="59B1E791" w14:textId="77777777" w:rsidR="00D5659A" w:rsidRDefault="00D5659A" w:rsidP="00160EC2">
      <w:pPr>
        <w:numPr>
          <w:ilvl w:val="0"/>
          <w:numId w:val="49"/>
        </w:numPr>
        <w:jc w:val="both"/>
        <w:rPr>
          <w:rFonts w:ascii="Arial Narrow" w:hAnsi="Arial Narrow"/>
          <w:sz w:val="22"/>
          <w:szCs w:val="22"/>
        </w:rPr>
      </w:pPr>
      <w:r>
        <w:rPr>
          <w:rFonts w:ascii="Arial Narrow" w:hAnsi="Arial Narrow"/>
          <w:sz w:val="22"/>
          <w:szCs w:val="22"/>
        </w:rPr>
        <w:t>za sklenitev posla pod ugodnejšimi pogoji ali</w:t>
      </w:r>
    </w:p>
    <w:p w14:paraId="190D94F2" w14:textId="77777777" w:rsidR="00D5659A" w:rsidRDefault="00D5659A" w:rsidP="00160EC2">
      <w:pPr>
        <w:numPr>
          <w:ilvl w:val="0"/>
          <w:numId w:val="49"/>
        </w:numPr>
        <w:jc w:val="both"/>
        <w:rPr>
          <w:rFonts w:ascii="Arial Narrow" w:hAnsi="Arial Narrow"/>
          <w:sz w:val="22"/>
          <w:szCs w:val="22"/>
        </w:rPr>
      </w:pPr>
      <w:r>
        <w:rPr>
          <w:rFonts w:ascii="Arial Narrow" w:hAnsi="Arial Narrow"/>
          <w:sz w:val="22"/>
          <w:szCs w:val="22"/>
        </w:rPr>
        <w:t xml:space="preserve">za opustitev dolžnega nadzora nad izvajanjem pogodbenih obveznosti ali </w:t>
      </w:r>
    </w:p>
    <w:p w14:paraId="3917D7A3" w14:textId="77777777" w:rsidR="00D5659A" w:rsidRDefault="00D5659A" w:rsidP="00160EC2">
      <w:pPr>
        <w:numPr>
          <w:ilvl w:val="0"/>
          <w:numId w:val="49"/>
        </w:numPr>
        <w:jc w:val="both"/>
        <w:rPr>
          <w:rFonts w:ascii="Arial Narrow" w:hAnsi="Arial Narrow"/>
          <w:sz w:val="22"/>
          <w:szCs w:val="22"/>
        </w:rPr>
      </w:pPr>
      <w:r>
        <w:rPr>
          <w:rFonts w:ascii="Arial Narrow" w:hAnsi="Arial Narrow"/>
          <w:sz w:val="22"/>
          <w:szCs w:val="22"/>
        </w:rPr>
        <w:t xml:space="preserve">za drugo ravnanje ali opustitev, s katerim je naročniku povzročena škoda ali </w:t>
      </w:r>
    </w:p>
    <w:p w14:paraId="62B86C3E" w14:textId="77777777" w:rsidR="00D5659A" w:rsidRDefault="00D5659A" w:rsidP="00160EC2">
      <w:pPr>
        <w:numPr>
          <w:ilvl w:val="0"/>
          <w:numId w:val="49"/>
        </w:numPr>
        <w:jc w:val="both"/>
        <w:rPr>
          <w:rFonts w:ascii="Arial Narrow" w:hAnsi="Arial Narrow"/>
          <w:sz w:val="22"/>
          <w:szCs w:val="22"/>
        </w:rPr>
      </w:pPr>
      <w:r>
        <w:rPr>
          <w:rFonts w:ascii="Arial Narrow" w:hAnsi="Arial Narrow"/>
          <w:sz w:val="22"/>
          <w:szCs w:val="22"/>
        </w:rPr>
        <w:t>je omogočena pridobitev nedovoljene koristi predstavnikom naročnika ali posrednikom naročnika, drugi pogodbeni stranki ali njenemu predstavniku, zastopniku, posredniku,</w:t>
      </w:r>
    </w:p>
    <w:p w14:paraId="581D732B" w14:textId="77777777" w:rsidR="00D5659A" w:rsidRDefault="00D5659A" w:rsidP="00D5659A">
      <w:pPr>
        <w:ind w:left="360"/>
        <w:jc w:val="both"/>
        <w:rPr>
          <w:rFonts w:ascii="Arial Narrow" w:hAnsi="Arial Narrow"/>
          <w:sz w:val="22"/>
          <w:szCs w:val="22"/>
        </w:rPr>
      </w:pPr>
      <w:r>
        <w:rPr>
          <w:rFonts w:ascii="Arial Narrow" w:hAnsi="Arial Narrow"/>
          <w:sz w:val="22"/>
          <w:szCs w:val="22"/>
        </w:rPr>
        <w:t>je ta pogodba nična.</w:t>
      </w:r>
    </w:p>
    <w:p w14:paraId="7CD820FE" w14:textId="77777777" w:rsidR="00D5659A" w:rsidRDefault="00D5659A" w:rsidP="00D5659A">
      <w:pPr>
        <w:ind w:left="360"/>
        <w:jc w:val="both"/>
        <w:rPr>
          <w:rFonts w:ascii="Arial Narrow" w:hAnsi="Arial Narrow"/>
          <w:sz w:val="22"/>
          <w:szCs w:val="22"/>
        </w:rPr>
      </w:pPr>
    </w:p>
    <w:p w14:paraId="0A76B174" w14:textId="77777777" w:rsidR="00D5659A" w:rsidRDefault="00D5659A" w:rsidP="00D5659A">
      <w:pPr>
        <w:pStyle w:val="Odstavekseznama"/>
        <w:rPr>
          <w:rFonts w:ascii="Arial Narrow" w:hAnsi="Arial Narrow"/>
          <w:sz w:val="22"/>
          <w:szCs w:val="22"/>
        </w:rPr>
      </w:pPr>
    </w:p>
    <w:p w14:paraId="06826851" w14:textId="77777777" w:rsidR="00D5659A" w:rsidRPr="009134C1" w:rsidRDefault="00D5659A" w:rsidP="00160EC2">
      <w:pPr>
        <w:numPr>
          <w:ilvl w:val="1"/>
          <w:numId w:val="41"/>
        </w:numPr>
        <w:jc w:val="both"/>
        <w:rPr>
          <w:rFonts w:ascii="Arial Narrow" w:hAnsi="Arial Narrow"/>
          <w:sz w:val="22"/>
          <w:szCs w:val="22"/>
        </w:rPr>
      </w:pPr>
      <w:r w:rsidRPr="009134C1">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3E88F3E" w14:textId="77777777" w:rsidR="00D5659A" w:rsidRDefault="00D5659A" w:rsidP="00D5659A">
      <w:pPr>
        <w:ind w:left="360"/>
        <w:jc w:val="both"/>
        <w:rPr>
          <w:rFonts w:ascii="Arial Narrow" w:hAnsi="Arial Narrow"/>
          <w:sz w:val="22"/>
          <w:szCs w:val="22"/>
        </w:rPr>
      </w:pPr>
    </w:p>
    <w:p w14:paraId="1BCC109F" w14:textId="77777777" w:rsidR="00D5659A" w:rsidRDefault="00D5659A" w:rsidP="00160EC2">
      <w:pPr>
        <w:numPr>
          <w:ilvl w:val="1"/>
          <w:numId w:val="41"/>
        </w:numPr>
        <w:ind w:left="480" w:hanging="480"/>
        <w:jc w:val="both"/>
        <w:rPr>
          <w:rFonts w:ascii="Arial Narrow" w:hAnsi="Arial Narrow"/>
          <w:sz w:val="22"/>
          <w:szCs w:val="22"/>
        </w:rPr>
      </w:pPr>
      <w:r>
        <w:rPr>
          <w:rFonts w:ascii="Arial Narrow" w:hAnsi="Arial Narrow"/>
          <w:sz w:val="22"/>
          <w:szCs w:val="22"/>
        </w:rPr>
        <w:t xml:space="preserve"> Pogodba je sestavljena v treh  enakih izvodih od katerih prejmejo:</w:t>
      </w:r>
    </w:p>
    <w:p w14:paraId="7EA66818" w14:textId="77777777" w:rsidR="00D5659A" w:rsidRDefault="00D5659A" w:rsidP="00160EC2">
      <w:pPr>
        <w:numPr>
          <w:ilvl w:val="0"/>
          <w:numId w:val="48"/>
        </w:numPr>
        <w:jc w:val="both"/>
        <w:rPr>
          <w:rFonts w:ascii="Arial Narrow" w:hAnsi="Arial Narrow"/>
          <w:sz w:val="22"/>
          <w:szCs w:val="22"/>
        </w:rPr>
      </w:pPr>
      <w:r>
        <w:rPr>
          <w:rFonts w:ascii="Arial Narrow" w:hAnsi="Arial Narrow"/>
          <w:sz w:val="22"/>
          <w:szCs w:val="22"/>
        </w:rPr>
        <w:t>naročnik dva (2)  izvoda,</w:t>
      </w:r>
    </w:p>
    <w:p w14:paraId="50F453BC" w14:textId="77777777" w:rsidR="00D5659A" w:rsidRDefault="00D5659A" w:rsidP="00160EC2">
      <w:pPr>
        <w:numPr>
          <w:ilvl w:val="0"/>
          <w:numId w:val="48"/>
        </w:numPr>
        <w:jc w:val="both"/>
        <w:rPr>
          <w:rFonts w:ascii="Arial Narrow" w:hAnsi="Arial Narrow"/>
          <w:sz w:val="22"/>
          <w:szCs w:val="22"/>
        </w:rPr>
      </w:pPr>
      <w:r>
        <w:rPr>
          <w:rFonts w:ascii="Arial Narrow" w:hAnsi="Arial Narrow"/>
          <w:sz w:val="22"/>
          <w:szCs w:val="22"/>
        </w:rPr>
        <w:t>izvajalec en (1) izvod.</w:t>
      </w:r>
    </w:p>
    <w:p w14:paraId="483D263E" w14:textId="77777777" w:rsidR="00D5659A" w:rsidRDefault="00D5659A" w:rsidP="00D5659A">
      <w:pPr>
        <w:ind w:left="720"/>
        <w:jc w:val="both"/>
        <w:rPr>
          <w:rFonts w:ascii="Arial Narrow" w:hAnsi="Arial Narrow"/>
          <w:sz w:val="22"/>
          <w:szCs w:val="22"/>
        </w:rPr>
      </w:pPr>
    </w:p>
    <w:p w14:paraId="6CF0F548" w14:textId="77777777" w:rsidR="00D5659A" w:rsidRDefault="00D5659A" w:rsidP="00D5659A">
      <w:pPr>
        <w:jc w:val="both"/>
        <w:rPr>
          <w:rFonts w:ascii="Arial Narrow" w:hAnsi="Arial Narrow"/>
          <w:sz w:val="22"/>
          <w:szCs w:val="22"/>
        </w:rPr>
      </w:pPr>
      <w:r>
        <w:rPr>
          <w:rFonts w:ascii="Arial Narrow" w:hAnsi="Arial Narrow"/>
          <w:sz w:val="22"/>
          <w:szCs w:val="22"/>
        </w:rPr>
        <w:t xml:space="preserve">Priloge pogodbe: </w:t>
      </w:r>
    </w:p>
    <w:p w14:paraId="72FEC669" w14:textId="77777777" w:rsidR="00D5659A" w:rsidRDefault="00D5659A" w:rsidP="00160EC2">
      <w:pPr>
        <w:pStyle w:val="Odstavekseznama"/>
        <w:numPr>
          <w:ilvl w:val="0"/>
          <w:numId w:val="48"/>
        </w:numPr>
        <w:jc w:val="both"/>
        <w:rPr>
          <w:rFonts w:ascii="Arial Narrow" w:hAnsi="Arial Narrow"/>
          <w:sz w:val="22"/>
          <w:szCs w:val="22"/>
        </w:rPr>
      </w:pPr>
      <w:r>
        <w:rPr>
          <w:rFonts w:ascii="Arial Narrow" w:hAnsi="Arial Narrow"/>
          <w:sz w:val="22"/>
          <w:szCs w:val="22"/>
        </w:rPr>
        <w:t>obrazec predračuna po ponudbi št. ________________</w:t>
      </w:r>
    </w:p>
    <w:p w14:paraId="330EA2B5" w14:textId="77777777" w:rsidR="00D5659A" w:rsidRDefault="00D5659A" w:rsidP="00160EC2">
      <w:pPr>
        <w:pStyle w:val="Odstavekseznama"/>
        <w:numPr>
          <w:ilvl w:val="0"/>
          <w:numId w:val="48"/>
        </w:numPr>
        <w:jc w:val="both"/>
        <w:rPr>
          <w:rFonts w:ascii="Arial Narrow" w:hAnsi="Arial Narrow"/>
          <w:sz w:val="22"/>
          <w:szCs w:val="22"/>
        </w:rPr>
      </w:pPr>
      <w:r>
        <w:rPr>
          <w:rFonts w:ascii="Arial Narrow" w:hAnsi="Arial Narrow"/>
        </w:rPr>
        <w:t xml:space="preserve">STROKOVNE ZAHTEVE (POGOJI) NAROČNIKA </w:t>
      </w:r>
      <w:r>
        <w:rPr>
          <w:rFonts w:ascii="Arial Narrow" w:hAnsi="Arial Narrow" w:cs="Arial"/>
          <w:bCs/>
        </w:rPr>
        <w:t>ZA PREDMET JAVNEGA NAROČILA</w:t>
      </w:r>
    </w:p>
    <w:p w14:paraId="5384B745" w14:textId="77777777" w:rsidR="00D5659A" w:rsidRDefault="00D5659A" w:rsidP="00160EC2">
      <w:pPr>
        <w:pStyle w:val="Odstavekseznama"/>
        <w:numPr>
          <w:ilvl w:val="0"/>
          <w:numId w:val="48"/>
        </w:numPr>
        <w:jc w:val="both"/>
        <w:rPr>
          <w:rFonts w:ascii="Arial Narrow" w:hAnsi="Arial Narrow" w:cstheme="minorHAnsi"/>
          <w:sz w:val="22"/>
          <w:szCs w:val="22"/>
        </w:rPr>
      </w:pPr>
      <w:r>
        <w:rPr>
          <w:rFonts w:ascii="Arial Narrow" w:hAnsi="Arial Narrow" w:cstheme="minorHAnsi"/>
        </w:rPr>
        <w:t>POGODBA O OBDELAVI OSEBNIH PODATKOV</w:t>
      </w:r>
    </w:p>
    <w:p w14:paraId="2577B0C7" w14:textId="77777777" w:rsidR="00D5659A" w:rsidRDefault="00D5659A" w:rsidP="00D5659A">
      <w:pPr>
        <w:pStyle w:val="Odstavekseznama"/>
        <w:jc w:val="both"/>
        <w:rPr>
          <w:rFonts w:ascii="Arial Narrow" w:hAnsi="Arial Narrow"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D5659A" w14:paraId="76693475" w14:textId="77777777" w:rsidTr="00D5659A">
        <w:tc>
          <w:tcPr>
            <w:tcW w:w="4927" w:type="dxa"/>
            <w:hideMark/>
          </w:tcPr>
          <w:p w14:paraId="7BC58C8B" w14:textId="77777777" w:rsidR="00D5659A" w:rsidRDefault="00D5659A">
            <w:pPr>
              <w:pStyle w:val="Naslov3"/>
              <w:rPr>
                <w:rFonts w:ascii="Arial Narrow" w:hAnsi="Arial Narrow"/>
                <w:b w:val="0"/>
                <w:sz w:val="22"/>
                <w:szCs w:val="22"/>
                <w:lang w:val="sl-SI"/>
              </w:rPr>
            </w:pPr>
            <w:r>
              <w:rPr>
                <w:rFonts w:ascii="Arial Narrow" w:hAnsi="Arial Narrow"/>
                <w:b w:val="0"/>
                <w:sz w:val="22"/>
                <w:szCs w:val="22"/>
                <w:lang w:val="sl-SI"/>
              </w:rPr>
              <w:t>Datum</w:t>
            </w:r>
          </w:p>
        </w:tc>
        <w:tc>
          <w:tcPr>
            <w:tcW w:w="4927" w:type="dxa"/>
            <w:hideMark/>
          </w:tcPr>
          <w:p w14:paraId="64ADB0EC" w14:textId="77777777" w:rsidR="00D5659A" w:rsidRDefault="00D5659A">
            <w:pPr>
              <w:pStyle w:val="Naslov3"/>
              <w:jc w:val="both"/>
              <w:rPr>
                <w:rFonts w:ascii="Arial Narrow" w:hAnsi="Arial Narrow"/>
                <w:b w:val="0"/>
                <w:sz w:val="22"/>
                <w:szCs w:val="22"/>
                <w:lang w:val="sl-SI"/>
              </w:rPr>
            </w:pPr>
            <w:r>
              <w:rPr>
                <w:rFonts w:ascii="Arial Narrow" w:hAnsi="Arial Narrow"/>
                <w:b w:val="0"/>
                <w:sz w:val="22"/>
                <w:szCs w:val="22"/>
                <w:lang w:val="sl-SI"/>
              </w:rPr>
              <w:t>Datum</w:t>
            </w:r>
          </w:p>
        </w:tc>
      </w:tr>
      <w:tr w:rsidR="00D5659A" w14:paraId="6F974A1B" w14:textId="77777777" w:rsidTr="00D5659A">
        <w:tc>
          <w:tcPr>
            <w:tcW w:w="4927" w:type="dxa"/>
            <w:hideMark/>
          </w:tcPr>
          <w:p w14:paraId="3D0E6DD5" w14:textId="77777777" w:rsidR="00D5659A" w:rsidRDefault="00D5659A">
            <w:pPr>
              <w:pStyle w:val="Naslov3"/>
              <w:rPr>
                <w:rFonts w:ascii="Arial Narrow" w:hAnsi="Arial Narrow"/>
                <w:b w:val="0"/>
                <w:sz w:val="22"/>
                <w:szCs w:val="22"/>
                <w:lang w:val="sl-SI"/>
              </w:rPr>
            </w:pPr>
            <w:r>
              <w:rPr>
                <w:rFonts w:ascii="Arial Narrow" w:hAnsi="Arial Narrow"/>
                <w:b w:val="0"/>
                <w:sz w:val="22"/>
                <w:szCs w:val="22"/>
              </w:rPr>
              <w:t>Št. pogodbe:</w:t>
            </w:r>
          </w:p>
        </w:tc>
        <w:tc>
          <w:tcPr>
            <w:tcW w:w="4927" w:type="dxa"/>
          </w:tcPr>
          <w:p w14:paraId="6D984BA2" w14:textId="77777777" w:rsidR="00D5659A" w:rsidRDefault="00D5659A">
            <w:pPr>
              <w:tabs>
                <w:tab w:val="left" w:pos="993"/>
                <w:tab w:val="left" w:pos="1560"/>
              </w:tabs>
              <w:jc w:val="both"/>
              <w:rPr>
                <w:rFonts w:ascii="Arial Narrow" w:hAnsi="Arial Narrow"/>
                <w:i/>
                <w:sz w:val="22"/>
                <w:szCs w:val="22"/>
              </w:rPr>
            </w:pPr>
          </w:p>
          <w:p w14:paraId="069A7C18" w14:textId="77777777" w:rsidR="00D5659A" w:rsidRDefault="00D5659A">
            <w:pPr>
              <w:tabs>
                <w:tab w:val="left" w:pos="993"/>
                <w:tab w:val="left" w:pos="1560"/>
              </w:tabs>
              <w:jc w:val="both"/>
              <w:rPr>
                <w:rFonts w:ascii="Arial Narrow" w:hAnsi="Arial Narrow"/>
                <w:sz w:val="22"/>
                <w:szCs w:val="22"/>
              </w:rPr>
            </w:pPr>
            <w:r>
              <w:rPr>
                <w:rFonts w:ascii="Arial Narrow" w:hAnsi="Arial Narrow"/>
                <w:sz w:val="22"/>
                <w:szCs w:val="22"/>
              </w:rPr>
              <w:t>Št. pogodbe:</w:t>
            </w:r>
          </w:p>
        </w:tc>
      </w:tr>
    </w:tbl>
    <w:p w14:paraId="1A02E027" w14:textId="77777777" w:rsidR="00D5659A" w:rsidRDefault="00D5659A" w:rsidP="00D5659A">
      <w:pPr>
        <w:pStyle w:val="Naslov3"/>
        <w:jc w:val="both"/>
        <w:rPr>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D5659A" w14:paraId="6D0E1813" w14:textId="77777777" w:rsidTr="00D5659A">
        <w:tc>
          <w:tcPr>
            <w:tcW w:w="4927" w:type="dxa"/>
            <w:hideMark/>
          </w:tcPr>
          <w:p w14:paraId="7B5DF2D5" w14:textId="77777777" w:rsidR="00D5659A" w:rsidRDefault="00D5659A">
            <w:pPr>
              <w:pStyle w:val="Naslov3"/>
              <w:rPr>
                <w:rFonts w:ascii="Arial Narrow" w:hAnsi="Arial Narrow"/>
                <w:sz w:val="22"/>
                <w:szCs w:val="22"/>
              </w:rPr>
            </w:pPr>
            <w:r>
              <w:rPr>
                <w:rFonts w:ascii="Arial Narrow" w:hAnsi="Arial Narrow"/>
                <w:sz w:val="22"/>
                <w:szCs w:val="22"/>
              </w:rPr>
              <w:t>IZVAJALEC:</w:t>
            </w:r>
          </w:p>
        </w:tc>
        <w:tc>
          <w:tcPr>
            <w:tcW w:w="4927" w:type="dxa"/>
            <w:hideMark/>
          </w:tcPr>
          <w:p w14:paraId="5E39DE32" w14:textId="77777777" w:rsidR="00D5659A" w:rsidRDefault="00D5659A">
            <w:pPr>
              <w:pStyle w:val="Naslov3"/>
              <w:jc w:val="both"/>
              <w:rPr>
                <w:rFonts w:ascii="Arial Narrow" w:hAnsi="Arial Narrow"/>
                <w:sz w:val="22"/>
                <w:szCs w:val="22"/>
              </w:rPr>
            </w:pPr>
            <w:r>
              <w:rPr>
                <w:rFonts w:ascii="Arial Narrow" w:hAnsi="Arial Narrow"/>
                <w:sz w:val="22"/>
                <w:szCs w:val="22"/>
              </w:rPr>
              <w:t>NAROČNIK:</w:t>
            </w:r>
          </w:p>
        </w:tc>
      </w:tr>
      <w:tr w:rsidR="00D5659A" w14:paraId="4879BFEC" w14:textId="77777777" w:rsidTr="00D5659A">
        <w:tc>
          <w:tcPr>
            <w:tcW w:w="4927" w:type="dxa"/>
          </w:tcPr>
          <w:p w14:paraId="50BE9107" w14:textId="77777777" w:rsidR="00D5659A" w:rsidRDefault="00D5659A">
            <w:pPr>
              <w:pStyle w:val="Naslov3"/>
              <w:rPr>
                <w:rFonts w:ascii="Arial Narrow" w:hAnsi="Arial Narrow"/>
                <w:sz w:val="22"/>
                <w:szCs w:val="22"/>
              </w:rPr>
            </w:pPr>
          </w:p>
        </w:tc>
        <w:tc>
          <w:tcPr>
            <w:tcW w:w="4927" w:type="dxa"/>
            <w:hideMark/>
          </w:tcPr>
          <w:p w14:paraId="39CEAAC3" w14:textId="77777777" w:rsidR="00D5659A" w:rsidRDefault="00D5659A">
            <w:pPr>
              <w:pStyle w:val="Naslov3"/>
              <w:jc w:val="both"/>
              <w:rPr>
                <w:rFonts w:ascii="Arial Narrow" w:hAnsi="Arial Narrow"/>
                <w:sz w:val="22"/>
                <w:szCs w:val="22"/>
                <w:lang w:val="sl-SI"/>
              </w:rPr>
            </w:pPr>
            <w:r>
              <w:rPr>
                <w:rFonts w:ascii="Arial Narrow" w:hAnsi="Arial Narrow"/>
                <w:sz w:val="22"/>
                <w:szCs w:val="22"/>
                <w:lang w:val="sl-SI"/>
              </w:rPr>
              <w:t>UNIVERZITETNI KLINIČNI CENTER LJUBLJANA</w:t>
            </w:r>
          </w:p>
        </w:tc>
      </w:tr>
      <w:tr w:rsidR="00D5659A" w14:paraId="5765B54D" w14:textId="77777777" w:rsidTr="00D5659A">
        <w:tc>
          <w:tcPr>
            <w:tcW w:w="4927" w:type="dxa"/>
            <w:hideMark/>
          </w:tcPr>
          <w:p w14:paraId="01C4ACB6" w14:textId="77777777" w:rsidR="00D5659A" w:rsidRDefault="00D5659A">
            <w:pPr>
              <w:pStyle w:val="Naslov3"/>
              <w:rPr>
                <w:rFonts w:ascii="Arial Narrow" w:hAnsi="Arial Narrow"/>
                <w:b w:val="0"/>
                <w:sz w:val="22"/>
                <w:szCs w:val="22"/>
                <w:lang w:val="sl-SI"/>
              </w:rPr>
            </w:pPr>
            <w:r>
              <w:rPr>
                <w:rFonts w:ascii="Arial Narrow" w:hAnsi="Arial Narrow"/>
                <w:b w:val="0"/>
                <w:sz w:val="22"/>
                <w:szCs w:val="22"/>
                <w:lang w:val="sl-SI"/>
              </w:rPr>
              <w:t xml:space="preserve">direktor </w:t>
            </w:r>
          </w:p>
        </w:tc>
        <w:tc>
          <w:tcPr>
            <w:tcW w:w="4927" w:type="dxa"/>
          </w:tcPr>
          <w:p w14:paraId="71226BC6" w14:textId="77777777" w:rsidR="00D5659A" w:rsidRDefault="00D5659A">
            <w:pPr>
              <w:tabs>
                <w:tab w:val="left" w:pos="993"/>
                <w:tab w:val="left" w:pos="1560"/>
              </w:tabs>
              <w:jc w:val="both"/>
              <w:rPr>
                <w:rFonts w:ascii="Arial Narrow" w:hAnsi="Arial Narrow"/>
                <w:i/>
                <w:sz w:val="22"/>
                <w:szCs w:val="22"/>
              </w:rPr>
            </w:pPr>
          </w:p>
          <w:p w14:paraId="508D8AD5" w14:textId="77777777" w:rsidR="00800E1E" w:rsidRDefault="00800E1E">
            <w:pPr>
              <w:tabs>
                <w:tab w:val="left" w:pos="993"/>
                <w:tab w:val="left" w:pos="1560"/>
              </w:tabs>
              <w:jc w:val="both"/>
              <w:rPr>
                <w:rFonts w:ascii="Arial Narrow" w:hAnsi="Arial Narrow"/>
                <w:sz w:val="22"/>
                <w:szCs w:val="22"/>
              </w:rPr>
            </w:pPr>
            <w:r>
              <w:rPr>
                <w:rFonts w:ascii="Arial Narrow" w:hAnsi="Arial Narrow"/>
                <w:sz w:val="22"/>
                <w:szCs w:val="22"/>
              </w:rPr>
              <w:t xml:space="preserve">v. d. generalnega direktorja </w:t>
            </w:r>
          </w:p>
          <w:p w14:paraId="6114008B" w14:textId="77777777" w:rsidR="00D5659A" w:rsidRDefault="00800E1E">
            <w:pPr>
              <w:tabs>
                <w:tab w:val="left" w:pos="993"/>
                <w:tab w:val="left" w:pos="1560"/>
              </w:tabs>
              <w:jc w:val="both"/>
              <w:rPr>
                <w:rFonts w:ascii="Arial Narrow" w:hAnsi="Arial Narrow"/>
                <w:sz w:val="22"/>
                <w:szCs w:val="22"/>
              </w:rPr>
            </w:pPr>
            <w:r>
              <w:rPr>
                <w:rFonts w:ascii="Arial Narrow" w:hAnsi="Arial Narrow"/>
                <w:sz w:val="22"/>
                <w:szCs w:val="22"/>
              </w:rPr>
              <w:t>Teodor Žepič, univ. dipl. pol.</w:t>
            </w:r>
          </w:p>
        </w:tc>
      </w:tr>
      <w:tr w:rsidR="00D5659A" w14:paraId="51B039F7" w14:textId="77777777" w:rsidTr="00D5659A">
        <w:tc>
          <w:tcPr>
            <w:tcW w:w="4927" w:type="dxa"/>
          </w:tcPr>
          <w:p w14:paraId="73E93EE2" w14:textId="77777777" w:rsidR="00D5659A" w:rsidRDefault="00D5659A">
            <w:pPr>
              <w:pStyle w:val="Naslov3"/>
              <w:rPr>
                <w:rFonts w:ascii="Arial Narrow" w:hAnsi="Arial Narrow"/>
                <w:sz w:val="22"/>
                <w:szCs w:val="22"/>
                <w:lang w:val="sl-SI"/>
              </w:rPr>
            </w:pPr>
          </w:p>
        </w:tc>
        <w:tc>
          <w:tcPr>
            <w:tcW w:w="4927" w:type="dxa"/>
          </w:tcPr>
          <w:p w14:paraId="561E643A" w14:textId="77777777" w:rsidR="00D5659A" w:rsidRDefault="00D5659A">
            <w:pPr>
              <w:tabs>
                <w:tab w:val="left" w:pos="993"/>
                <w:tab w:val="left" w:pos="1560"/>
              </w:tabs>
              <w:jc w:val="both"/>
              <w:rPr>
                <w:rFonts w:ascii="Arial Narrow" w:hAnsi="Arial Narrow"/>
                <w:i/>
                <w:sz w:val="22"/>
                <w:szCs w:val="22"/>
              </w:rPr>
            </w:pPr>
          </w:p>
          <w:p w14:paraId="66F7F649" w14:textId="77777777" w:rsidR="00D5659A" w:rsidRDefault="00D5659A">
            <w:pPr>
              <w:tabs>
                <w:tab w:val="left" w:pos="993"/>
                <w:tab w:val="left" w:pos="1560"/>
              </w:tabs>
              <w:jc w:val="both"/>
              <w:rPr>
                <w:rFonts w:ascii="Arial Narrow" w:hAnsi="Arial Narrow"/>
                <w:sz w:val="22"/>
                <w:szCs w:val="22"/>
              </w:rPr>
            </w:pPr>
          </w:p>
        </w:tc>
      </w:tr>
    </w:tbl>
    <w:p w14:paraId="70ACA4B3" w14:textId="77777777" w:rsidR="00D5659A" w:rsidRDefault="00D5659A" w:rsidP="00D5659A">
      <w:pPr>
        <w:pStyle w:val="Naslov3"/>
        <w:jc w:val="both"/>
        <w:rPr>
          <w:rFonts w:ascii="Calibri" w:hAnsi="Calibri"/>
          <w:sz w:val="22"/>
          <w:szCs w:val="22"/>
        </w:rPr>
      </w:pPr>
      <w:r>
        <w:rPr>
          <w:rFonts w:ascii="Calibri" w:hAnsi="Calibri"/>
          <w:sz w:val="22"/>
          <w:szCs w:val="22"/>
        </w:rPr>
        <w:t xml:space="preserve">                             </w:t>
      </w:r>
    </w:p>
    <w:p w14:paraId="2A375D6A" w14:textId="77777777" w:rsidR="00D5659A" w:rsidRDefault="00D5659A" w:rsidP="00D5659A">
      <w:pPr>
        <w:tabs>
          <w:tab w:val="left" w:pos="993"/>
          <w:tab w:val="left" w:pos="1560"/>
        </w:tabs>
        <w:rPr>
          <w:rFonts w:ascii="Calibri" w:hAnsi="Calibri" w:cs="Arial"/>
          <w:iCs/>
        </w:rPr>
      </w:pPr>
    </w:p>
    <w:p w14:paraId="2907850D" w14:textId="77777777" w:rsidR="00D5659A" w:rsidRDefault="00D5659A" w:rsidP="00D5659A">
      <w:pPr>
        <w:spacing w:line="288" w:lineRule="auto"/>
        <w:rPr>
          <w:rFonts w:ascii="Arial Narrow" w:hAnsi="Arial Narrow"/>
          <w:sz w:val="22"/>
          <w:szCs w:val="22"/>
        </w:rPr>
      </w:pPr>
      <w:r>
        <w:rPr>
          <w:b/>
        </w:rPr>
        <w:br w:type="page"/>
      </w:r>
      <w:r>
        <w:rPr>
          <w:rFonts w:ascii="Arial Narrow" w:hAnsi="Arial Narrow"/>
          <w:b/>
          <w:sz w:val="22"/>
          <w:szCs w:val="22"/>
        </w:rPr>
        <w:t>UNIVERZITETNI KLINIČNI CENTER LJUBLJANA</w:t>
      </w:r>
      <w:r>
        <w:rPr>
          <w:rFonts w:ascii="Arial Narrow" w:hAnsi="Arial Narrow"/>
          <w:sz w:val="22"/>
          <w:szCs w:val="22"/>
        </w:rPr>
        <w:t xml:space="preserve">, Zaloška cesta 2, 1000 Ljubljana, ki ga zastopa </w:t>
      </w:r>
      <w:r w:rsidR="001E34FA">
        <w:rPr>
          <w:rFonts w:ascii="Arial Narrow" w:hAnsi="Arial Narrow"/>
          <w:sz w:val="22"/>
          <w:szCs w:val="22"/>
        </w:rPr>
        <w:t xml:space="preserve">v. d. generalnega direktorja Teodor Žepič, univ. dipl. pol. </w:t>
      </w:r>
      <w:r>
        <w:rPr>
          <w:rFonts w:ascii="Arial Narrow" w:hAnsi="Arial Narrow"/>
          <w:sz w:val="22"/>
          <w:szCs w:val="22"/>
        </w:rPr>
        <w:t>( v nadaljevanju: upravlja</w:t>
      </w:r>
      <w:r w:rsidR="001E34FA">
        <w:rPr>
          <w:rFonts w:ascii="Arial Narrow" w:hAnsi="Arial Narrow"/>
          <w:sz w:val="22"/>
          <w:szCs w:val="22"/>
        </w:rPr>
        <w:t>v</w:t>
      </w:r>
      <w:r>
        <w:rPr>
          <w:rFonts w:ascii="Arial Narrow" w:hAnsi="Arial Narrow"/>
          <w:sz w:val="22"/>
          <w:szCs w:val="22"/>
        </w:rPr>
        <w:t>ec)</w:t>
      </w:r>
    </w:p>
    <w:p w14:paraId="2087F986" w14:textId="77777777" w:rsidR="00D5659A" w:rsidRDefault="00D5659A" w:rsidP="00D5659A">
      <w:pPr>
        <w:spacing w:line="288" w:lineRule="auto"/>
        <w:rPr>
          <w:rFonts w:ascii="Arial Narrow" w:hAnsi="Arial Narrow"/>
          <w:sz w:val="22"/>
          <w:szCs w:val="22"/>
        </w:rPr>
      </w:pPr>
      <w:r>
        <w:rPr>
          <w:rFonts w:ascii="Arial Narrow" w:hAnsi="Arial Narrow"/>
          <w:sz w:val="22"/>
          <w:szCs w:val="22"/>
        </w:rPr>
        <w:t>ID številka: SI52111776</w:t>
      </w:r>
    </w:p>
    <w:p w14:paraId="1B7C4D31" w14:textId="77777777" w:rsidR="00D5659A" w:rsidRDefault="00D5659A" w:rsidP="00D5659A">
      <w:pPr>
        <w:spacing w:line="288" w:lineRule="auto"/>
        <w:rPr>
          <w:rFonts w:ascii="Arial Narrow" w:hAnsi="Arial Narrow"/>
          <w:sz w:val="22"/>
          <w:szCs w:val="22"/>
        </w:rPr>
      </w:pPr>
      <w:r>
        <w:rPr>
          <w:rFonts w:ascii="Arial Narrow" w:hAnsi="Arial Narrow"/>
          <w:sz w:val="22"/>
          <w:szCs w:val="22"/>
        </w:rPr>
        <w:t>Matična številka: 5057272000</w:t>
      </w:r>
    </w:p>
    <w:p w14:paraId="0AAA1D88" w14:textId="77777777" w:rsidR="00D5659A" w:rsidRDefault="00D5659A" w:rsidP="00D5659A">
      <w:pPr>
        <w:rPr>
          <w:rFonts w:ascii="Arial Narrow" w:hAnsi="Arial Narrow"/>
          <w:sz w:val="22"/>
          <w:szCs w:val="22"/>
        </w:rPr>
      </w:pPr>
    </w:p>
    <w:p w14:paraId="3B3B9DE2" w14:textId="77777777" w:rsidR="00D5659A" w:rsidRDefault="00D5659A" w:rsidP="00D5659A">
      <w:pPr>
        <w:rPr>
          <w:rFonts w:ascii="Arial Narrow" w:hAnsi="Arial Narrow"/>
          <w:sz w:val="22"/>
          <w:szCs w:val="22"/>
        </w:rPr>
      </w:pPr>
      <w:r>
        <w:rPr>
          <w:rFonts w:ascii="Arial Narrow" w:hAnsi="Arial Narrow"/>
          <w:sz w:val="22"/>
          <w:szCs w:val="22"/>
        </w:rPr>
        <w:t xml:space="preserve">in </w:t>
      </w:r>
    </w:p>
    <w:p w14:paraId="7924B8C5" w14:textId="77777777" w:rsidR="00D5659A" w:rsidRDefault="00D5659A" w:rsidP="00D5659A">
      <w:pPr>
        <w:rPr>
          <w:rFonts w:ascii="Arial Narrow" w:hAnsi="Arial Narrow"/>
          <w:sz w:val="22"/>
          <w:szCs w:val="22"/>
        </w:rPr>
      </w:pPr>
    </w:p>
    <w:p w14:paraId="10D15D53" w14:textId="77777777" w:rsidR="00D5659A" w:rsidRDefault="00D5659A" w:rsidP="00D5659A">
      <w:pPr>
        <w:jc w:val="both"/>
        <w:rPr>
          <w:rFonts w:ascii="Arial Narrow" w:hAnsi="Arial Narrow"/>
          <w:sz w:val="22"/>
          <w:szCs w:val="22"/>
        </w:rPr>
      </w:pPr>
      <w:r>
        <w:rPr>
          <w:rFonts w:ascii="Arial Narrow" w:hAnsi="Arial Narrow"/>
          <w:b/>
          <w:sz w:val="22"/>
          <w:szCs w:val="22"/>
        </w:rPr>
        <w:t>________________________________________________</w:t>
      </w:r>
      <w:r>
        <w:rPr>
          <w:rFonts w:ascii="Arial Narrow" w:hAnsi="Arial Narrow"/>
          <w:sz w:val="22"/>
          <w:szCs w:val="22"/>
        </w:rPr>
        <w:t>, ki ga zastopa direktor ____________(v nadaljevanju: pogodbeni obdelovalec)</w:t>
      </w:r>
    </w:p>
    <w:p w14:paraId="4AF5E117" w14:textId="77777777" w:rsidR="00D5659A" w:rsidRDefault="00D5659A" w:rsidP="00D5659A">
      <w:pPr>
        <w:numPr>
          <w:ilvl w:val="12"/>
          <w:numId w:val="0"/>
        </w:numPr>
        <w:rPr>
          <w:rFonts w:ascii="Arial Narrow" w:hAnsi="Arial Narrow"/>
          <w:sz w:val="22"/>
          <w:szCs w:val="22"/>
        </w:rPr>
      </w:pPr>
      <w:r>
        <w:rPr>
          <w:rFonts w:ascii="Arial Narrow" w:hAnsi="Arial Narrow"/>
          <w:sz w:val="22"/>
          <w:szCs w:val="22"/>
        </w:rPr>
        <w:t xml:space="preserve">ID  številka: </w:t>
      </w:r>
    </w:p>
    <w:p w14:paraId="55C90213" w14:textId="77777777" w:rsidR="00D5659A" w:rsidRDefault="00D5659A" w:rsidP="00D5659A">
      <w:pPr>
        <w:jc w:val="both"/>
        <w:rPr>
          <w:rFonts w:ascii="Arial Narrow" w:hAnsi="Arial Narrow"/>
          <w:sz w:val="22"/>
          <w:szCs w:val="22"/>
        </w:rPr>
      </w:pPr>
      <w:r>
        <w:rPr>
          <w:rFonts w:ascii="Arial Narrow" w:hAnsi="Arial Narrow"/>
          <w:sz w:val="22"/>
          <w:szCs w:val="22"/>
        </w:rPr>
        <w:t xml:space="preserve">Matična številka : </w:t>
      </w:r>
    </w:p>
    <w:p w14:paraId="1B618120" w14:textId="77777777" w:rsidR="00D5659A" w:rsidRDefault="00D5659A" w:rsidP="00D5659A">
      <w:pPr>
        <w:shd w:val="clear" w:color="auto" w:fill="FFFFFF" w:themeFill="background1"/>
        <w:jc w:val="both"/>
        <w:rPr>
          <w:rFonts w:ascii="Arial Narrow" w:hAnsi="Arial Narrow"/>
          <w:sz w:val="22"/>
          <w:szCs w:val="22"/>
        </w:rPr>
      </w:pPr>
    </w:p>
    <w:p w14:paraId="06A36386" w14:textId="77777777" w:rsidR="00D5659A" w:rsidRDefault="00D5659A" w:rsidP="00D5659A">
      <w:pPr>
        <w:jc w:val="both"/>
        <w:rPr>
          <w:rFonts w:ascii="Arial Narrow" w:hAnsi="Arial Narrow"/>
          <w:sz w:val="22"/>
          <w:szCs w:val="22"/>
        </w:rPr>
      </w:pPr>
      <w:r>
        <w:rPr>
          <w:rFonts w:ascii="Arial Narrow" w:hAnsi="Arial Narrow"/>
          <w:sz w:val="22"/>
          <w:szCs w:val="22"/>
        </w:rPr>
        <w:t>sklepata</w:t>
      </w:r>
    </w:p>
    <w:p w14:paraId="452DB650" w14:textId="77777777" w:rsidR="00D5659A" w:rsidRDefault="00D5659A" w:rsidP="00D5659A">
      <w:pPr>
        <w:rPr>
          <w:rFonts w:ascii="Arial Narrow" w:hAnsi="Arial Narrow"/>
          <w:b/>
          <w:sz w:val="22"/>
          <w:szCs w:val="22"/>
        </w:rPr>
      </w:pPr>
    </w:p>
    <w:p w14:paraId="05B80278" w14:textId="77777777" w:rsidR="00D5659A" w:rsidRDefault="00D5659A" w:rsidP="00D5659A">
      <w:pPr>
        <w:jc w:val="center"/>
        <w:rPr>
          <w:rFonts w:ascii="Arial Narrow" w:hAnsi="Arial Narrow"/>
          <w:b/>
          <w:sz w:val="22"/>
          <w:szCs w:val="22"/>
        </w:rPr>
      </w:pPr>
      <w:r>
        <w:rPr>
          <w:rFonts w:ascii="Arial Narrow" w:hAnsi="Arial Narrow"/>
          <w:b/>
          <w:sz w:val="22"/>
          <w:szCs w:val="22"/>
        </w:rPr>
        <w:t>POGODBO O OBDELAVI OSEBNIH PODATKOV</w:t>
      </w:r>
    </w:p>
    <w:p w14:paraId="7F435C2E" w14:textId="77777777" w:rsidR="00D5659A" w:rsidRDefault="00D5659A" w:rsidP="00D5659A">
      <w:pPr>
        <w:rPr>
          <w:rFonts w:ascii="Arial Narrow" w:hAnsi="Arial Narrow"/>
          <w:sz w:val="22"/>
          <w:szCs w:val="22"/>
        </w:rPr>
      </w:pPr>
    </w:p>
    <w:p w14:paraId="56343F74" w14:textId="77777777" w:rsidR="00D5659A" w:rsidRDefault="00D5659A" w:rsidP="00D5659A">
      <w:pPr>
        <w:rPr>
          <w:rFonts w:ascii="Arial Narrow" w:hAnsi="Arial Narrow"/>
          <w:b/>
          <w:sz w:val="22"/>
          <w:szCs w:val="22"/>
        </w:rPr>
      </w:pPr>
    </w:p>
    <w:p w14:paraId="2D7330F7" w14:textId="77777777" w:rsidR="00D5659A" w:rsidRDefault="00D5659A" w:rsidP="00D5659A">
      <w:pPr>
        <w:jc w:val="center"/>
        <w:rPr>
          <w:rFonts w:ascii="Arial Narrow" w:hAnsi="Arial Narrow"/>
          <w:b/>
          <w:sz w:val="22"/>
          <w:szCs w:val="22"/>
        </w:rPr>
      </w:pPr>
      <w:r>
        <w:rPr>
          <w:rFonts w:ascii="Arial Narrow" w:hAnsi="Arial Narrow"/>
          <w:b/>
          <w:sz w:val="22"/>
          <w:szCs w:val="22"/>
        </w:rPr>
        <w:t>1. člen</w:t>
      </w:r>
    </w:p>
    <w:p w14:paraId="372A35D1" w14:textId="77777777" w:rsidR="00D5659A" w:rsidRDefault="00D5659A" w:rsidP="00D5659A">
      <w:pPr>
        <w:jc w:val="center"/>
        <w:rPr>
          <w:rFonts w:ascii="Arial Narrow" w:hAnsi="Arial Narrow"/>
          <w:b/>
          <w:sz w:val="22"/>
          <w:szCs w:val="22"/>
        </w:rPr>
      </w:pPr>
      <w:r>
        <w:rPr>
          <w:rFonts w:ascii="Arial Narrow" w:hAnsi="Arial Narrow"/>
          <w:b/>
          <w:sz w:val="22"/>
          <w:szCs w:val="22"/>
        </w:rPr>
        <w:t>(namen pogodbe)</w:t>
      </w:r>
    </w:p>
    <w:p w14:paraId="695F74B4" w14:textId="77777777" w:rsidR="00D5659A" w:rsidRDefault="00D5659A" w:rsidP="00D5659A">
      <w:pPr>
        <w:jc w:val="both"/>
        <w:rPr>
          <w:rFonts w:ascii="Arial Narrow" w:hAnsi="Arial Narrow"/>
          <w:sz w:val="22"/>
          <w:szCs w:val="22"/>
        </w:rPr>
      </w:pPr>
    </w:p>
    <w:p w14:paraId="0E0D1F2B" w14:textId="77777777" w:rsidR="00D5659A" w:rsidRDefault="00D5659A" w:rsidP="00160EC2">
      <w:pPr>
        <w:numPr>
          <w:ilvl w:val="0"/>
          <w:numId w:val="50"/>
        </w:numPr>
        <w:jc w:val="both"/>
        <w:rPr>
          <w:rFonts w:ascii="Arial Narrow" w:hAnsi="Arial Narrow"/>
          <w:sz w:val="22"/>
          <w:szCs w:val="22"/>
        </w:rPr>
      </w:pPr>
      <w:r>
        <w:rPr>
          <w:rFonts w:ascii="Arial Narrow" w:hAnsi="Arial Narrow"/>
          <w:sz w:val="22"/>
          <w:szCs w:val="22"/>
        </w:rPr>
        <w:t>Predmet te pogodbe je ureditev pogodbene obdelave osebnih podatkov in določitev  pravic in obveznosti, kot jih določa 11. člena Zakona o varstvu osebnih podatkov (Uradni list RS, št. 94/2007 - UBP1, v nadaljevanju ZVOP-1), ki se sklepa kot dopolnitev pogodbenega odnosa opredeljenega s Pogodbo o podpori IT storitvam številka: ___________________ sklenjene dne _______________.</w:t>
      </w:r>
    </w:p>
    <w:p w14:paraId="28717F2D" w14:textId="77777777" w:rsidR="00D5659A" w:rsidRDefault="00D5659A" w:rsidP="00D5659A">
      <w:pPr>
        <w:jc w:val="both"/>
        <w:rPr>
          <w:rFonts w:ascii="Arial Narrow" w:hAnsi="Arial Narrow"/>
          <w:sz w:val="22"/>
          <w:szCs w:val="22"/>
        </w:rPr>
      </w:pPr>
    </w:p>
    <w:p w14:paraId="2528B0EC" w14:textId="77777777" w:rsidR="00D5659A" w:rsidRDefault="00D5659A" w:rsidP="00160EC2">
      <w:pPr>
        <w:numPr>
          <w:ilvl w:val="0"/>
          <w:numId w:val="50"/>
        </w:numPr>
        <w:jc w:val="both"/>
        <w:rPr>
          <w:rFonts w:ascii="Arial Narrow" w:hAnsi="Arial Narrow"/>
          <w:sz w:val="22"/>
          <w:szCs w:val="22"/>
        </w:rPr>
      </w:pPr>
      <w:r>
        <w:rPr>
          <w:rFonts w:ascii="Arial Narrow" w:hAnsi="Arial Narrow"/>
          <w:sz w:val="22"/>
          <w:szCs w:val="22"/>
        </w:rPr>
        <w:t xml:space="preserve">Pogodbeni obdelovalec bo za upravljavca opravljal s to pogodbo dogovorjena opravila v zvezi z obdelavo osebnih podatkov. </w:t>
      </w:r>
    </w:p>
    <w:p w14:paraId="251823D4" w14:textId="77777777" w:rsidR="00D5659A" w:rsidRDefault="00D5659A" w:rsidP="00D5659A">
      <w:pPr>
        <w:jc w:val="both"/>
        <w:rPr>
          <w:rFonts w:ascii="Arial Narrow" w:hAnsi="Arial Narrow"/>
          <w:sz w:val="22"/>
          <w:szCs w:val="22"/>
        </w:rPr>
      </w:pPr>
    </w:p>
    <w:p w14:paraId="2A234A8B" w14:textId="77777777" w:rsidR="00D5659A" w:rsidRDefault="00D5659A" w:rsidP="00160EC2">
      <w:pPr>
        <w:numPr>
          <w:ilvl w:val="0"/>
          <w:numId w:val="50"/>
        </w:numPr>
        <w:jc w:val="both"/>
        <w:rPr>
          <w:rFonts w:ascii="Arial Narrow" w:hAnsi="Arial Narrow"/>
          <w:sz w:val="22"/>
          <w:szCs w:val="22"/>
        </w:rPr>
      </w:pPr>
      <w:r>
        <w:rPr>
          <w:rFonts w:ascii="Arial Narrow" w:hAnsi="Arial Narrow"/>
          <w:sz w:val="22"/>
          <w:szCs w:val="22"/>
        </w:rPr>
        <w:t>Upravljavec zagotavlja, da za obdelavo vseh osebnih podatkov iz 2. člena te pogodbe, razpolaga z dopustno pravno podlago. Upravljavec ima pravno podlago za obdelavo osebnih podatkov v Zakonu o evidencah na področju dela in socialne varnosti (ZEPDSV) in v določbi 48. člena Zakona o delovnih razmerjih (ZDR-1).</w:t>
      </w:r>
    </w:p>
    <w:p w14:paraId="26EF77C3" w14:textId="77777777" w:rsidR="00D5659A" w:rsidRDefault="00D5659A" w:rsidP="00D5659A">
      <w:pPr>
        <w:jc w:val="both"/>
        <w:rPr>
          <w:rFonts w:ascii="Arial Narrow" w:hAnsi="Arial Narrow"/>
          <w:sz w:val="22"/>
          <w:szCs w:val="22"/>
        </w:rPr>
      </w:pPr>
    </w:p>
    <w:p w14:paraId="4BD22F55" w14:textId="77777777" w:rsidR="00D5659A" w:rsidRDefault="00D5659A" w:rsidP="00160EC2">
      <w:pPr>
        <w:numPr>
          <w:ilvl w:val="0"/>
          <w:numId w:val="50"/>
        </w:numPr>
        <w:jc w:val="both"/>
        <w:rPr>
          <w:rFonts w:ascii="Arial Narrow" w:hAnsi="Arial Narrow"/>
          <w:sz w:val="22"/>
          <w:szCs w:val="22"/>
        </w:rPr>
      </w:pPr>
      <w:r>
        <w:rPr>
          <w:rFonts w:ascii="Arial Narrow" w:hAnsi="Arial Narrow"/>
          <w:sz w:val="22"/>
          <w:szCs w:val="22"/>
        </w:rPr>
        <w:t>Pogodbeni obdelovalec izrecno izjavlja, da je registriran za opravljanje dejavnosti iz 3. člena te pogodbe.</w:t>
      </w:r>
    </w:p>
    <w:p w14:paraId="596EB242" w14:textId="77777777" w:rsidR="00D5659A" w:rsidRDefault="00D5659A" w:rsidP="00D5659A">
      <w:pPr>
        <w:jc w:val="both"/>
        <w:rPr>
          <w:rFonts w:ascii="Arial Narrow" w:hAnsi="Arial Narrow"/>
          <w:sz w:val="22"/>
          <w:szCs w:val="22"/>
        </w:rPr>
      </w:pPr>
    </w:p>
    <w:p w14:paraId="06B97AC7" w14:textId="77777777" w:rsidR="00D5659A" w:rsidRDefault="00D5659A" w:rsidP="00D5659A">
      <w:pPr>
        <w:jc w:val="center"/>
        <w:rPr>
          <w:rFonts w:ascii="Arial Narrow" w:hAnsi="Arial Narrow"/>
          <w:b/>
          <w:sz w:val="22"/>
          <w:szCs w:val="22"/>
        </w:rPr>
      </w:pPr>
      <w:r>
        <w:rPr>
          <w:rFonts w:ascii="Arial Narrow" w:hAnsi="Arial Narrow"/>
          <w:b/>
          <w:sz w:val="22"/>
          <w:szCs w:val="22"/>
        </w:rPr>
        <w:t>2. člen</w:t>
      </w:r>
    </w:p>
    <w:p w14:paraId="14A7CDE2" w14:textId="77777777" w:rsidR="00D5659A" w:rsidRDefault="00D5659A" w:rsidP="00D5659A">
      <w:pPr>
        <w:jc w:val="center"/>
        <w:rPr>
          <w:rFonts w:ascii="Arial Narrow" w:hAnsi="Arial Narrow"/>
          <w:b/>
          <w:sz w:val="22"/>
          <w:szCs w:val="22"/>
        </w:rPr>
      </w:pPr>
      <w:r>
        <w:rPr>
          <w:rFonts w:ascii="Arial Narrow" w:hAnsi="Arial Narrow"/>
          <w:b/>
          <w:sz w:val="22"/>
          <w:szCs w:val="22"/>
        </w:rPr>
        <w:t xml:space="preserve">(predmet pogodbe) </w:t>
      </w:r>
    </w:p>
    <w:p w14:paraId="04920350" w14:textId="77777777" w:rsidR="00D5659A" w:rsidRDefault="00D5659A" w:rsidP="00D5659A">
      <w:pPr>
        <w:jc w:val="both"/>
        <w:rPr>
          <w:rFonts w:ascii="Arial Narrow" w:hAnsi="Arial Narrow"/>
          <w:sz w:val="22"/>
          <w:szCs w:val="22"/>
        </w:rPr>
      </w:pPr>
    </w:p>
    <w:p w14:paraId="7095CDFB" w14:textId="77777777" w:rsidR="00D5659A" w:rsidRDefault="00D5659A" w:rsidP="00160EC2">
      <w:pPr>
        <w:numPr>
          <w:ilvl w:val="0"/>
          <w:numId w:val="51"/>
        </w:numPr>
        <w:jc w:val="both"/>
        <w:rPr>
          <w:rFonts w:ascii="Arial Narrow" w:hAnsi="Arial Narrow"/>
          <w:sz w:val="22"/>
          <w:szCs w:val="22"/>
        </w:rPr>
      </w:pPr>
      <w:r>
        <w:rPr>
          <w:rFonts w:ascii="Arial Narrow" w:hAnsi="Arial Narrow"/>
          <w:sz w:val="22"/>
          <w:szCs w:val="22"/>
        </w:rPr>
        <w:t xml:space="preserve">Upravljavec pogodbenemu obdelovalcu z namenom izvajanja pogodbene obdelave po določbi 11. člena ZVOP-1 in v zvezi z obdelavo v skladu s to pogodbo, izroča naslednje osebne podatke: </w:t>
      </w:r>
    </w:p>
    <w:p w14:paraId="3E0BFFAF" w14:textId="77777777" w:rsidR="00D5659A" w:rsidRDefault="00D5659A" w:rsidP="00160EC2">
      <w:pPr>
        <w:numPr>
          <w:ilvl w:val="0"/>
          <w:numId w:val="52"/>
        </w:numPr>
        <w:jc w:val="both"/>
        <w:rPr>
          <w:rFonts w:ascii="Arial Narrow" w:hAnsi="Arial Narrow"/>
          <w:sz w:val="22"/>
          <w:szCs w:val="22"/>
        </w:rPr>
      </w:pPr>
      <w:r>
        <w:rPr>
          <w:rFonts w:ascii="Arial Narrow" w:hAnsi="Arial Narrow"/>
          <w:sz w:val="22"/>
          <w:szCs w:val="22"/>
        </w:rPr>
        <w:t>osebne podatke o bolnikih,</w:t>
      </w:r>
    </w:p>
    <w:p w14:paraId="6D5CACD2" w14:textId="77777777" w:rsidR="00D5659A" w:rsidRDefault="00D5659A" w:rsidP="00160EC2">
      <w:pPr>
        <w:numPr>
          <w:ilvl w:val="0"/>
          <w:numId w:val="52"/>
        </w:numPr>
        <w:jc w:val="both"/>
        <w:rPr>
          <w:rFonts w:ascii="Arial Narrow" w:hAnsi="Arial Narrow"/>
          <w:sz w:val="22"/>
          <w:szCs w:val="22"/>
        </w:rPr>
      </w:pPr>
      <w:r>
        <w:rPr>
          <w:rFonts w:ascii="Arial Narrow" w:hAnsi="Arial Narrow"/>
          <w:sz w:val="22"/>
          <w:szCs w:val="22"/>
        </w:rPr>
        <w:t>podatki o medicinski dokumentaciji,</w:t>
      </w:r>
    </w:p>
    <w:p w14:paraId="175EE2BC" w14:textId="77777777" w:rsidR="00D5659A" w:rsidRDefault="00D5659A" w:rsidP="00160EC2">
      <w:pPr>
        <w:numPr>
          <w:ilvl w:val="0"/>
          <w:numId w:val="52"/>
        </w:numPr>
        <w:jc w:val="both"/>
        <w:rPr>
          <w:rFonts w:ascii="Arial Narrow" w:hAnsi="Arial Narrow"/>
          <w:sz w:val="22"/>
          <w:szCs w:val="22"/>
        </w:rPr>
      </w:pPr>
      <w:r>
        <w:rPr>
          <w:rFonts w:ascii="Arial Narrow" w:hAnsi="Arial Narrow"/>
          <w:sz w:val="22"/>
          <w:szCs w:val="22"/>
        </w:rPr>
        <w:t>osebni podatki o zaposleni,</w:t>
      </w:r>
    </w:p>
    <w:p w14:paraId="2E2D163F" w14:textId="77777777" w:rsidR="00D5659A" w:rsidRDefault="00D5659A" w:rsidP="00D5659A">
      <w:pPr>
        <w:ind w:left="360"/>
        <w:jc w:val="both"/>
        <w:rPr>
          <w:rFonts w:ascii="Arial Narrow" w:hAnsi="Arial Narrow"/>
          <w:sz w:val="22"/>
          <w:szCs w:val="22"/>
        </w:rPr>
      </w:pPr>
    </w:p>
    <w:p w14:paraId="12BB4176" w14:textId="77777777" w:rsidR="00D5659A" w:rsidRDefault="00D5659A" w:rsidP="00160EC2">
      <w:pPr>
        <w:numPr>
          <w:ilvl w:val="0"/>
          <w:numId w:val="51"/>
        </w:numPr>
        <w:jc w:val="both"/>
        <w:rPr>
          <w:rFonts w:ascii="Arial Narrow" w:hAnsi="Arial Narrow"/>
          <w:sz w:val="22"/>
          <w:szCs w:val="22"/>
        </w:rPr>
      </w:pPr>
      <w:r>
        <w:rPr>
          <w:rFonts w:ascii="Arial Narrow" w:hAnsi="Arial Narrow"/>
          <w:sz w:val="22"/>
          <w:szCs w:val="22"/>
        </w:rPr>
        <w:t>Pogodbeni obdelovalec osebnih podatkov bo osebne podatke iz prejšnjega odstavka, obdeloval, na opremi obdelovalca, ob izvajanju opravil po 3. členu te pogodbe.</w:t>
      </w:r>
    </w:p>
    <w:p w14:paraId="34CB05CA" w14:textId="77777777" w:rsidR="00D5659A" w:rsidRDefault="00D5659A" w:rsidP="00D5659A">
      <w:pPr>
        <w:ind w:left="720"/>
        <w:jc w:val="both"/>
        <w:rPr>
          <w:rFonts w:ascii="Arial Narrow" w:hAnsi="Arial Narrow"/>
          <w:sz w:val="22"/>
          <w:szCs w:val="22"/>
        </w:rPr>
      </w:pPr>
    </w:p>
    <w:p w14:paraId="6BA9D984" w14:textId="77777777" w:rsidR="00D5659A" w:rsidRDefault="00D5659A" w:rsidP="00160EC2">
      <w:pPr>
        <w:numPr>
          <w:ilvl w:val="0"/>
          <w:numId w:val="51"/>
        </w:numPr>
        <w:jc w:val="both"/>
        <w:rPr>
          <w:rFonts w:ascii="Arial Narrow" w:hAnsi="Arial Narrow"/>
          <w:sz w:val="22"/>
          <w:szCs w:val="22"/>
        </w:rPr>
      </w:pPr>
      <w:r>
        <w:rPr>
          <w:rFonts w:ascii="Arial Narrow" w:hAnsi="Arial Narrow"/>
          <w:sz w:val="22"/>
          <w:szCs w:val="22"/>
        </w:rPr>
        <w:t>Osebni podatki iz prejšnjega odstavka so del pri Informacijskem pooblaščencu prijavljeni zbirki: Osnovna medicinska dokumentacija (IVZ-1) (zbirka št. 5) in Kadrovska evidenca zaposlenih (zbirka št. 1) in Evidenca o stroških dela (zbirka št. 39)se nahajajo interno v informacijskih sistemih UKC Ljubljana.</w:t>
      </w:r>
    </w:p>
    <w:p w14:paraId="6E0A9390" w14:textId="77777777" w:rsidR="00D5659A" w:rsidRDefault="00D5659A" w:rsidP="00D5659A">
      <w:pPr>
        <w:jc w:val="both"/>
        <w:rPr>
          <w:rFonts w:ascii="Arial Narrow" w:hAnsi="Arial Narrow"/>
          <w:sz w:val="22"/>
          <w:szCs w:val="22"/>
        </w:rPr>
      </w:pPr>
    </w:p>
    <w:p w14:paraId="26CBE9D5" w14:textId="77777777" w:rsidR="00D5659A" w:rsidRDefault="00D5659A" w:rsidP="00D5659A">
      <w:pPr>
        <w:jc w:val="center"/>
        <w:rPr>
          <w:rFonts w:ascii="Arial Narrow" w:hAnsi="Arial Narrow"/>
          <w:b/>
          <w:sz w:val="22"/>
          <w:szCs w:val="22"/>
        </w:rPr>
      </w:pPr>
      <w:r>
        <w:rPr>
          <w:rFonts w:ascii="Arial Narrow" w:hAnsi="Arial Narrow"/>
          <w:b/>
          <w:sz w:val="22"/>
          <w:szCs w:val="22"/>
        </w:rPr>
        <w:t>3. člen</w:t>
      </w:r>
    </w:p>
    <w:p w14:paraId="77D66738" w14:textId="77777777" w:rsidR="00D5659A" w:rsidRDefault="00D5659A" w:rsidP="00D5659A">
      <w:pPr>
        <w:jc w:val="center"/>
        <w:rPr>
          <w:rFonts w:ascii="Arial Narrow" w:hAnsi="Arial Narrow"/>
          <w:b/>
          <w:sz w:val="22"/>
          <w:szCs w:val="22"/>
        </w:rPr>
      </w:pPr>
      <w:r>
        <w:rPr>
          <w:rFonts w:ascii="Arial Narrow" w:hAnsi="Arial Narrow"/>
          <w:b/>
          <w:sz w:val="22"/>
          <w:szCs w:val="22"/>
        </w:rPr>
        <w:t>(namen pogodbene obdelave)</w:t>
      </w:r>
    </w:p>
    <w:p w14:paraId="7742BD30" w14:textId="77777777" w:rsidR="00D5659A" w:rsidRDefault="00D5659A" w:rsidP="00D5659A">
      <w:pPr>
        <w:jc w:val="both"/>
        <w:rPr>
          <w:rFonts w:ascii="Arial Narrow" w:hAnsi="Arial Narrow"/>
          <w:sz w:val="22"/>
          <w:szCs w:val="22"/>
        </w:rPr>
      </w:pPr>
    </w:p>
    <w:p w14:paraId="5660BF5D" w14:textId="77777777" w:rsidR="00D5659A" w:rsidRDefault="00D5659A" w:rsidP="00160EC2">
      <w:pPr>
        <w:numPr>
          <w:ilvl w:val="0"/>
          <w:numId w:val="53"/>
        </w:numPr>
        <w:jc w:val="both"/>
        <w:rPr>
          <w:rFonts w:ascii="Arial Narrow" w:hAnsi="Arial Narrow"/>
          <w:sz w:val="22"/>
          <w:szCs w:val="22"/>
        </w:rPr>
      </w:pPr>
      <w:r>
        <w:rPr>
          <w:rFonts w:ascii="Arial Narrow" w:hAnsi="Arial Narrow"/>
          <w:sz w:val="22"/>
          <w:szCs w:val="22"/>
        </w:rPr>
        <w:t>Pogodbeni obdelovalec bo za upravljavca izvajal zgolj naslednja opravila:</w:t>
      </w:r>
    </w:p>
    <w:p w14:paraId="589A4666" w14:textId="77777777" w:rsidR="00D5659A" w:rsidRDefault="00D5659A" w:rsidP="00D5659A">
      <w:pPr>
        <w:jc w:val="both"/>
        <w:rPr>
          <w:rFonts w:ascii="Arial Narrow" w:hAnsi="Arial Narrow"/>
          <w:sz w:val="22"/>
          <w:szCs w:val="22"/>
        </w:rPr>
      </w:pPr>
    </w:p>
    <w:p w14:paraId="318B9B4F" w14:textId="77777777" w:rsidR="00D5659A" w:rsidRDefault="00D5659A" w:rsidP="00160EC2">
      <w:pPr>
        <w:numPr>
          <w:ilvl w:val="0"/>
          <w:numId w:val="52"/>
        </w:numPr>
        <w:jc w:val="both"/>
        <w:rPr>
          <w:rFonts w:ascii="Arial Narrow" w:hAnsi="Arial Narrow"/>
          <w:sz w:val="22"/>
          <w:szCs w:val="22"/>
        </w:rPr>
      </w:pPr>
      <w:r>
        <w:rPr>
          <w:rFonts w:ascii="Arial Narrow" w:hAnsi="Arial Narrow"/>
          <w:sz w:val="22"/>
          <w:szCs w:val="22"/>
        </w:rPr>
        <w:t>vzdrževanje sistemske programske opreme in sistemska administracija, ki zagotavlja funkcionalno in operativno izdelovanje varnostnih kopij podatkov in iznos varnostnih kopij na oddaljeno lokacijo.</w:t>
      </w:r>
    </w:p>
    <w:p w14:paraId="53D200E3" w14:textId="77777777" w:rsidR="00D5659A" w:rsidRDefault="00D5659A" w:rsidP="00D5659A">
      <w:pPr>
        <w:jc w:val="both"/>
        <w:rPr>
          <w:rFonts w:ascii="Arial Narrow" w:hAnsi="Arial Narrow"/>
          <w:sz w:val="22"/>
          <w:szCs w:val="22"/>
        </w:rPr>
      </w:pPr>
    </w:p>
    <w:p w14:paraId="3A78E07A" w14:textId="77777777" w:rsidR="00D5659A" w:rsidRDefault="00D5659A" w:rsidP="00D5659A">
      <w:pPr>
        <w:jc w:val="both"/>
        <w:rPr>
          <w:rFonts w:ascii="Arial Narrow" w:hAnsi="Arial Narrow"/>
          <w:sz w:val="22"/>
          <w:szCs w:val="22"/>
        </w:rPr>
      </w:pPr>
    </w:p>
    <w:p w14:paraId="4A488442" w14:textId="77777777" w:rsidR="00D5659A" w:rsidRDefault="00D5659A" w:rsidP="00D5659A">
      <w:pPr>
        <w:jc w:val="center"/>
        <w:rPr>
          <w:rFonts w:ascii="Arial Narrow" w:hAnsi="Arial Narrow"/>
          <w:b/>
          <w:sz w:val="22"/>
          <w:szCs w:val="22"/>
        </w:rPr>
      </w:pPr>
      <w:r>
        <w:rPr>
          <w:rFonts w:ascii="Arial Narrow" w:hAnsi="Arial Narrow"/>
          <w:b/>
          <w:sz w:val="22"/>
          <w:szCs w:val="22"/>
        </w:rPr>
        <w:t>4. člen</w:t>
      </w:r>
    </w:p>
    <w:p w14:paraId="5B06ACF2" w14:textId="77777777" w:rsidR="00D5659A" w:rsidRDefault="00D5659A" w:rsidP="00D5659A">
      <w:pPr>
        <w:jc w:val="center"/>
        <w:rPr>
          <w:rFonts w:ascii="Arial Narrow" w:hAnsi="Arial Narrow"/>
          <w:b/>
          <w:sz w:val="22"/>
          <w:szCs w:val="22"/>
        </w:rPr>
      </w:pPr>
      <w:r>
        <w:rPr>
          <w:rFonts w:ascii="Arial Narrow" w:hAnsi="Arial Narrow"/>
          <w:b/>
          <w:sz w:val="22"/>
          <w:szCs w:val="22"/>
        </w:rPr>
        <w:t>(obveznosti pogodbenega obdelovalca)</w:t>
      </w:r>
    </w:p>
    <w:p w14:paraId="2A259901" w14:textId="77777777" w:rsidR="00D5659A" w:rsidRDefault="00D5659A" w:rsidP="00D5659A">
      <w:pPr>
        <w:jc w:val="both"/>
        <w:rPr>
          <w:rFonts w:ascii="Arial Narrow" w:hAnsi="Arial Narrow"/>
          <w:sz w:val="22"/>
          <w:szCs w:val="22"/>
        </w:rPr>
      </w:pPr>
    </w:p>
    <w:p w14:paraId="7F6B9413" w14:textId="77777777" w:rsidR="00D5659A" w:rsidRDefault="00D5659A" w:rsidP="00160EC2">
      <w:pPr>
        <w:numPr>
          <w:ilvl w:val="0"/>
          <w:numId w:val="54"/>
        </w:numPr>
        <w:jc w:val="both"/>
        <w:rPr>
          <w:rFonts w:ascii="Arial Narrow" w:hAnsi="Arial Narrow"/>
          <w:sz w:val="22"/>
          <w:szCs w:val="22"/>
        </w:rPr>
      </w:pPr>
      <w:r>
        <w:rPr>
          <w:rFonts w:ascii="Arial Narrow" w:hAnsi="Arial Narrow"/>
          <w:sz w:val="22"/>
          <w:szCs w:val="22"/>
        </w:rPr>
        <w:t>Pogodbeni obdelovalec se zavezuje, da bo s prejetimi osebnimi podatki ravnal v skladu z določili ZVOP-1, predvsem, da osebnih podatkov ne bo uporabil za drugačen namen, kot je določen v 3. členu te pogodbe.</w:t>
      </w:r>
    </w:p>
    <w:p w14:paraId="5D1C9F80" w14:textId="77777777" w:rsidR="00D5659A" w:rsidRDefault="00D5659A" w:rsidP="00160EC2">
      <w:pPr>
        <w:numPr>
          <w:ilvl w:val="0"/>
          <w:numId w:val="54"/>
        </w:numPr>
        <w:jc w:val="both"/>
        <w:rPr>
          <w:rFonts w:ascii="Arial Narrow" w:hAnsi="Arial Narrow"/>
          <w:sz w:val="22"/>
          <w:szCs w:val="22"/>
        </w:rPr>
      </w:pPr>
      <w:r>
        <w:rPr>
          <w:rFonts w:ascii="Arial Narrow" w:hAnsi="Arial Narrow"/>
          <w:sz w:val="22"/>
          <w:szCs w:val="22"/>
        </w:rPr>
        <w:t>Pogodbeni obdelovalec obdeluje osebne podatke v imenu in za račun upravljavca osebnih podatkov.</w:t>
      </w:r>
    </w:p>
    <w:p w14:paraId="2E1FE26B" w14:textId="77777777" w:rsidR="00D5659A" w:rsidRDefault="00D5659A" w:rsidP="00D5659A">
      <w:pPr>
        <w:jc w:val="both"/>
        <w:rPr>
          <w:rFonts w:ascii="Arial Narrow" w:hAnsi="Arial Narrow"/>
          <w:sz w:val="22"/>
          <w:szCs w:val="22"/>
        </w:rPr>
      </w:pPr>
    </w:p>
    <w:p w14:paraId="183DF273" w14:textId="77777777" w:rsidR="00D5659A" w:rsidRDefault="00D5659A" w:rsidP="00160EC2">
      <w:pPr>
        <w:numPr>
          <w:ilvl w:val="0"/>
          <w:numId w:val="54"/>
        </w:numPr>
        <w:jc w:val="both"/>
        <w:rPr>
          <w:rFonts w:ascii="Arial Narrow" w:hAnsi="Arial Narrow"/>
          <w:sz w:val="22"/>
          <w:szCs w:val="22"/>
        </w:rPr>
      </w:pPr>
      <w:r>
        <w:rPr>
          <w:rFonts w:ascii="Arial Narrow" w:hAnsi="Arial Narrow"/>
          <w:sz w:val="22"/>
          <w:szCs w:val="22"/>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1B8AD582" w14:textId="77777777" w:rsidR="00D5659A" w:rsidRDefault="00D5659A" w:rsidP="00D5659A">
      <w:pPr>
        <w:jc w:val="both"/>
        <w:rPr>
          <w:rFonts w:ascii="Arial Narrow" w:hAnsi="Arial Narrow"/>
          <w:sz w:val="22"/>
          <w:szCs w:val="22"/>
        </w:rPr>
      </w:pPr>
    </w:p>
    <w:p w14:paraId="382DAAC1" w14:textId="77777777" w:rsidR="00D5659A" w:rsidRDefault="00D5659A" w:rsidP="00D5659A">
      <w:pPr>
        <w:jc w:val="center"/>
        <w:rPr>
          <w:rFonts w:ascii="Arial Narrow" w:hAnsi="Arial Narrow"/>
          <w:b/>
          <w:sz w:val="22"/>
          <w:szCs w:val="22"/>
        </w:rPr>
      </w:pPr>
      <w:r>
        <w:rPr>
          <w:rFonts w:ascii="Arial Narrow" w:hAnsi="Arial Narrow"/>
          <w:b/>
          <w:sz w:val="22"/>
          <w:szCs w:val="22"/>
        </w:rPr>
        <w:t>5. člen</w:t>
      </w:r>
    </w:p>
    <w:p w14:paraId="4AFC6F60" w14:textId="77777777" w:rsidR="00D5659A" w:rsidRDefault="00D5659A" w:rsidP="00D5659A">
      <w:pPr>
        <w:jc w:val="center"/>
        <w:rPr>
          <w:rFonts w:ascii="Arial Narrow" w:hAnsi="Arial Narrow"/>
          <w:b/>
          <w:sz w:val="22"/>
          <w:szCs w:val="22"/>
        </w:rPr>
      </w:pPr>
      <w:r>
        <w:rPr>
          <w:rFonts w:ascii="Arial Narrow" w:hAnsi="Arial Narrow"/>
          <w:b/>
          <w:sz w:val="22"/>
          <w:szCs w:val="22"/>
        </w:rPr>
        <w:t>(zavarovanje)</w:t>
      </w:r>
    </w:p>
    <w:p w14:paraId="514997BB" w14:textId="77777777" w:rsidR="00D5659A" w:rsidRDefault="00D5659A" w:rsidP="00D5659A">
      <w:pPr>
        <w:jc w:val="both"/>
        <w:rPr>
          <w:rFonts w:ascii="Arial Narrow" w:hAnsi="Arial Narrow"/>
          <w:sz w:val="22"/>
          <w:szCs w:val="22"/>
        </w:rPr>
      </w:pPr>
    </w:p>
    <w:p w14:paraId="0F4EC351" w14:textId="77777777" w:rsidR="00D5659A" w:rsidRDefault="00D5659A" w:rsidP="00160EC2">
      <w:pPr>
        <w:numPr>
          <w:ilvl w:val="0"/>
          <w:numId w:val="55"/>
        </w:numPr>
        <w:jc w:val="both"/>
        <w:rPr>
          <w:rFonts w:ascii="Arial Narrow" w:hAnsi="Arial Narrow"/>
          <w:sz w:val="22"/>
          <w:szCs w:val="22"/>
        </w:rPr>
      </w:pPr>
      <w:r>
        <w:rPr>
          <w:rFonts w:ascii="Arial Narrow" w:hAnsi="Arial Narrow"/>
          <w:sz w:val="22"/>
          <w:szCs w:val="22"/>
        </w:rPr>
        <w:t xml:space="preserve">Pogodbeni stranki se s podpisom te pogodbe zavezujeta, da zagotavljata ustrezne postopke in ukrepe iz </w:t>
      </w:r>
      <w:smartTag w:uri="urn:schemas-microsoft-com:office:smarttags" w:element="metricconverter">
        <w:smartTagPr>
          <w:attr w:name="ProductID" w:val="24. in"/>
        </w:smartTagPr>
        <w:r>
          <w:rPr>
            <w:rFonts w:ascii="Arial Narrow" w:hAnsi="Arial Narrow"/>
            <w:sz w:val="22"/>
            <w:szCs w:val="22"/>
          </w:rPr>
          <w:t>24. in</w:t>
        </w:r>
      </w:smartTag>
      <w:r>
        <w:rPr>
          <w:rFonts w:ascii="Arial Narrow" w:hAnsi="Arial Narrow"/>
          <w:sz w:val="22"/>
          <w:szCs w:val="22"/>
        </w:rPr>
        <w:t xml:space="preserve"> 25. člena ZVOP-1. </w:t>
      </w:r>
    </w:p>
    <w:p w14:paraId="5BA7C0DB" w14:textId="77777777" w:rsidR="00D5659A" w:rsidRDefault="00D5659A" w:rsidP="00D5659A">
      <w:pPr>
        <w:jc w:val="both"/>
        <w:rPr>
          <w:rFonts w:ascii="Arial Narrow" w:hAnsi="Arial Narrow"/>
          <w:sz w:val="22"/>
          <w:szCs w:val="22"/>
        </w:rPr>
      </w:pPr>
    </w:p>
    <w:p w14:paraId="4D9E87DF" w14:textId="77777777" w:rsidR="00D5659A" w:rsidRDefault="00D5659A" w:rsidP="00160EC2">
      <w:pPr>
        <w:numPr>
          <w:ilvl w:val="0"/>
          <w:numId w:val="55"/>
        </w:numPr>
        <w:jc w:val="both"/>
        <w:rPr>
          <w:rFonts w:ascii="Arial Narrow" w:hAnsi="Arial Narrow"/>
          <w:sz w:val="22"/>
          <w:szCs w:val="22"/>
        </w:rPr>
      </w:pPr>
      <w:r>
        <w:rPr>
          <w:rFonts w:ascii="Arial Narrow" w:hAnsi="Arial Narrow"/>
          <w:sz w:val="22"/>
          <w:szCs w:val="22"/>
        </w:rPr>
        <w:t>Pogodbeni obdelovalec se zavezuje, da bo osebne podatke varoval v skladu s predpisi s področja varstva osebnih podatkov, določbami te pogodbe in v skladu z določbami Pravil o upravljanju z dokumentarnim gradivom in varovanju osebnih podatkov, sprejetimi dne 14.10.2015, ki so sestavni del te pogodbe (</w:t>
      </w:r>
      <w:r w:rsidRPr="00053B21">
        <w:rPr>
          <w:rFonts w:ascii="Arial Narrow" w:hAnsi="Arial Narrow"/>
          <w:b/>
          <w:sz w:val="22"/>
          <w:szCs w:val="22"/>
        </w:rPr>
        <w:t>priloga1</w:t>
      </w:r>
      <w:r>
        <w:rPr>
          <w:rFonts w:ascii="Arial Narrow" w:hAnsi="Arial Narrow"/>
          <w:sz w:val="22"/>
          <w:szCs w:val="22"/>
        </w:rPr>
        <w:t xml:space="preserve">). </w:t>
      </w:r>
    </w:p>
    <w:p w14:paraId="55CF4895" w14:textId="77777777" w:rsidR="00D5659A" w:rsidRDefault="00D5659A" w:rsidP="00D5659A">
      <w:pPr>
        <w:pStyle w:val="Odstavekseznama"/>
        <w:ind w:left="0"/>
        <w:rPr>
          <w:rFonts w:ascii="Arial Narrow" w:hAnsi="Arial Narrow"/>
          <w:sz w:val="22"/>
          <w:szCs w:val="22"/>
        </w:rPr>
      </w:pPr>
    </w:p>
    <w:p w14:paraId="0C205C6A" w14:textId="77777777" w:rsidR="00D5659A" w:rsidRDefault="00D5659A" w:rsidP="00160EC2">
      <w:pPr>
        <w:numPr>
          <w:ilvl w:val="0"/>
          <w:numId w:val="55"/>
        </w:numPr>
        <w:jc w:val="both"/>
        <w:rPr>
          <w:rFonts w:ascii="Arial Narrow" w:hAnsi="Arial Narrow"/>
          <w:sz w:val="22"/>
          <w:szCs w:val="22"/>
        </w:rPr>
      </w:pPr>
      <w:r>
        <w:rPr>
          <w:rFonts w:ascii="Arial Narrow" w:hAnsi="Arial Narrow"/>
          <w:sz w:val="22"/>
          <w:szCs w:val="22"/>
        </w:rPr>
        <w:t>Pogodbeni obdelovalec osebnih podatkov soglaša, da ima vzpostavljen postopek in ukrepe za varovanje in obdelovanje osebnih podatkov kot jih predpisuje ZVOP-</w:t>
      </w:r>
      <w:smartTag w:uri="urn:schemas-microsoft-com:office:smarttags" w:element="metricconverter">
        <w:smartTagPr>
          <w:attr w:name="ProductID" w:val="1, in"/>
        </w:smartTagPr>
        <w:r>
          <w:rPr>
            <w:rFonts w:ascii="Arial Narrow" w:hAnsi="Arial Narrow"/>
            <w:sz w:val="22"/>
            <w:szCs w:val="22"/>
          </w:rPr>
          <w:t>1, in</w:t>
        </w:r>
      </w:smartTag>
      <w:r>
        <w:rPr>
          <w:rFonts w:ascii="Arial Narrow" w:hAnsi="Arial Narrow"/>
          <w:sz w:val="22"/>
          <w:szCs w:val="22"/>
        </w:rPr>
        <w:t xml:space="preserve"> sicer ima urejeno:</w:t>
      </w:r>
    </w:p>
    <w:p w14:paraId="508611A5" w14:textId="77777777" w:rsidR="00D5659A" w:rsidRDefault="00D5659A" w:rsidP="00160EC2">
      <w:pPr>
        <w:numPr>
          <w:ilvl w:val="0"/>
          <w:numId w:val="56"/>
        </w:numPr>
        <w:tabs>
          <w:tab w:val="num" w:pos="360"/>
        </w:tabs>
        <w:jc w:val="both"/>
        <w:rPr>
          <w:rFonts w:ascii="Arial Narrow" w:hAnsi="Arial Narrow"/>
          <w:sz w:val="22"/>
          <w:szCs w:val="22"/>
        </w:rPr>
      </w:pPr>
      <w:r>
        <w:rPr>
          <w:rFonts w:ascii="Arial Narrow" w:hAnsi="Arial Narrow"/>
          <w:sz w:val="22"/>
          <w:szCs w:val="22"/>
        </w:rPr>
        <w:t>varovanje prostorov in strojne opreme,</w:t>
      </w:r>
    </w:p>
    <w:p w14:paraId="425FB731" w14:textId="77777777" w:rsidR="00D5659A" w:rsidRDefault="00D5659A" w:rsidP="00160EC2">
      <w:pPr>
        <w:numPr>
          <w:ilvl w:val="0"/>
          <w:numId w:val="56"/>
        </w:numPr>
        <w:tabs>
          <w:tab w:val="num" w:pos="360"/>
        </w:tabs>
        <w:jc w:val="both"/>
        <w:rPr>
          <w:rFonts w:ascii="Arial Narrow" w:hAnsi="Arial Narrow"/>
          <w:sz w:val="22"/>
          <w:szCs w:val="22"/>
        </w:rPr>
      </w:pPr>
      <w:r>
        <w:rPr>
          <w:rFonts w:ascii="Arial Narrow" w:hAnsi="Arial Narrow"/>
          <w:sz w:val="22"/>
          <w:szCs w:val="22"/>
        </w:rPr>
        <w:t>varovanje sistemske in aplikativne programske opreme, podatkovnih nosilcev ter prenos po telekomunikacijskih sredstvih,</w:t>
      </w:r>
    </w:p>
    <w:p w14:paraId="6D039AE1" w14:textId="77777777" w:rsidR="00D5659A" w:rsidRDefault="00D5659A" w:rsidP="00160EC2">
      <w:pPr>
        <w:numPr>
          <w:ilvl w:val="0"/>
          <w:numId w:val="56"/>
        </w:numPr>
        <w:tabs>
          <w:tab w:val="num" w:pos="360"/>
        </w:tabs>
        <w:jc w:val="both"/>
        <w:rPr>
          <w:rFonts w:ascii="Arial Narrow" w:hAnsi="Arial Narrow"/>
          <w:sz w:val="22"/>
          <w:szCs w:val="22"/>
        </w:rPr>
      </w:pPr>
      <w:r>
        <w:rPr>
          <w:rFonts w:ascii="Arial Narrow" w:hAnsi="Arial Narrow"/>
          <w:sz w:val="22"/>
          <w:szCs w:val="22"/>
        </w:rPr>
        <w:t>varovanje podatkovnih nosilcev in strežnikov,</w:t>
      </w:r>
    </w:p>
    <w:p w14:paraId="3E599FE7" w14:textId="77777777" w:rsidR="00D5659A" w:rsidRDefault="00D5659A" w:rsidP="00160EC2">
      <w:pPr>
        <w:numPr>
          <w:ilvl w:val="0"/>
          <w:numId w:val="56"/>
        </w:numPr>
        <w:tabs>
          <w:tab w:val="num" w:pos="360"/>
        </w:tabs>
        <w:jc w:val="both"/>
        <w:rPr>
          <w:rFonts w:ascii="Arial Narrow" w:hAnsi="Arial Narrow"/>
          <w:sz w:val="22"/>
          <w:szCs w:val="22"/>
        </w:rPr>
      </w:pPr>
      <w:r>
        <w:rPr>
          <w:rFonts w:ascii="Arial Narrow" w:hAnsi="Arial Narrow"/>
          <w:sz w:val="22"/>
          <w:szCs w:val="22"/>
        </w:rPr>
        <w:t>varovanje pri prenosu po telekomunikacijskih omrežjih, v kolikor bo do teh prišlo,</w:t>
      </w:r>
    </w:p>
    <w:p w14:paraId="0F5825A1" w14:textId="77777777" w:rsidR="00D5659A" w:rsidRDefault="00D5659A" w:rsidP="00160EC2">
      <w:pPr>
        <w:numPr>
          <w:ilvl w:val="0"/>
          <w:numId w:val="56"/>
        </w:numPr>
        <w:jc w:val="both"/>
        <w:rPr>
          <w:rFonts w:ascii="Arial Narrow" w:hAnsi="Arial Narrow"/>
          <w:sz w:val="22"/>
          <w:szCs w:val="22"/>
        </w:rPr>
      </w:pPr>
      <w:r>
        <w:rPr>
          <w:rFonts w:ascii="Arial Narrow" w:hAnsi="Arial Narrow"/>
          <w:sz w:val="22"/>
          <w:szCs w:val="22"/>
        </w:rPr>
        <w:t>ukrepe za zagotavljanje integritete, zaupnosti in dostopnosti osebnih podatkov in sledljivosti operacij na njih</w:t>
      </w:r>
    </w:p>
    <w:p w14:paraId="43A85A9E" w14:textId="77777777" w:rsidR="00D5659A" w:rsidRDefault="00D5659A" w:rsidP="00160EC2">
      <w:pPr>
        <w:numPr>
          <w:ilvl w:val="0"/>
          <w:numId w:val="56"/>
        </w:numPr>
        <w:jc w:val="both"/>
        <w:rPr>
          <w:rFonts w:ascii="Arial Narrow" w:hAnsi="Arial Narrow"/>
          <w:sz w:val="22"/>
          <w:szCs w:val="22"/>
        </w:rPr>
      </w:pPr>
      <w:r>
        <w:rPr>
          <w:rFonts w:ascii="Arial Narrow" w:hAnsi="Arial Narrow"/>
          <w:sz w:val="22"/>
          <w:szCs w:val="22"/>
        </w:rPr>
        <w:t>poslovne procese tako, da bodo pri pogodbenem obdelovalcu obdelovali osebne podatke le za to posebej pooblaščeni zaposleni.</w:t>
      </w:r>
    </w:p>
    <w:p w14:paraId="2CA94407" w14:textId="77777777" w:rsidR="00D5659A" w:rsidRDefault="00D5659A" w:rsidP="00D5659A">
      <w:pPr>
        <w:jc w:val="both"/>
        <w:rPr>
          <w:rFonts w:ascii="Arial Narrow" w:hAnsi="Arial Narrow"/>
          <w:sz w:val="22"/>
          <w:szCs w:val="22"/>
        </w:rPr>
      </w:pPr>
    </w:p>
    <w:p w14:paraId="74A39835" w14:textId="77777777" w:rsidR="00D5659A" w:rsidRDefault="00D5659A" w:rsidP="00160EC2">
      <w:pPr>
        <w:numPr>
          <w:ilvl w:val="0"/>
          <w:numId w:val="55"/>
        </w:numPr>
        <w:jc w:val="both"/>
        <w:rPr>
          <w:rFonts w:ascii="Arial Narrow" w:hAnsi="Arial Narrow"/>
          <w:sz w:val="22"/>
          <w:szCs w:val="22"/>
        </w:rPr>
      </w:pPr>
      <w:r>
        <w:rPr>
          <w:rFonts w:ascii="Arial Narrow" w:hAnsi="Arial Narrow"/>
          <w:sz w:val="22"/>
          <w:szCs w:val="22"/>
        </w:rPr>
        <w:t xml:space="preserve">Dolžnost varovanja osebnih podatkov v skladu s to pogodbo in z zakonom, ki ureja varstvo osebnih podatkov, zavezuje vse zaposlene in druge osebe pri pogodbenem obdelovalcu osebnih podatkov, ki bodo opravljali delo za upravljavca osebnih podatkov. Pogodbeni obdelovalec osebnih podatkov lahko omogoči dostop do osebnih podatkov, ki so predmet te pogodbe, zgolj zaposlenim in drugim osebam, ki opravljajo delo za pogodbenega obdelovalca, ki dejansko opravljajo storitve obdelovanja po tej pogodbi. </w:t>
      </w:r>
    </w:p>
    <w:p w14:paraId="43131706" w14:textId="77777777" w:rsidR="00D5659A" w:rsidRDefault="00D5659A" w:rsidP="00D5659A">
      <w:pPr>
        <w:ind w:left="360"/>
        <w:jc w:val="both"/>
        <w:rPr>
          <w:rFonts w:ascii="Arial Narrow" w:hAnsi="Arial Narrow"/>
          <w:sz w:val="22"/>
          <w:szCs w:val="22"/>
        </w:rPr>
      </w:pPr>
    </w:p>
    <w:p w14:paraId="4E671F10" w14:textId="77777777" w:rsidR="00D5659A" w:rsidRDefault="00D5659A" w:rsidP="00160EC2">
      <w:pPr>
        <w:numPr>
          <w:ilvl w:val="0"/>
          <w:numId w:val="55"/>
        </w:numPr>
        <w:jc w:val="both"/>
        <w:rPr>
          <w:rFonts w:ascii="Arial Narrow" w:hAnsi="Arial Narrow"/>
          <w:sz w:val="22"/>
          <w:szCs w:val="22"/>
        </w:rPr>
      </w:pPr>
      <w:r>
        <w:rPr>
          <w:rFonts w:ascii="Arial Narrow" w:hAnsi="Arial Narrow"/>
          <w:sz w:val="22"/>
          <w:szCs w:val="22"/>
        </w:rPr>
        <w:t>Upravljavec osebnih podatkov oziroma oseba, ki jo ta pooblasti, je dolžna nadzorovati izvajanje pogodbenih obveznosti pogodbenega obdelovalca osebnih podatkov po tej pogodbi, pogodbeni obdelovalec osebnih podatkov pa mu mora to omogočiti. Nadzor se izvaja v delovnem času pogodbenega obdelovalca osebnih podatkov, pri je čemer upravljavec osebnih podatkov dolžan predhodno obvestiti pogodbenega obdelovalca osebnih podatkov o nameravanem prihodu.</w:t>
      </w:r>
    </w:p>
    <w:p w14:paraId="651F9981" w14:textId="77777777" w:rsidR="00D5659A" w:rsidRDefault="00D5659A" w:rsidP="00D5659A">
      <w:pPr>
        <w:jc w:val="both"/>
        <w:rPr>
          <w:rFonts w:ascii="Arial Narrow" w:hAnsi="Arial Narrow"/>
          <w:sz w:val="22"/>
          <w:szCs w:val="22"/>
        </w:rPr>
      </w:pPr>
    </w:p>
    <w:p w14:paraId="0850CAE6" w14:textId="77777777" w:rsidR="00D5659A" w:rsidRDefault="00D5659A" w:rsidP="00160EC2">
      <w:pPr>
        <w:numPr>
          <w:ilvl w:val="0"/>
          <w:numId w:val="55"/>
        </w:numPr>
        <w:jc w:val="both"/>
        <w:rPr>
          <w:rFonts w:ascii="Arial Narrow" w:hAnsi="Arial Narrow"/>
          <w:sz w:val="22"/>
          <w:szCs w:val="22"/>
        </w:rPr>
      </w:pPr>
      <w:r>
        <w:rPr>
          <w:rFonts w:ascii="Arial Narrow" w:hAnsi="Arial Narrow"/>
          <w:sz w:val="22"/>
          <w:szCs w:val="22"/>
        </w:rPr>
        <w:t>Oseba, ki vrši nadzor, mora pogodbenemu obdelovalcu osebnih podatkov izkazati upravljavčevo pooblastilo za izvajanje nadzora, pri čemer bo nadzor v imenu upravljavca osebnih podatkov izvajala katerakoli od njega za to pooblaščena oseba s Področja informacijske tehnologije.</w:t>
      </w:r>
    </w:p>
    <w:p w14:paraId="1E8495A6" w14:textId="77777777" w:rsidR="00D5659A" w:rsidRDefault="00D5659A" w:rsidP="00D5659A">
      <w:pPr>
        <w:jc w:val="both"/>
        <w:rPr>
          <w:rFonts w:ascii="Arial Narrow" w:hAnsi="Arial Narrow"/>
          <w:sz w:val="22"/>
          <w:szCs w:val="22"/>
        </w:rPr>
      </w:pPr>
    </w:p>
    <w:p w14:paraId="5F6DCEB4" w14:textId="77777777" w:rsidR="00D5659A" w:rsidRDefault="00D5659A" w:rsidP="00D5659A">
      <w:pPr>
        <w:jc w:val="center"/>
        <w:rPr>
          <w:rFonts w:ascii="Arial Narrow" w:hAnsi="Arial Narrow"/>
          <w:sz w:val="22"/>
          <w:szCs w:val="22"/>
        </w:rPr>
      </w:pPr>
      <w:r>
        <w:rPr>
          <w:rFonts w:ascii="Arial Narrow" w:hAnsi="Arial Narrow"/>
          <w:b/>
          <w:sz w:val="22"/>
          <w:szCs w:val="22"/>
        </w:rPr>
        <w:t>6. člen</w:t>
      </w:r>
    </w:p>
    <w:p w14:paraId="129FC196" w14:textId="77777777" w:rsidR="00D5659A" w:rsidRDefault="00D5659A" w:rsidP="00D5659A">
      <w:pPr>
        <w:jc w:val="center"/>
        <w:rPr>
          <w:rFonts w:ascii="Arial Narrow" w:hAnsi="Arial Narrow"/>
          <w:b/>
          <w:sz w:val="22"/>
          <w:szCs w:val="22"/>
        </w:rPr>
      </w:pPr>
      <w:r>
        <w:rPr>
          <w:rFonts w:ascii="Arial Narrow" w:hAnsi="Arial Narrow"/>
          <w:b/>
          <w:sz w:val="22"/>
          <w:szCs w:val="22"/>
        </w:rPr>
        <w:t>(reševanje sporov)</w:t>
      </w:r>
    </w:p>
    <w:p w14:paraId="15D24414" w14:textId="77777777" w:rsidR="00D5659A" w:rsidRDefault="00D5659A" w:rsidP="00D5659A">
      <w:pPr>
        <w:jc w:val="center"/>
        <w:rPr>
          <w:rFonts w:ascii="Arial Narrow" w:hAnsi="Arial Narrow"/>
          <w:b/>
          <w:sz w:val="22"/>
          <w:szCs w:val="22"/>
        </w:rPr>
      </w:pPr>
    </w:p>
    <w:p w14:paraId="3E8A69AA" w14:textId="77777777" w:rsidR="00D5659A" w:rsidRDefault="00D5659A" w:rsidP="00D5659A">
      <w:pPr>
        <w:jc w:val="both"/>
        <w:rPr>
          <w:rFonts w:ascii="Arial Narrow" w:hAnsi="Arial Narrow"/>
          <w:sz w:val="22"/>
          <w:szCs w:val="22"/>
        </w:rPr>
      </w:pPr>
      <w:r>
        <w:rPr>
          <w:rFonts w:ascii="Arial Narrow" w:hAnsi="Arial Narrow"/>
          <w:sz w:val="22"/>
          <w:szCs w:val="22"/>
        </w:rPr>
        <w:t>Stranki bosta morebitne spore ali nesoglasja reševali sporazumno, v kolikor to ne bo mogoče, je za reševanje sporov pristojno sodišče v Ljubljani.</w:t>
      </w:r>
    </w:p>
    <w:p w14:paraId="5F0473A6" w14:textId="77777777" w:rsidR="00D5659A" w:rsidRDefault="00D5659A" w:rsidP="00D5659A">
      <w:pPr>
        <w:jc w:val="both"/>
        <w:rPr>
          <w:rFonts w:ascii="Arial Narrow" w:hAnsi="Arial Narrow"/>
          <w:sz w:val="22"/>
          <w:szCs w:val="22"/>
        </w:rPr>
      </w:pPr>
    </w:p>
    <w:p w14:paraId="48D59FCA" w14:textId="77777777" w:rsidR="00D5659A" w:rsidRDefault="00D5659A" w:rsidP="00D5659A">
      <w:pPr>
        <w:jc w:val="center"/>
        <w:rPr>
          <w:rFonts w:ascii="Arial Narrow" w:hAnsi="Arial Narrow"/>
          <w:b/>
          <w:sz w:val="22"/>
          <w:szCs w:val="22"/>
        </w:rPr>
      </w:pPr>
      <w:r>
        <w:rPr>
          <w:rFonts w:ascii="Arial Narrow" w:hAnsi="Arial Narrow"/>
          <w:b/>
          <w:sz w:val="22"/>
          <w:szCs w:val="22"/>
        </w:rPr>
        <w:t>7. člen</w:t>
      </w:r>
    </w:p>
    <w:p w14:paraId="465FE538" w14:textId="77777777" w:rsidR="00D5659A" w:rsidRDefault="00D5659A" w:rsidP="00D5659A">
      <w:pPr>
        <w:jc w:val="center"/>
        <w:rPr>
          <w:rFonts w:ascii="Arial Narrow" w:hAnsi="Arial Narrow"/>
          <w:b/>
          <w:sz w:val="22"/>
          <w:szCs w:val="22"/>
        </w:rPr>
      </w:pPr>
      <w:r>
        <w:rPr>
          <w:rFonts w:ascii="Arial Narrow" w:hAnsi="Arial Narrow"/>
          <w:b/>
          <w:sz w:val="22"/>
          <w:szCs w:val="22"/>
        </w:rPr>
        <w:t>(trajanje pogodbe)</w:t>
      </w:r>
    </w:p>
    <w:p w14:paraId="67E97134" w14:textId="77777777" w:rsidR="00D5659A" w:rsidRDefault="00D5659A" w:rsidP="00D5659A">
      <w:pPr>
        <w:jc w:val="both"/>
        <w:rPr>
          <w:rFonts w:ascii="Arial Narrow" w:hAnsi="Arial Narrow"/>
          <w:sz w:val="22"/>
          <w:szCs w:val="22"/>
        </w:rPr>
      </w:pPr>
    </w:p>
    <w:p w14:paraId="01A8CC42" w14:textId="77777777" w:rsidR="00D5659A" w:rsidRDefault="00D5659A" w:rsidP="00D5659A">
      <w:pPr>
        <w:jc w:val="both"/>
        <w:rPr>
          <w:rFonts w:ascii="Arial Narrow" w:hAnsi="Arial Narrow"/>
          <w:sz w:val="22"/>
          <w:szCs w:val="22"/>
        </w:rPr>
      </w:pPr>
      <w:r>
        <w:rPr>
          <w:rFonts w:ascii="Arial Narrow" w:hAnsi="Arial Narrow"/>
          <w:sz w:val="22"/>
          <w:szCs w:val="22"/>
        </w:rPr>
        <w:t>Pogodbeno razmerje traja za čas veljavnosti Pogodbe o podpori IT storitvam številka: _________________________ sklenjene dne _____________________..</w:t>
      </w:r>
    </w:p>
    <w:p w14:paraId="43B0B6D3" w14:textId="77777777" w:rsidR="00D5659A" w:rsidRDefault="00D5659A" w:rsidP="00D5659A">
      <w:pPr>
        <w:jc w:val="both"/>
        <w:rPr>
          <w:rFonts w:ascii="Arial Narrow" w:hAnsi="Arial Narrow"/>
          <w:sz w:val="22"/>
          <w:szCs w:val="22"/>
        </w:rPr>
      </w:pPr>
    </w:p>
    <w:p w14:paraId="6D6294FE" w14:textId="77777777" w:rsidR="00D5659A" w:rsidRDefault="00D5659A" w:rsidP="00D5659A">
      <w:pPr>
        <w:spacing w:after="120"/>
        <w:jc w:val="both"/>
        <w:rPr>
          <w:rFonts w:ascii="Arial Narrow" w:hAnsi="Arial Narrow"/>
          <w:sz w:val="22"/>
          <w:szCs w:val="22"/>
        </w:rPr>
      </w:pPr>
      <w:r>
        <w:rPr>
          <w:rFonts w:ascii="Arial Narrow" w:hAnsi="Arial Narrow"/>
          <w:sz w:val="22"/>
          <w:szCs w:val="22"/>
        </w:rPr>
        <w:t>V primeru kršitve določil te pogodbe s strani pogodbenega obdelovalca osebnih podatkov, mora upravljavec osebnih podatkov, od pogodbenega obdelovalca osebnih podatkov zahtevati odpravo kršitev, za kar mu postavi primeren rok, ki ne sme biti krajši od petnajst (15) dni. V kolikor kršitve v dodatno postavljenem roku niso odpravljene lahko upravljavec osebnih podatkov odpove to pogodbo, brez odpovednega roka in zahteva takojšnjo vrnitev oz. uničenje vseh osebnih podatkov, ki so bili z njegove strani dani v obdelavo pogodbenemu obdelovalcu osebnih podatkov, pri čemer mora pogodbeni obdelovalec v primeru uničenja posredovati upravljavcu osebnih podatkov pisno dokazilo (zapisnik) o uničenju.</w:t>
      </w:r>
    </w:p>
    <w:p w14:paraId="79FABF7E" w14:textId="77777777" w:rsidR="00D5659A" w:rsidRDefault="00D5659A" w:rsidP="00D5659A">
      <w:pPr>
        <w:rPr>
          <w:rFonts w:ascii="Arial Narrow" w:hAnsi="Arial Narrow"/>
          <w:b/>
          <w:sz w:val="22"/>
          <w:szCs w:val="22"/>
        </w:rPr>
      </w:pPr>
    </w:p>
    <w:p w14:paraId="23914248" w14:textId="77777777" w:rsidR="00D5659A" w:rsidRDefault="00D5659A" w:rsidP="00D5659A">
      <w:pPr>
        <w:jc w:val="center"/>
        <w:rPr>
          <w:rFonts w:ascii="Arial Narrow" w:hAnsi="Arial Narrow"/>
          <w:b/>
          <w:sz w:val="22"/>
          <w:szCs w:val="22"/>
        </w:rPr>
      </w:pPr>
      <w:r>
        <w:rPr>
          <w:rFonts w:ascii="Arial Narrow" w:hAnsi="Arial Narrow"/>
          <w:b/>
          <w:sz w:val="22"/>
          <w:szCs w:val="22"/>
        </w:rPr>
        <w:t>8. člen</w:t>
      </w:r>
    </w:p>
    <w:p w14:paraId="16A8813A" w14:textId="77777777" w:rsidR="00D5659A" w:rsidRDefault="00D5659A" w:rsidP="00D5659A">
      <w:pPr>
        <w:jc w:val="center"/>
        <w:rPr>
          <w:rFonts w:ascii="Arial Narrow" w:hAnsi="Arial Narrow"/>
          <w:b/>
          <w:sz w:val="22"/>
          <w:szCs w:val="22"/>
        </w:rPr>
      </w:pPr>
      <w:r>
        <w:rPr>
          <w:rFonts w:ascii="Arial Narrow" w:hAnsi="Arial Narrow"/>
          <w:b/>
          <w:sz w:val="22"/>
          <w:szCs w:val="22"/>
        </w:rPr>
        <w:t>(število izvodov)</w:t>
      </w:r>
    </w:p>
    <w:p w14:paraId="597242F8" w14:textId="77777777" w:rsidR="00D5659A" w:rsidRDefault="00D5659A" w:rsidP="00D5659A">
      <w:pPr>
        <w:jc w:val="center"/>
        <w:rPr>
          <w:rFonts w:ascii="Arial Narrow" w:hAnsi="Arial Narrow"/>
          <w:b/>
          <w:sz w:val="22"/>
          <w:szCs w:val="22"/>
        </w:rPr>
      </w:pPr>
    </w:p>
    <w:p w14:paraId="0F800714" w14:textId="77777777" w:rsidR="00D5659A" w:rsidRDefault="00D5659A" w:rsidP="00D5659A">
      <w:pPr>
        <w:jc w:val="both"/>
        <w:rPr>
          <w:rFonts w:ascii="Arial Narrow" w:hAnsi="Arial Narrow"/>
          <w:sz w:val="22"/>
          <w:szCs w:val="22"/>
        </w:rPr>
      </w:pPr>
      <w:r>
        <w:rPr>
          <w:rFonts w:ascii="Arial Narrow" w:hAnsi="Arial Narrow"/>
          <w:sz w:val="22"/>
          <w:szCs w:val="22"/>
        </w:rPr>
        <w:t>Ta pogodba je sestavljena v 3 enakih izvodih, od katerih prejme upravljalec dva in  pogodbeni obdelovalec en izvod.</w:t>
      </w:r>
    </w:p>
    <w:p w14:paraId="3D9C3BB8" w14:textId="77777777" w:rsidR="00D5659A" w:rsidRDefault="00D5659A" w:rsidP="00D5659A">
      <w:pPr>
        <w:jc w:val="both"/>
        <w:rPr>
          <w:rFonts w:ascii="Arial Narrow" w:hAnsi="Arial Narrow"/>
          <w:sz w:val="22"/>
          <w:szCs w:val="22"/>
        </w:rPr>
      </w:pPr>
    </w:p>
    <w:p w14:paraId="2DABD730" w14:textId="77777777" w:rsidR="00D5659A" w:rsidRDefault="00D5659A" w:rsidP="00D5659A">
      <w:pPr>
        <w:jc w:val="both"/>
        <w:rPr>
          <w:rFonts w:ascii="Arial Narrow" w:hAnsi="Arial Narrow"/>
          <w:sz w:val="22"/>
          <w:szCs w:val="22"/>
        </w:rPr>
      </w:pPr>
      <w:r>
        <w:rPr>
          <w:rFonts w:ascii="Arial Narrow" w:hAnsi="Arial Narrow"/>
          <w:sz w:val="22"/>
          <w:szCs w:val="22"/>
        </w:rPr>
        <w:t>Ta pogodba stopi v veljavo z dnem podpisa obeh strank.</w:t>
      </w:r>
    </w:p>
    <w:p w14:paraId="346B2202" w14:textId="77777777" w:rsidR="00D5659A" w:rsidRDefault="00D5659A" w:rsidP="00D56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14:paraId="0D046AD7" w14:textId="77777777" w:rsidR="00D5659A" w:rsidRDefault="00D5659A" w:rsidP="00D56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14:paraId="7D8371D9" w14:textId="77777777" w:rsidR="00D5659A" w:rsidRDefault="00D5659A" w:rsidP="00D5659A">
      <w:pPr>
        <w:tabs>
          <w:tab w:val="left" w:pos="993"/>
          <w:tab w:val="left" w:pos="1560"/>
        </w:tabs>
        <w:rPr>
          <w:rFonts w:ascii="Arial Narrow" w:hAnsi="Arial Narrow"/>
          <w:sz w:val="22"/>
          <w:szCs w:val="22"/>
        </w:rPr>
      </w:pPr>
      <w:r>
        <w:rPr>
          <w:rFonts w:ascii="Arial Narrow" w:hAnsi="Arial Narrow"/>
          <w:sz w:val="22"/>
          <w:szCs w:val="22"/>
        </w:rPr>
        <w:t>Datum:</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Datum:</w:t>
      </w:r>
    </w:p>
    <w:p w14:paraId="36B3976E" w14:textId="77777777" w:rsidR="00D5659A" w:rsidRDefault="00D5659A" w:rsidP="00D5659A">
      <w:pPr>
        <w:tabs>
          <w:tab w:val="left" w:pos="993"/>
          <w:tab w:val="left" w:pos="1560"/>
        </w:tabs>
        <w:rPr>
          <w:rFonts w:ascii="Arial Narrow" w:hAnsi="Arial Narrow"/>
          <w:sz w:val="22"/>
          <w:szCs w:val="22"/>
        </w:rPr>
      </w:pPr>
      <w:r>
        <w:rPr>
          <w:rFonts w:ascii="Arial Narrow" w:hAnsi="Arial Narrow"/>
          <w:sz w:val="22"/>
          <w:szCs w:val="22"/>
        </w:rPr>
        <w:t>Številka:</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Pr>
          <w:rFonts w:ascii="Arial Narrow" w:hAnsi="Arial Narrow"/>
          <w:sz w:val="22"/>
          <w:szCs w:val="22"/>
        </w:rPr>
        <w:tab/>
      </w:r>
      <w:r>
        <w:rPr>
          <w:rFonts w:ascii="Arial Narrow" w:hAnsi="Arial Narrow"/>
          <w:sz w:val="22"/>
          <w:szCs w:val="22"/>
        </w:rPr>
        <w:tab/>
        <w:t>Številka:</w:t>
      </w:r>
    </w:p>
    <w:p w14:paraId="22C52BB5" w14:textId="77777777" w:rsidR="00D5659A" w:rsidRDefault="00D5659A" w:rsidP="00D5659A">
      <w:pPr>
        <w:tabs>
          <w:tab w:val="left" w:pos="993"/>
          <w:tab w:val="left" w:pos="1560"/>
        </w:tabs>
        <w:rPr>
          <w:rFonts w:ascii="Arial Narrow" w:hAnsi="Arial Narrow"/>
          <w: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464"/>
      </w:tblGrid>
      <w:tr w:rsidR="00D5659A" w14:paraId="06D909D2" w14:textId="77777777" w:rsidTr="00D5659A">
        <w:tc>
          <w:tcPr>
            <w:tcW w:w="4390" w:type="dxa"/>
            <w:hideMark/>
          </w:tcPr>
          <w:p w14:paraId="012A82F1" w14:textId="77777777" w:rsidR="00D5659A" w:rsidRDefault="00D5659A">
            <w:pPr>
              <w:tabs>
                <w:tab w:val="left" w:pos="993"/>
                <w:tab w:val="left" w:pos="1560"/>
              </w:tabs>
              <w:rPr>
                <w:rFonts w:ascii="Arial Narrow" w:hAnsi="Arial Narrow"/>
                <w:i/>
                <w:sz w:val="22"/>
                <w:szCs w:val="22"/>
              </w:rPr>
            </w:pPr>
            <w:r>
              <w:rPr>
                <w:rFonts w:ascii="Arial Narrow" w:hAnsi="Arial Narrow"/>
                <w:sz w:val="22"/>
                <w:szCs w:val="22"/>
              </w:rPr>
              <w:t xml:space="preserve">Pogodbeni obdelovalec: </w:t>
            </w:r>
            <w:r>
              <w:rPr>
                <w:rFonts w:ascii="Arial Narrow" w:hAnsi="Arial Narrow"/>
                <w:sz w:val="22"/>
                <w:szCs w:val="22"/>
              </w:rPr>
              <w:tab/>
            </w:r>
          </w:p>
        </w:tc>
        <w:tc>
          <w:tcPr>
            <w:tcW w:w="5464" w:type="dxa"/>
            <w:hideMark/>
          </w:tcPr>
          <w:p w14:paraId="56EE1644" w14:textId="77777777" w:rsidR="00D5659A" w:rsidRDefault="00D5659A">
            <w:pPr>
              <w:tabs>
                <w:tab w:val="left" w:pos="993"/>
                <w:tab w:val="left" w:pos="1560"/>
              </w:tabs>
              <w:rPr>
                <w:rFonts w:ascii="Arial Narrow" w:hAnsi="Arial Narrow"/>
                <w:i/>
                <w:sz w:val="22"/>
                <w:szCs w:val="22"/>
              </w:rPr>
            </w:pPr>
            <w:r>
              <w:rPr>
                <w:rFonts w:ascii="Arial Narrow" w:hAnsi="Arial Narrow"/>
                <w:sz w:val="22"/>
                <w:szCs w:val="22"/>
              </w:rPr>
              <w:t>Upravljavec:</w:t>
            </w:r>
          </w:p>
        </w:tc>
      </w:tr>
      <w:tr w:rsidR="00D5659A" w14:paraId="521E7179" w14:textId="77777777" w:rsidTr="00D5659A">
        <w:tc>
          <w:tcPr>
            <w:tcW w:w="4390" w:type="dxa"/>
          </w:tcPr>
          <w:p w14:paraId="4F5A776F" w14:textId="77777777" w:rsidR="00D5659A" w:rsidRDefault="00D5659A">
            <w:pPr>
              <w:tabs>
                <w:tab w:val="left" w:pos="993"/>
                <w:tab w:val="left" w:pos="1560"/>
              </w:tabs>
              <w:rPr>
                <w:rFonts w:ascii="Arial Narrow" w:hAnsi="Arial Narrow"/>
                <w:sz w:val="22"/>
                <w:szCs w:val="22"/>
              </w:rPr>
            </w:pPr>
          </w:p>
        </w:tc>
        <w:tc>
          <w:tcPr>
            <w:tcW w:w="5464" w:type="dxa"/>
          </w:tcPr>
          <w:p w14:paraId="5CA4B55D" w14:textId="77777777" w:rsidR="00D5659A" w:rsidRDefault="00D5659A">
            <w:pPr>
              <w:tabs>
                <w:tab w:val="left" w:pos="993"/>
                <w:tab w:val="left" w:pos="1560"/>
              </w:tabs>
              <w:ind w:left="720" w:hanging="720"/>
              <w:rPr>
                <w:rFonts w:ascii="Arial Narrow" w:hAnsi="Arial Narrow"/>
                <w:sz w:val="22"/>
                <w:szCs w:val="22"/>
              </w:rPr>
            </w:pPr>
            <w:r>
              <w:rPr>
                <w:rFonts w:ascii="Arial Narrow" w:hAnsi="Arial Narrow"/>
                <w:sz w:val="22"/>
                <w:szCs w:val="22"/>
              </w:rPr>
              <w:t>UNIVERZITETNI KLINIČNI CENTER LJUBLJANA</w:t>
            </w:r>
          </w:p>
          <w:p w14:paraId="35CE9B09" w14:textId="77777777" w:rsidR="00D5659A" w:rsidRDefault="00D5659A">
            <w:pPr>
              <w:tabs>
                <w:tab w:val="left" w:pos="993"/>
                <w:tab w:val="left" w:pos="1560"/>
              </w:tabs>
              <w:rPr>
                <w:rFonts w:ascii="Arial Narrow" w:hAnsi="Arial Narrow"/>
                <w:sz w:val="22"/>
                <w:szCs w:val="22"/>
              </w:rPr>
            </w:pPr>
          </w:p>
        </w:tc>
      </w:tr>
      <w:tr w:rsidR="00053B21" w14:paraId="239DE783" w14:textId="77777777" w:rsidTr="00D5659A">
        <w:tc>
          <w:tcPr>
            <w:tcW w:w="4390" w:type="dxa"/>
            <w:hideMark/>
          </w:tcPr>
          <w:p w14:paraId="74F41A8D" w14:textId="77777777" w:rsidR="00053B21" w:rsidRDefault="00053B21" w:rsidP="00053B21">
            <w:pPr>
              <w:tabs>
                <w:tab w:val="left" w:pos="993"/>
                <w:tab w:val="left" w:pos="1560"/>
              </w:tabs>
              <w:rPr>
                <w:rFonts w:ascii="Arial Narrow" w:hAnsi="Arial Narrow"/>
                <w:sz w:val="22"/>
                <w:szCs w:val="22"/>
              </w:rPr>
            </w:pPr>
            <w:r>
              <w:rPr>
                <w:rFonts w:ascii="Arial Narrow" w:hAnsi="Arial Narrow"/>
                <w:sz w:val="22"/>
                <w:szCs w:val="22"/>
              </w:rPr>
              <w:t>direktor</w:t>
            </w:r>
          </w:p>
        </w:tc>
        <w:tc>
          <w:tcPr>
            <w:tcW w:w="5464" w:type="dxa"/>
            <w:hideMark/>
          </w:tcPr>
          <w:p w14:paraId="53AB8D21" w14:textId="77777777" w:rsidR="00053B21" w:rsidRDefault="00053B21" w:rsidP="00053B21">
            <w:pPr>
              <w:tabs>
                <w:tab w:val="left" w:pos="993"/>
                <w:tab w:val="left" w:pos="1560"/>
              </w:tabs>
              <w:ind w:left="720" w:hanging="720"/>
              <w:rPr>
                <w:rFonts w:ascii="Arial Narrow" w:hAnsi="Arial Narrow"/>
                <w:sz w:val="22"/>
                <w:szCs w:val="22"/>
              </w:rPr>
            </w:pPr>
            <w:r w:rsidRPr="001C3BFE">
              <w:rPr>
                <w:rFonts w:ascii="Arial Narrow" w:hAnsi="Arial Narrow"/>
                <w:sz w:val="22"/>
                <w:szCs w:val="22"/>
              </w:rPr>
              <w:t xml:space="preserve">v. d. generalnega direktorja </w:t>
            </w:r>
          </w:p>
          <w:p w14:paraId="77521934" w14:textId="77777777" w:rsidR="00053B21" w:rsidRDefault="00053B21" w:rsidP="00053B21">
            <w:pPr>
              <w:tabs>
                <w:tab w:val="left" w:pos="993"/>
                <w:tab w:val="left" w:pos="1560"/>
              </w:tabs>
              <w:ind w:left="720" w:hanging="720"/>
              <w:rPr>
                <w:rFonts w:ascii="Arial Narrow" w:hAnsi="Arial Narrow"/>
                <w:sz w:val="22"/>
                <w:szCs w:val="22"/>
              </w:rPr>
            </w:pPr>
            <w:r w:rsidRPr="001C3BFE">
              <w:rPr>
                <w:rFonts w:ascii="Arial Narrow" w:hAnsi="Arial Narrow"/>
                <w:sz w:val="22"/>
                <w:szCs w:val="22"/>
              </w:rPr>
              <w:t xml:space="preserve">Teodor Žepič, univ. dipl. pol. </w:t>
            </w:r>
          </w:p>
        </w:tc>
      </w:tr>
      <w:tr w:rsidR="00053B21" w14:paraId="562D3413" w14:textId="77777777" w:rsidTr="00D5659A">
        <w:tc>
          <w:tcPr>
            <w:tcW w:w="4390" w:type="dxa"/>
          </w:tcPr>
          <w:p w14:paraId="7BC75DBC" w14:textId="77777777" w:rsidR="00053B21" w:rsidRDefault="00053B21" w:rsidP="00053B21">
            <w:pPr>
              <w:tabs>
                <w:tab w:val="left" w:pos="993"/>
                <w:tab w:val="left" w:pos="1560"/>
              </w:tabs>
              <w:rPr>
                <w:rFonts w:ascii="Arial Narrow" w:hAnsi="Arial Narrow"/>
                <w:sz w:val="22"/>
                <w:szCs w:val="22"/>
              </w:rPr>
            </w:pPr>
          </w:p>
        </w:tc>
        <w:tc>
          <w:tcPr>
            <w:tcW w:w="5464" w:type="dxa"/>
            <w:hideMark/>
          </w:tcPr>
          <w:p w14:paraId="2A63EAA3" w14:textId="77777777" w:rsidR="00053B21" w:rsidRDefault="00053B21" w:rsidP="00053B21">
            <w:pPr>
              <w:tabs>
                <w:tab w:val="left" w:pos="993"/>
                <w:tab w:val="left" w:pos="1560"/>
              </w:tabs>
              <w:ind w:left="720" w:hanging="720"/>
              <w:rPr>
                <w:rFonts w:ascii="Arial Narrow" w:hAnsi="Arial Narrow"/>
                <w:sz w:val="22"/>
                <w:szCs w:val="22"/>
              </w:rPr>
            </w:pPr>
          </w:p>
        </w:tc>
      </w:tr>
    </w:tbl>
    <w:p w14:paraId="1F3393F9" w14:textId="77777777" w:rsidR="00D5659A" w:rsidRDefault="00D5659A" w:rsidP="00D5659A">
      <w:pPr>
        <w:tabs>
          <w:tab w:val="left" w:pos="993"/>
          <w:tab w:val="left" w:pos="1560"/>
        </w:tabs>
        <w:rPr>
          <w:rFonts w:ascii="Arial Narrow" w:hAnsi="Arial Narrow"/>
          <w:i/>
          <w:sz w:val="22"/>
          <w:szCs w:val="22"/>
        </w:rPr>
      </w:pPr>
    </w:p>
    <w:p w14:paraId="18C06D7C" w14:textId="77777777" w:rsidR="00147E16" w:rsidRDefault="00147E16" w:rsidP="00D5659A">
      <w:pPr>
        <w:tabs>
          <w:tab w:val="left" w:pos="993"/>
          <w:tab w:val="left" w:pos="1560"/>
        </w:tabs>
        <w:rPr>
          <w:rFonts w:ascii="Arial Narrow" w:hAnsi="Arial Narrow"/>
          <w:i/>
          <w:sz w:val="22"/>
          <w:szCs w:val="22"/>
        </w:rPr>
      </w:pPr>
    </w:p>
    <w:p w14:paraId="2934E01A" w14:textId="77777777" w:rsidR="00147E16" w:rsidRDefault="00147E16" w:rsidP="00D5659A">
      <w:pPr>
        <w:tabs>
          <w:tab w:val="left" w:pos="993"/>
          <w:tab w:val="left" w:pos="1560"/>
        </w:tabs>
        <w:rPr>
          <w:rFonts w:ascii="Arial Narrow" w:hAnsi="Arial Narrow"/>
          <w:i/>
          <w:sz w:val="22"/>
          <w:szCs w:val="22"/>
        </w:rPr>
      </w:pPr>
    </w:p>
    <w:p w14:paraId="6C8605CE" w14:textId="77777777" w:rsidR="00147E16" w:rsidRDefault="00147E16" w:rsidP="00D5659A">
      <w:pPr>
        <w:tabs>
          <w:tab w:val="left" w:pos="993"/>
          <w:tab w:val="left" w:pos="1560"/>
        </w:tabs>
        <w:rPr>
          <w:rFonts w:ascii="Arial Narrow" w:hAnsi="Arial Narrow"/>
          <w:i/>
          <w:sz w:val="22"/>
          <w:szCs w:val="22"/>
        </w:rPr>
      </w:pPr>
    </w:p>
    <w:p w14:paraId="6C99B129" w14:textId="77777777" w:rsidR="00147E16" w:rsidRDefault="00147E16" w:rsidP="00D5659A">
      <w:pPr>
        <w:tabs>
          <w:tab w:val="left" w:pos="993"/>
          <w:tab w:val="left" w:pos="1560"/>
        </w:tabs>
        <w:rPr>
          <w:rFonts w:ascii="Arial Narrow" w:hAnsi="Arial Narrow"/>
          <w:i/>
          <w:sz w:val="22"/>
          <w:szCs w:val="22"/>
        </w:rPr>
      </w:pPr>
    </w:p>
    <w:p w14:paraId="5F2E5F83" w14:textId="77777777" w:rsidR="00147E16" w:rsidRDefault="00147E16" w:rsidP="00D5659A">
      <w:pPr>
        <w:tabs>
          <w:tab w:val="left" w:pos="993"/>
          <w:tab w:val="left" w:pos="1560"/>
        </w:tabs>
        <w:rPr>
          <w:rFonts w:ascii="Arial Narrow" w:hAnsi="Arial Narrow"/>
          <w:i/>
          <w:sz w:val="22"/>
          <w:szCs w:val="22"/>
        </w:rPr>
      </w:pPr>
    </w:p>
    <w:p w14:paraId="11131AE8" w14:textId="77777777" w:rsidR="00147E16" w:rsidRDefault="00147E16" w:rsidP="00D5659A">
      <w:pPr>
        <w:tabs>
          <w:tab w:val="left" w:pos="993"/>
          <w:tab w:val="left" w:pos="1560"/>
        </w:tabs>
        <w:rPr>
          <w:rFonts w:ascii="Arial Narrow" w:hAnsi="Arial Narrow"/>
          <w:i/>
          <w:sz w:val="22"/>
          <w:szCs w:val="22"/>
        </w:rPr>
      </w:pPr>
    </w:p>
    <w:p w14:paraId="24FBE27E" w14:textId="77777777" w:rsidR="00147E16" w:rsidRDefault="00147E16" w:rsidP="00D5659A">
      <w:pPr>
        <w:tabs>
          <w:tab w:val="left" w:pos="993"/>
          <w:tab w:val="left" w:pos="1560"/>
        </w:tabs>
        <w:rPr>
          <w:rFonts w:ascii="Arial Narrow" w:hAnsi="Arial Narrow"/>
          <w:i/>
          <w:sz w:val="22"/>
          <w:szCs w:val="22"/>
        </w:rPr>
      </w:pPr>
    </w:p>
    <w:p w14:paraId="6E2CB5B1" w14:textId="77777777" w:rsidR="00147E16" w:rsidRDefault="00147E16" w:rsidP="00D5659A">
      <w:pPr>
        <w:tabs>
          <w:tab w:val="left" w:pos="993"/>
          <w:tab w:val="left" w:pos="1560"/>
        </w:tabs>
        <w:rPr>
          <w:rFonts w:ascii="Arial Narrow" w:hAnsi="Arial Narrow"/>
          <w:i/>
          <w:sz w:val="22"/>
          <w:szCs w:val="22"/>
        </w:rPr>
      </w:pPr>
    </w:p>
    <w:p w14:paraId="444330CD" w14:textId="77777777" w:rsidR="00147E16" w:rsidRDefault="00147E16" w:rsidP="00D5659A">
      <w:pPr>
        <w:tabs>
          <w:tab w:val="left" w:pos="993"/>
          <w:tab w:val="left" w:pos="1560"/>
        </w:tabs>
        <w:rPr>
          <w:rFonts w:ascii="Arial Narrow" w:hAnsi="Arial Narrow"/>
          <w:i/>
          <w:sz w:val="22"/>
          <w:szCs w:val="22"/>
        </w:rPr>
      </w:pPr>
    </w:p>
    <w:p w14:paraId="60B3F8B8" w14:textId="77777777" w:rsidR="00147E16" w:rsidRDefault="00147E16" w:rsidP="00D5659A">
      <w:pPr>
        <w:tabs>
          <w:tab w:val="left" w:pos="993"/>
          <w:tab w:val="left" w:pos="1560"/>
        </w:tabs>
        <w:rPr>
          <w:rFonts w:ascii="Arial Narrow" w:hAnsi="Arial Narrow"/>
          <w:i/>
          <w:sz w:val="22"/>
          <w:szCs w:val="22"/>
        </w:rPr>
      </w:pPr>
    </w:p>
    <w:p w14:paraId="73599949" w14:textId="77777777" w:rsidR="00147E16" w:rsidRDefault="00147E16" w:rsidP="00D5659A">
      <w:pPr>
        <w:tabs>
          <w:tab w:val="left" w:pos="993"/>
          <w:tab w:val="left" w:pos="1560"/>
        </w:tabs>
        <w:rPr>
          <w:rFonts w:ascii="Arial Narrow" w:hAnsi="Arial Narrow"/>
          <w:i/>
          <w:sz w:val="22"/>
          <w:szCs w:val="22"/>
        </w:rPr>
      </w:pPr>
    </w:p>
    <w:p w14:paraId="4F5A7BAE" w14:textId="77777777" w:rsidR="00147E16" w:rsidRDefault="00147E16" w:rsidP="00D5659A">
      <w:pPr>
        <w:tabs>
          <w:tab w:val="left" w:pos="993"/>
          <w:tab w:val="left" w:pos="1560"/>
        </w:tabs>
        <w:rPr>
          <w:rFonts w:ascii="Arial Narrow" w:hAnsi="Arial Narrow"/>
          <w:i/>
          <w:sz w:val="22"/>
          <w:szCs w:val="22"/>
        </w:rPr>
      </w:pPr>
    </w:p>
    <w:p w14:paraId="5D47AD48" w14:textId="77777777" w:rsidR="00147E16" w:rsidRDefault="00147E16" w:rsidP="00D5659A">
      <w:pPr>
        <w:tabs>
          <w:tab w:val="left" w:pos="993"/>
          <w:tab w:val="left" w:pos="1560"/>
        </w:tabs>
        <w:rPr>
          <w:rFonts w:ascii="Arial Narrow" w:hAnsi="Arial Narrow"/>
          <w:i/>
          <w:sz w:val="22"/>
          <w:szCs w:val="22"/>
        </w:rPr>
      </w:pPr>
    </w:p>
    <w:p w14:paraId="21CF92A7" w14:textId="77777777" w:rsidR="00147E16" w:rsidRDefault="00147E16" w:rsidP="00D5659A">
      <w:pPr>
        <w:tabs>
          <w:tab w:val="left" w:pos="993"/>
          <w:tab w:val="left" w:pos="1560"/>
        </w:tabs>
        <w:rPr>
          <w:rFonts w:ascii="Arial Narrow" w:hAnsi="Arial Narrow"/>
          <w:i/>
          <w:sz w:val="22"/>
          <w:szCs w:val="22"/>
        </w:rPr>
      </w:pPr>
    </w:p>
    <w:p w14:paraId="3339CEEF" w14:textId="77777777" w:rsidR="00147E16" w:rsidRDefault="00147E16" w:rsidP="00D5659A">
      <w:pPr>
        <w:tabs>
          <w:tab w:val="left" w:pos="993"/>
          <w:tab w:val="left" w:pos="1560"/>
        </w:tabs>
        <w:rPr>
          <w:rFonts w:ascii="Arial Narrow" w:hAnsi="Arial Narrow"/>
          <w:i/>
          <w:sz w:val="22"/>
          <w:szCs w:val="22"/>
        </w:rPr>
      </w:pPr>
    </w:p>
    <w:p w14:paraId="4BC47E7D" w14:textId="77777777" w:rsidR="00147E16" w:rsidRDefault="00147E16" w:rsidP="00D5659A">
      <w:pPr>
        <w:tabs>
          <w:tab w:val="left" w:pos="993"/>
          <w:tab w:val="left" w:pos="1560"/>
        </w:tabs>
        <w:rPr>
          <w:rFonts w:ascii="Arial Narrow" w:hAnsi="Arial Narrow"/>
          <w:i/>
          <w:sz w:val="22"/>
          <w:szCs w:val="22"/>
        </w:rPr>
      </w:pPr>
    </w:p>
    <w:p w14:paraId="4C356F2E" w14:textId="77777777" w:rsidR="00147E16" w:rsidRDefault="00147E16" w:rsidP="00D5659A">
      <w:pPr>
        <w:tabs>
          <w:tab w:val="left" w:pos="993"/>
          <w:tab w:val="left" w:pos="1560"/>
        </w:tabs>
        <w:rPr>
          <w:rFonts w:ascii="Arial Narrow" w:hAnsi="Arial Narrow"/>
          <w:i/>
          <w:sz w:val="22"/>
          <w:szCs w:val="22"/>
        </w:rPr>
      </w:pPr>
    </w:p>
    <w:p w14:paraId="38F71586" w14:textId="77777777" w:rsidR="00147E16" w:rsidRDefault="00147E16" w:rsidP="00D5659A">
      <w:pPr>
        <w:tabs>
          <w:tab w:val="left" w:pos="993"/>
          <w:tab w:val="left" w:pos="1560"/>
        </w:tabs>
        <w:rPr>
          <w:rFonts w:ascii="Arial Narrow" w:hAnsi="Arial Narrow"/>
          <w:i/>
          <w:sz w:val="22"/>
          <w:szCs w:val="22"/>
        </w:rPr>
      </w:pPr>
    </w:p>
    <w:p w14:paraId="7A017909" w14:textId="77777777" w:rsidR="00147E16" w:rsidRDefault="00147E16" w:rsidP="00D5659A">
      <w:pPr>
        <w:tabs>
          <w:tab w:val="left" w:pos="993"/>
          <w:tab w:val="left" w:pos="1560"/>
        </w:tabs>
        <w:rPr>
          <w:rFonts w:ascii="Arial Narrow" w:hAnsi="Arial Narrow"/>
          <w:i/>
          <w:sz w:val="22"/>
          <w:szCs w:val="22"/>
        </w:rPr>
      </w:pPr>
    </w:p>
    <w:p w14:paraId="258D59CA" w14:textId="77777777" w:rsidR="00147E16" w:rsidRDefault="00147E16" w:rsidP="00D5659A">
      <w:pPr>
        <w:tabs>
          <w:tab w:val="left" w:pos="993"/>
          <w:tab w:val="left" w:pos="1560"/>
        </w:tabs>
        <w:rPr>
          <w:rFonts w:ascii="Arial Narrow" w:hAnsi="Arial Narrow"/>
          <w:i/>
          <w:sz w:val="22"/>
          <w:szCs w:val="22"/>
        </w:rPr>
      </w:pPr>
    </w:p>
    <w:p w14:paraId="3ABA5640" w14:textId="77777777" w:rsidR="00147E16" w:rsidRDefault="00147E16" w:rsidP="00D5659A">
      <w:pPr>
        <w:tabs>
          <w:tab w:val="left" w:pos="993"/>
          <w:tab w:val="left" w:pos="1560"/>
        </w:tabs>
        <w:rPr>
          <w:rFonts w:ascii="Arial Narrow" w:hAnsi="Arial Narrow"/>
          <w:i/>
          <w:sz w:val="22"/>
          <w:szCs w:val="22"/>
        </w:rPr>
      </w:pPr>
    </w:p>
    <w:p w14:paraId="198BB41D" w14:textId="77777777" w:rsidR="00147E16" w:rsidRDefault="00147E16" w:rsidP="00D5659A">
      <w:pPr>
        <w:tabs>
          <w:tab w:val="left" w:pos="993"/>
          <w:tab w:val="left" w:pos="1560"/>
        </w:tabs>
        <w:rPr>
          <w:rFonts w:ascii="Arial Narrow" w:hAnsi="Arial Narrow"/>
          <w:i/>
          <w:sz w:val="22"/>
          <w:szCs w:val="22"/>
        </w:rPr>
      </w:pPr>
    </w:p>
    <w:p w14:paraId="1F896E5D" w14:textId="77777777" w:rsidR="00147E16" w:rsidRDefault="00147E16" w:rsidP="00D5659A">
      <w:pPr>
        <w:tabs>
          <w:tab w:val="left" w:pos="993"/>
          <w:tab w:val="left" w:pos="1560"/>
        </w:tabs>
        <w:rPr>
          <w:rFonts w:ascii="Arial Narrow" w:hAnsi="Arial Narrow"/>
          <w:i/>
          <w:sz w:val="22"/>
          <w:szCs w:val="22"/>
        </w:rPr>
      </w:pPr>
    </w:p>
    <w:p w14:paraId="765BB79B" w14:textId="77777777" w:rsidR="00147E16" w:rsidRDefault="00147E16" w:rsidP="00D5659A">
      <w:pPr>
        <w:tabs>
          <w:tab w:val="left" w:pos="993"/>
          <w:tab w:val="left" w:pos="1560"/>
        </w:tabs>
        <w:rPr>
          <w:rFonts w:ascii="Arial Narrow" w:hAnsi="Arial Narrow"/>
          <w:i/>
          <w:sz w:val="22"/>
          <w:szCs w:val="22"/>
        </w:rPr>
      </w:pPr>
    </w:p>
    <w:p w14:paraId="379F9CA3" w14:textId="77777777" w:rsidR="00147E16" w:rsidRDefault="00147E16" w:rsidP="00D5659A">
      <w:pPr>
        <w:tabs>
          <w:tab w:val="left" w:pos="993"/>
          <w:tab w:val="left" w:pos="1560"/>
        </w:tabs>
        <w:rPr>
          <w:rFonts w:ascii="Arial Narrow" w:hAnsi="Arial Narrow"/>
          <w:i/>
          <w:sz w:val="22"/>
          <w:szCs w:val="22"/>
        </w:rPr>
      </w:pPr>
    </w:p>
    <w:p w14:paraId="0148DF47" w14:textId="77777777" w:rsidR="00147E16" w:rsidRDefault="00147E16" w:rsidP="00D5659A">
      <w:pPr>
        <w:tabs>
          <w:tab w:val="left" w:pos="993"/>
          <w:tab w:val="left" w:pos="1560"/>
        </w:tabs>
        <w:rPr>
          <w:rFonts w:ascii="Arial Narrow" w:hAnsi="Arial Narrow"/>
          <w:i/>
          <w:sz w:val="22"/>
          <w:szCs w:val="22"/>
        </w:rPr>
      </w:pPr>
    </w:p>
    <w:p w14:paraId="63AA53E6" w14:textId="77777777" w:rsidR="00147E16" w:rsidRDefault="00147E16" w:rsidP="00D5659A">
      <w:pPr>
        <w:tabs>
          <w:tab w:val="left" w:pos="993"/>
          <w:tab w:val="left" w:pos="1560"/>
        </w:tabs>
        <w:rPr>
          <w:rFonts w:ascii="Arial Narrow" w:hAnsi="Arial Narrow"/>
          <w:i/>
          <w:sz w:val="22"/>
          <w:szCs w:val="22"/>
        </w:rPr>
      </w:pPr>
    </w:p>
    <w:p w14:paraId="186185BC" w14:textId="77777777" w:rsidR="00147E16" w:rsidRDefault="00147E16" w:rsidP="00D5659A">
      <w:pPr>
        <w:tabs>
          <w:tab w:val="left" w:pos="993"/>
          <w:tab w:val="left" w:pos="1560"/>
        </w:tabs>
        <w:rPr>
          <w:rFonts w:ascii="Arial Narrow" w:hAnsi="Arial Narrow"/>
          <w:i/>
          <w:sz w:val="22"/>
          <w:szCs w:val="22"/>
        </w:rPr>
      </w:pPr>
    </w:p>
    <w:p w14:paraId="705440CE" w14:textId="77777777" w:rsidR="00147E16" w:rsidRDefault="00147E16" w:rsidP="00D5659A">
      <w:pPr>
        <w:tabs>
          <w:tab w:val="left" w:pos="993"/>
          <w:tab w:val="left" w:pos="1560"/>
        </w:tabs>
        <w:rPr>
          <w:rFonts w:ascii="Arial Narrow" w:hAnsi="Arial Narrow"/>
          <w:i/>
          <w:sz w:val="22"/>
          <w:szCs w:val="22"/>
        </w:rPr>
      </w:pPr>
    </w:p>
    <w:p w14:paraId="6B4711EC" w14:textId="77777777" w:rsidR="00147E16" w:rsidRDefault="00147E16" w:rsidP="00D5659A">
      <w:pPr>
        <w:tabs>
          <w:tab w:val="left" w:pos="993"/>
          <w:tab w:val="left" w:pos="1560"/>
        </w:tabs>
        <w:rPr>
          <w:rFonts w:ascii="Arial Narrow" w:hAnsi="Arial Narrow"/>
          <w:i/>
          <w:sz w:val="22"/>
          <w:szCs w:val="22"/>
        </w:rPr>
      </w:pPr>
    </w:p>
    <w:p w14:paraId="20878AF0" w14:textId="77777777" w:rsidR="00147E16" w:rsidRDefault="00147E16" w:rsidP="00D5659A">
      <w:pPr>
        <w:tabs>
          <w:tab w:val="left" w:pos="993"/>
          <w:tab w:val="left" w:pos="1560"/>
        </w:tabs>
        <w:rPr>
          <w:rFonts w:ascii="Arial Narrow" w:hAnsi="Arial Narrow"/>
          <w:i/>
          <w:sz w:val="22"/>
          <w:szCs w:val="22"/>
        </w:rPr>
      </w:pPr>
    </w:p>
    <w:p w14:paraId="0AE9EAF0" w14:textId="77777777" w:rsidR="00147E16" w:rsidRDefault="00147E16" w:rsidP="00D5659A">
      <w:pPr>
        <w:tabs>
          <w:tab w:val="left" w:pos="993"/>
          <w:tab w:val="left" w:pos="1560"/>
        </w:tabs>
        <w:rPr>
          <w:rFonts w:ascii="Arial Narrow" w:hAnsi="Arial Narrow"/>
          <w:i/>
          <w:sz w:val="22"/>
          <w:szCs w:val="22"/>
        </w:rPr>
      </w:pPr>
    </w:p>
    <w:p w14:paraId="4AE6B32F" w14:textId="77777777" w:rsidR="00147E16" w:rsidRDefault="00147E16" w:rsidP="00D5659A">
      <w:pPr>
        <w:tabs>
          <w:tab w:val="left" w:pos="993"/>
          <w:tab w:val="left" w:pos="1560"/>
        </w:tabs>
        <w:rPr>
          <w:rFonts w:ascii="Arial Narrow" w:hAnsi="Arial Narrow"/>
          <w:i/>
          <w:sz w:val="22"/>
          <w:szCs w:val="22"/>
        </w:rPr>
      </w:pPr>
    </w:p>
    <w:p w14:paraId="0F74DC2E" w14:textId="77777777" w:rsidR="00147E16" w:rsidRDefault="00147E16" w:rsidP="00D5659A">
      <w:pPr>
        <w:tabs>
          <w:tab w:val="left" w:pos="993"/>
          <w:tab w:val="left" w:pos="1560"/>
        </w:tabs>
        <w:rPr>
          <w:rFonts w:ascii="Arial Narrow" w:hAnsi="Arial Narrow"/>
          <w:i/>
          <w:sz w:val="22"/>
          <w:szCs w:val="22"/>
        </w:rPr>
      </w:pPr>
    </w:p>
    <w:p w14:paraId="112F9CD7" w14:textId="77777777" w:rsidR="00147E16" w:rsidRDefault="00147E16" w:rsidP="00D5659A">
      <w:pPr>
        <w:tabs>
          <w:tab w:val="left" w:pos="993"/>
          <w:tab w:val="left" w:pos="1560"/>
        </w:tabs>
        <w:rPr>
          <w:rFonts w:ascii="Arial Narrow" w:hAnsi="Arial Narrow"/>
          <w:i/>
          <w:sz w:val="22"/>
          <w:szCs w:val="22"/>
        </w:rPr>
      </w:pPr>
    </w:p>
    <w:p w14:paraId="6AA0AC8F" w14:textId="77777777" w:rsidR="00147E16" w:rsidRDefault="00147E16" w:rsidP="00D5659A">
      <w:pPr>
        <w:tabs>
          <w:tab w:val="left" w:pos="993"/>
          <w:tab w:val="left" w:pos="1560"/>
        </w:tabs>
        <w:rPr>
          <w:rFonts w:ascii="Arial Narrow" w:hAnsi="Arial Narrow"/>
          <w:i/>
          <w:sz w:val="22"/>
          <w:szCs w:val="22"/>
        </w:rPr>
      </w:pPr>
    </w:p>
    <w:p w14:paraId="3108DC97" w14:textId="77777777" w:rsidR="00147E16" w:rsidRDefault="00147E16" w:rsidP="00D5659A">
      <w:pPr>
        <w:tabs>
          <w:tab w:val="left" w:pos="993"/>
          <w:tab w:val="left" w:pos="1560"/>
        </w:tabs>
        <w:rPr>
          <w:rFonts w:ascii="Arial Narrow" w:hAnsi="Arial Narrow"/>
          <w:i/>
          <w:sz w:val="22"/>
          <w:szCs w:val="22"/>
        </w:rPr>
      </w:pPr>
    </w:p>
    <w:p w14:paraId="3C036340" w14:textId="77777777" w:rsidR="00147E16" w:rsidRDefault="00147E16" w:rsidP="00D5659A">
      <w:pPr>
        <w:tabs>
          <w:tab w:val="left" w:pos="993"/>
          <w:tab w:val="left" w:pos="1560"/>
        </w:tabs>
        <w:rPr>
          <w:rFonts w:ascii="Arial Narrow" w:hAnsi="Arial Narrow"/>
          <w:i/>
          <w:sz w:val="22"/>
          <w:szCs w:val="22"/>
        </w:rPr>
      </w:pPr>
    </w:p>
    <w:p w14:paraId="69035248" w14:textId="77777777" w:rsidR="00147E16" w:rsidRDefault="00147E16" w:rsidP="00D5659A">
      <w:pPr>
        <w:tabs>
          <w:tab w:val="left" w:pos="993"/>
          <w:tab w:val="left" w:pos="1560"/>
        </w:tabs>
        <w:rPr>
          <w:rFonts w:ascii="Arial Narrow" w:hAnsi="Arial Narrow"/>
          <w:i/>
          <w:sz w:val="22"/>
          <w:szCs w:val="22"/>
        </w:rPr>
      </w:pPr>
    </w:p>
    <w:p w14:paraId="3F7891A9" w14:textId="77777777" w:rsidR="00D5659A" w:rsidRDefault="00D5659A" w:rsidP="00D5659A">
      <w:pPr>
        <w:tabs>
          <w:tab w:val="left" w:pos="7380"/>
        </w:tabs>
        <w:ind w:right="83"/>
      </w:pPr>
    </w:p>
    <w:tbl>
      <w:tblPr>
        <w:tblStyle w:val="Tabelamrea"/>
        <w:tblW w:w="0" w:type="auto"/>
        <w:tblLook w:val="04A0" w:firstRow="1" w:lastRow="0" w:firstColumn="1" w:lastColumn="0" w:noHBand="0" w:noVBand="1"/>
      </w:tblPr>
      <w:tblGrid>
        <w:gridCol w:w="9854"/>
      </w:tblGrid>
      <w:tr w:rsidR="00D5659A" w14:paraId="6888BA18" w14:textId="77777777" w:rsidTr="00D5659A">
        <w:tc>
          <w:tcPr>
            <w:tcW w:w="9854" w:type="dxa"/>
            <w:tcBorders>
              <w:top w:val="single" w:sz="4" w:space="0" w:color="auto"/>
              <w:left w:val="single" w:sz="4" w:space="0" w:color="auto"/>
              <w:bottom w:val="single" w:sz="4" w:space="0" w:color="auto"/>
              <w:right w:val="single" w:sz="4" w:space="0" w:color="auto"/>
            </w:tcBorders>
            <w:hideMark/>
          </w:tcPr>
          <w:p w14:paraId="0F78E3C1" w14:textId="77777777" w:rsidR="00D5659A" w:rsidRDefault="00D5659A">
            <w:pPr>
              <w:tabs>
                <w:tab w:val="left" w:pos="7380"/>
              </w:tabs>
              <w:ind w:right="83"/>
              <w:rPr>
                <w:rFonts w:ascii="Arial Narrow" w:hAnsi="Arial Narrow"/>
                <w:b/>
              </w:rPr>
            </w:pPr>
            <w:r>
              <w:rPr>
                <w:rFonts w:ascii="Arial Narrow" w:hAnsi="Arial Narrow"/>
                <w:b/>
              </w:rPr>
              <w:t xml:space="preserve">Priloga 1 </w:t>
            </w:r>
          </w:p>
          <w:p w14:paraId="2BC6110C" w14:textId="77777777" w:rsidR="00D5659A" w:rsidRDefault="00D5659A">
            <w:pPr>
              <w:tabs>
                <w:tab w:val="left" w:pos="7380"/>
              </w:tabs>
              <w:ind w:right="83"/>
              <w:jc w:val="right"/>
              <w:rPr>
                <w:rFonts w:ascii="Arial Narrow" w:hAnsi="Arial Narrow"/>
              </w:rPr>
            </w:pPr>
            <w:r>
              <w:rPr>
                <w:rFonts w:ascii="Arial Narrow" w:hAnsi="Arial Narrow"/>
              </w:rPr>
              <w:t>PRAVILA  o upravljanju z dokumentarnim gradivom in varovanju osebnih podatkov</w:t>
            </w:r>
          </w:p>
        </w:tc>
      </w:tr>
    </w:tbl>
    <w:p w14:paraId="2114076E" w14:textId="77777777" w:rsidR="00D57C98" w:rsidRDefault="00D57C98" w:rsidP="00D57C98">
      <w:pPr>
        <w:tabs>
          <w:tab w:val="left" w:pos="7380"/>
        </w:tabs>
        <w:ind w:right="83"/>
        <w:rPr>
          <w:rFonts w:ascii="Arial Narrow" w:hAnsi="Arial Narrow"/>
          <w:b/>
        </w:rPr>
      </w:pPr>
    </w:p>
    <w:p w14:paraId="4FC0589B" w14:textId="77777777" w:rsidR="00D57C98" w:rsidRDefault="00D57C98" w:rsidP="00D57C98">
      <w:pPr>
        <w:tabs>
          <w:tab w:val="left" w:pos="7380"/>
        </w:tabs>
        <w:ind w:right="83"/>
        <w:rPr>
          <w:rFonts w:ascii="Arial Narrow" w:hAnsi="Arial Narrow"/>
        </w:rPr>
      </w:pPr>
      <w:r>
        <w:rPr>
          <w:rFonts w:ascii="Arial Narrow" w:hAnsi="Arial Narrow"/>
          <w:b/>
        </w:rPr>
        <w:t>Priloga 1</w:t>
      </w:r>
      <w:r>
        <w:rPr>
          <w:rFonts w:ascii="Arial Narrow" w:hAnsi="Arial Narrow"/>
        </w:rPr>
        <w:t xml:space="preserve"> - PRAVILA  o upravljanju z dokumentarnim gradivom in varovanju osebnih podatkov bo dopolnjena v okviru priprave pogodbe z izbranim izvajalcem/ponudnikom!</w:t>
      </w:r>
    </w:p>
    <w:p w14:paraId="60582886" w14:textId="77777777" w:rsidR="00D5659A" w:rsidRDefault="00D5659A" w:rsidP="00D5659A">
      <w:pPr>
        <w:tabs>
          <w:tab w:val="left" w:pos="7380"/>
        </w:tabs>
        <w:ind w:right="83"/>
        <w:rPr>
          <w:rFonts w:ascii="Arial Narrow" w:hAnsi="Arial Narrow"/>
        </w:rPr>
      </w:pPr>
    </w:p>
    <w:p w14:paraId="3117758C" w14:textId="77777777" w:rsidR="00D5659A" w:rsidRDefault="00D5659A" w:rsidP="00D5659A">
      <w:pPr>
        <w:tabs>
          <w:tab w:val="left" w:pos="7380"/>
        </w:tabs>
        <w:ind w:right="83"/>
        <w:rPr>
          <w:rFonts w:ascii="Arial Narrow" w:hAnsi="Arial Narrow"/>
        </w:rPr>
      </w:pPr>
    </w:p>
    <w:p w14:paraId="20686BB9" w14:textId="77777777" w:rsidR="00D5659A" w:rsidRDefault="00D5659A" w:rsidP="00D5659A">
      <w:pPr>
        <w:tabs>
          <w:tab w:val="left" w:pos="7380"/>
        </w:tabs>
        <w:ind w:right="83"/>
        <w:rPr>
          <w:rFonts w:ascii="Arial Narrow" w:hAnsi="Arial Narrow"/>
        </w:rPr>
      </w:pPr>
    </w:p>
    <w:p w14:paraId="60F9618F" w14:textId="77777777" w:rsidR="0089238A" w:rsidRPr="00006B8C" w:rsidRDefault="0089238A" w:rsidP="0089238A">
      <w:pPr>
        <w:jc w:val="center"/>
        <w:rPr>
          <w:rFonts w:ascii="Arial Narrow" w:hAnsi="Arial Narrow"/>
          <w:b/>
        </w:rPr>
      </w:pPr>
    </w:p>
    <w:sectPr w:rsidR="0089238A" w:rsidRPr="00006B8C" w:rsidSect="000E0A68">
      <w:headerReference w:type="default" r:id="rId22"/>
      <w:footerReference w:type="default" r:id="rId23"/>
      <w:headerReference w:type="first" r:id="rId24"/>
      <w:footerReference w:type="first" r:id="rId25"/>
      <w:pgSz w:w="11906" w:h="16838" w:code="9"/>
      <w:pgMar w:top="3119" w:right="1021" w:bottom="851" w:left="1021" w:header="851" w:footer="11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289C9" w14:textId="77777777" w:rsidR="003F4F7C" w:rsidRDefault="003F4F7C">
      <w:r>
        <w:separator/>
      </w:r>
    </w:p>
  </w:endnote>
  <w:endnote w:type="continuationSeparator" w:id="0">
    <w:p w14:paraId="4A52C9AC" w14:textId="77777777" w:rsidR="003F4F7C" w:rsidRDefault="003F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121199"/>
      <w:docPartObj>
        <w:docPartGallery w:val="Page Numbers (Bottom of Page)"/>
        <w:docPartUnique/>
      </w:docPartObj>
    </w:sdtPr>
    <w:sdtEndPr>
      <w:rPr>
        <w:rFonts w:ascii="Arial Narrow" w:hAnsi="Arial Narrow"/>
      </w:rPr>
    </w:sdtEndPr>
    <w:sdtContent>
      <w:p w14:paraId="47BE5E7A" w14:textId="77777777" w:rsidR="00E852A8" w:rsidRPr="00936DB7" w:rsidRDefault="00E852A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B836EA">
          <w:rPr>
            <w:rFonts w:ascii="Arial Narrow" w:hAnsi="Arial Narrow"/>
            <w:noProof/>
          </w:rPr>
          <w:t>21</w:t>
        </w:r>
        <w:r w:rsidRPr="00936DB7">
          <w:rPr>
            <w:rFonts w:ascii="Arial Narrow" w:hAnsi="Arial Narrow"/>
          </w:rPr>
          <w:fldChar w:fldCharType="end"/>
        </w:r>
      </w:p>
    </w:sdtContent>
  </w:sdt>
  <w:p w14:paraId="6D3B410A" w14:textId="77777777" w:rsidR="00E852A8" w:rsidRDefault="00E852A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93502" w14:textId="77777777" w:rsidR="00E852A8" w:rsidRPr="003B5B2F" w:rsidRDefault="00E852A8"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20735B21" w14:textId="77777777" w:rsidR="00E852A8" w:rsidRPr="003B5B2F" w:rsidRDefault="00E852A8"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5B34A23" wp14:editId="7A301C0B">
          <wp:simplePos x="0" y="0"/>
          <wp:positionH relativeFrom="margin">
            <wp:posOffset>0</wp:posOffset>
          </wp:positionH>
          <wp:positionV relativeFrom="margin">
            <wp:posOffset>7854150</wp:posOffset>
          </wp:positionV>
          <wp:extent cx="2499360" cy="744220"/>
          <wp:effectExtent l="19050" t="0" r="0" b="0"/>
          <wp:wrapSquare wrapText="bothSides"/>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744220"/>
                  </a:xfrm>
                  <a:prstGeom prst="rect">
                    <a:avLst/>
                  </a:prstGeom>
                </pic:spPr>
              </pic:pic>
            </a:graphicData>
          </a:graphic>
        </wp:anchor>
      </w:drawing>
    </w: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DEA7E" w14:textId="77777777" w:rsidR="003F4F7C" w:rsidRDefault="003F4F7C">
      <w:r>
        <w:separator/>
      </w:r>
    </w:p>
  </w:footnote>
  <w:footnote w:type="continuationSeparator" w:id="0">
    <w:p w14:paraId="68791D95" w14:textId="77777777" w:rsidR="003F4F7C" w:rsidRDefault="003F4F7C">
      <w:r>
        <w:continuationSeparator/>
      </w:r>
    </w:p>
  </w:footnote>
  <w:footnote w:id="1">
    <w:p w14:paraId="22B0D19A" w14:textId="77777777" w:rsidR="00E852A8" w:rsidRDefault="00E852A8" w:rsidP="0039286F">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73181" w14:textId="77777777" w:rsidR="00E852A8" w:rsidRDefault="00E852A8" w:rsidP="005371E3">
    <w:pPr>
      <w:jc w:val="right"/>
    </w:pPr>
    <w:r>
      <w:rPr>
        <w:noProof/>
      </w:rPr>
      <w:drawing>
        <wp:inline distT="0" distB="0" distL="0" distR="0" wp14:anchorId="265E87C6" wp14:editId="138B8BD4">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C2E88" w14:textId="77777777" w:rsidR="00E852A8" w:rsidRDefault="00E852A8" w:rsidP="00B06D1F">
    <w:pPr>
      <w:jc w:val="right"/>
    </w:pPr>
    <w:r w:rsidRPr="001A1938">
      <w:rPr>
        <w:noProof/>
      </w:rPr>
      <w:drawing>
        <wp:anchor distT="0" distB="0" distL="114300" distR="114300" simplePos="0" relativeHeight="251661312" behindDoc="1" locked="0" layoutInCell="1" allowOverlap="1" wp14:anchorId="6B7FEFC5" wp14:editId="261E5BC5">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4A96"/>
    <w:multiLevelType w:val="hybridMultilevel"/>
    <w:tmpl w:val="32B84B2A"/>
    <w:lvl w:ilvl="0" w:tplc="F3A212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6A75B6"/>
    <w:multiLevelType w:val="hybridMultilevel"/>
    <w:tmpl w:val="6D4ED816"/>
    <w:lvl w:ilvl="0" w:tplc="FCFC0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2A6A4B"/>
    <w:multiLevelType w:val="multilevel"/>
    <w:tmpl w:val="7C1CA230"/>
    <w:lvl w:ilvl="0">
      <w:start w:val="1"/>
      <w:numFmt w:val="decimal"/>
      <w:lvlText w:val="%1."/>
      <w:lvlJc w:val="left"/>
      <w:pPr>
        <w:tabs>
          <w:tab w:val="num" w:pos="360"/>
        </w:tabs>
        <w:ind w:left="360" w:hanging="360"/>
      </w:pPr>
      <w:rPr>
        <w:u w:val="singl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 w15:restartNumberingAfterBreak="0">
    <w:nsid w:val="09426ACC"/>
    <w:multiLevelType w:val="hybridMultilevel"/>
    <w:tmpl w:val="FFCE31D4"/>
    <w:lvl w:ilvl="0" w:tplc="C5E6AAE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0EE514C1"/>
    <w:multiLevelType w:val="hybridMultilevel"/>
    <w:tmpl w:val="0444FC0E"/>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55BA6"/>
    <w:multiLevelType w:val="hybridMultilevel"/>
    <w:tmpl w:val="0BE25500"/>
    <w:lvl w:ilvl="0" w:tplc="690A0BF0">
      <w:start w:val="10"/>
      <w:numFmt w:val="bullet"/>
      <w:lvlText w:val="-"/>
      <w:lvlJc w:val="left"/>
      <w:pPr>
        <w:ind w:left="720" w:hanging="360"/>
      </w:pPr>
      <w:rPr>
        <w:rFonts w:ascii="Arial Narrow" w:eastAsia="Times New Roman" w:hAnsi="Arial Narrow" w:cs="Times New Roman" w:hint="default"/>
        <w:b/>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6346B7"/>
    <w:multiLevelType w:val="hybridMultilevel"/>
    <w:tmpl w:val="FDBCD62E"/>
    <w:lvl w:ilvl="0" w:tplc="57A6D20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5D5315A"/>
    <w:multiLevelType w:val="hybridMultilevel"/>
    <w:tmpl w:val="81AC0E04"/>
    <w:lvl w:ilvl="0" w:tplc="1A58E33E">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B24F73"/>
    <w:multiLevelType w:val="hybridMultilevel"/>
    <w:tmpl w:val="B9D4A4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555EA"/>
    <w:multiLevelType w:val="hybridMultilevel"/>
    <w:tmpl w:val="7AD49492"/>
    <w:lvl w:ilvl="0" w:tplc="5072A9D2">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3F3EBB"/>
    <w:multiLevelType w:val="hybridMultilevel"/>
    <w:tmpl w:val="BD56F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586D65"/>
    <w:multiLevelType w:val="hybridMultilevel"/>
    <w:tmpl w:val="EA5A2732"/>
    <w:lvl w:ilvl="0" w:tplc="93D6F0A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2" w15:restartNumberingAfterBreak="0">
    <w:nsid w:val="3164747C"/>
    <w:multiLevelType w:val="hybridMultilevel"/>
    <w:tmpl w:val="24E49750"/>
    <w:lvl w:ilvl="0" w:tplc="4B463F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680E25"/>
    <w:multiLevelType w:val="hybridMultilevel"/>
    <w:tmpl w:val="95DE01E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21F21"/>
    <w:multiLevelType w:val="multilevel"/>
    <w:tmpl w:val="40E63EBC"/>
    <w:lvl w:ilvl="0">
      <w:start w:val="2"/>
      <w:numFmt w:val="decimal"/>
      <w:lvlText w:val="%1."/>
      <w:lvlJc w:val="left"/>
      <w:pPr>
        <w:tabs>
          <w:tab w:val="num" w:pos="284"/>
        </w:tabs>
        <w:ind w:left="284" w:hanging="284"/>
      </w:pPr>
    </w:lvl>
    <w:lvl w:ilvl="1">
      <w:start w:val="1"/>
      <w:numFmt w:val="decimal"/>
      <w:lvlText w:val="%1.%2."/>
      <w:lvlJc w:val="left"/>
      <w:pPr>
        <w:tabs>
          <w:tab w:val="num" w:pos="284"/>
        </w:tabs>
        <w:ind w:left="284" w:hanging="284"/>
      </w:pPr>
    </w:lvl>
    <w:lvl w:ilvl="2">
      <w:start w:val="1"/>
      <w:numFmt w:val="decimal"/>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9DB5156"/>
    <w:multiLevelType w:val="hybridMultilevel"/>
    <w:tmpl w:val="42922BD4"/>
    <w:lvl w:ilvl="0" w:tplc="AF0AC36C">
      <w:start w:val="1"/>
      <w:numFmt w:val="bullet"/>
      <w:lvlText w:val="-"/>
      <w:lvlJc w:val="left"/>
      <w:pPr>
        <w:ind w:left="720" w:hanging="360"/>
      </w:pPr>
      <w:rPr>
        <w:rFonts w:ascii="Arial" w:eastAsia="Times New Roman" w:hAnsi="Arial" w:cs="Arial" w:hint="default"/>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90573"/>
    <w:multiLevelType w:val="hybridMultilevel"/>
    <w:tmpl w:val="71E02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87C77C8"/>
    <w:multiLevelType w:val="hybridMultilevel"/>
    <w:tmpl w:val="14C079CA"/>
    <w:lvl w:ilvl="0" w:tplc="5068F5A2">
      <w:start w:val="1"/>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F756FF8"/>
    <w:multiLevelType w:val="hybridMultilevel"/>
    <w:tmpl w:val="007A9AD6"/>
    <w:lvl w:ilvl="0" w:tplc="04240005">
      <w:start w:val="1"/>
      <w:numFmt w:val="bullet"/>
      <w:lvlText w:val=""/>
      <w:lvlJc w:val="left"/>
      <w:pPr>
        <w:tabs>
          <w:tab w:val="num" w:pos="360"/>
        </w:tabs>
        <w:ind w:left="360" w:hanging="360"/>
      </w:pPr>
      <w:rPr>
        <w:rFonts w:ascii="Wingdings" w:hAnsi="Wingdings" w:hint="default"/>
      </w:rPr>
    </w:lvl>
    <w:lvl w:ilvl="1" w:tplc="62945340">
      <w:start w:val="1"/>
      <w:numFmt w:val="bullet"/>
      <w:lvlText w:val=""/>
      <w:lvlJc w:val="left"/>
      <w:pPr>
        <w:tabs>
          <w:tab w:val="num" w:pos="1080"/>
        </w:tabs>
        <w:ind w:left="1080" w:hanging="360"/>
      </w:pPr>
      <w:rPr>
        <w:rFonts w:ascii="Symbol" w:hAnsi="Symbol" w:hint="default"/>
        <w:b/>
        <w:i w:val="0"/>
        <w:shadow/>
        <w:emboss w:val="0"/>
        <w:imprint w:val="0"/>
        <w:sz w:val="14"/>
        <w:szCs w:val="14"/>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A6471C2"/>
    <w:multiLevelType w:val="hybridMultilevel"/>
    <w:tmpl w:val="C13C8D10"/>
    <w:lvl w:ilvl="0" w:tplc="F8568DA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15:restartNumberingAfterBreak="0">
    <w:nsid w:val="5BFE6948"/>
    <w:multiLevelType w:val="hybridMultilevel"/>
    <w:tmpl w:val="6146428C"/>
    <w:lvl w:ilvl="0" w:tplc="DF960E3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17178"/>
    <w:multiLevelType w:val="hybridMultilevel"/>
    <w:tmpl w:val="509E1248"/>
    <w:lvl w:ilvl="0" w:tplc="BD1ED4B0">
      <w:start w:val="1"/>
      <w:numFmt w:val="decimal"/>
      <w:lvlText w:val="%1."/>
      <w:lvlJc w:val="left"/>
      <w:pPr>
        <w:tabs>
          <w:tab w:val="num" w:pos="720"/>
        </w:tabs>
        <w:ind w:left="720" w:hanging="360"/>
      </w:pPr>
      <w:rPr>
        <w:b/>
        <w:i w:val="0"/>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7D935D6"/>
    <w:multiLevelType w:val="hybridMultilevel"/>
    <w:tmpl w:val="18BAE6B8"/>
    <w:lvl w:ilvl="0" w:tplc="B9BE5ED0">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5" w15:restartNumberingAfterBreak="0">
    <w:nsid w:val="6B9161A5"/>
    <w:multiLevelType w:val="hybridMultilevel"/>
    <w:tmpl w:val="47248550"/>
    <w:lvl w:ilvl="0" w:tplc="63A068A0">
      <w:start w:val="1"/>
      <w:numFmt w:val="decimal"/>
      <w:lvlText w:val="(%1)"/>
      <w:lvlJc w:val="left"/>
      <w:pPr>
        <w:ind w:left="720" w:hanging="360"/>
      </w:pPr>
      <w:rPr>
        <w:i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2A619BA"/>
    <w:multiLevelType w:val="hybridMultilevel"/>
    <w:tmpl w:val="5DCCCD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D73F8C"/>
    <w:multiLevelType w:val="hybridMultilevel"/>
    <w:tmpl w:val="B8D429D6"/>
    <w:lvl w:ilvl="0" w:tplc="FD88E5D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99472D"/>
    <w:multiLevelType w:val="hybridMultilevel"/>
    <w:tmpl w:val="A97ED3B0"/>
    <w:lvl w:ilvl="0" w:tplc="DF960E3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1846D5"/>
    <w:multiLevelType w:val="hybridMultilevel"/>
    <w:tmpl w:val="6E7E2FEE"/>
    <w:lvl w:ilvl="0" w:tplc="B45CB59A">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2" w15:restartNumberingAfterBreak="0">
    <w:nsid w:val="76196E30"/>
    <w:multiLevelType w:val="hybridMultilevel"/>
    <w:tmpl w:val="B52CED92"/>
    <w:lvl w:ilvl="0" w:tplc="87B80A0E">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A757CC"/>
    <w:multiLevelType w:val="hybridMultilevel"/>
    <w:tmpl w:val="1062FAC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1"/>
  </w:num>
  <w:num w:numId="4">
    <w:abstractNumId w:val="35"/>
  </w:num>
  <w:num w:numId="5">
    <w:abstractNumId w:val="37"/>
  </w:num>
  <w:num w:numId="6">
    <w:abstractNumId w:val="55"/>
  </w:num>
  <w:num w:numId="7">
    <w:abstractNumId w:val="40"/>
  </w:num>
  <w:num w:numId="8">
    <w:abstractNumId w:val="1"/>
  </w:num>
  <w:num w:numId="9">
    <w:abstractNumId w:val="43"/>
  </w:num>
  <w:num w:numId="10">
    <w:abstractNumId w:val="54"/>
  </w:num>
  <w:num w:numId="11">
    <w:abstractNumId w:val="28"/>
  </w:num>
  <w:num w:numId="12">
    <w:abstractNumId w:val="41"/>
  </w:num>
  <w:num w:numId="13">
    <w:abstractNumId w:val="19"/>
  </w:num>
  <w:num w:numId="14">
    <w:abstractNumId w:val="46"/>
  </w:num>
  <w:num w:numId="15">
    <w:abstractNumId w:val="4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5"/>
  </w:num>
  <w:num w:numId="23">
    <w:abstractNumId w:val="47"/>
  </w:num>
  <w:num w:numId="24">
    <w:abstractNumId w:val="50"/>
  </w:num>
  <w:num w:numId="25">
    <w:abstractNumId w:val="33"/>
  </w:num>
  <w:num w:numId="26">
    <w:abstractNumId w:val="15"/>
  </w:num>
  <w:num w:numId="27">
    <w:abstractNumId w:val="9"/>
  </w:num>
  <w:num w:numId="28">
    <w:abstractNumId w:val="13"/>
  </w:num>
  <w:num w:numId="29">
    <w:abstractNumId w:val="8"/>
  </w:num>
  <w:num w:numId="30">
    <w:abstractNumId w:val="29"/>
  </w:num>
  <w:num w:numId="31">
    <w:abstractNumId w:val="39"/>
  </w:num>
  <w:num w:numId="32">
    <w:abstractNumId w:val="25"/>
  </w:num>
  <w:num w:numId="33">
    <w:abstractNumId w:val="6"/>
  </w:num>
  <w:num w:numId="34">
    <w:abstractNumId w:val="52"/>
  </w:num>
  <w:num w:numId="35">
    <w:abstractNumId w:val="23"/>
  </w:num>
  <w:num w:numId="36">
    <w:abstractNumId w:val="49"/>
  </w:num>
  <w:num w:numId="37">
    <w:abstractNumId w:val="2"/>
  </w:num>
  <w:num w:numId="38">
    <w:abstractNumId w:val="20"/>
  </w:num>
  <w:num w:numId="39">
    <w:abstractNumId w:val="0"/>
  </w:num>
  <w:num w:numId="40">
    <w:abstractNumId w:val="22"/>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num>
  <w:num w:numId="4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36"/>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num>
  <w:num w:numId="58">
    <w:abstractNumId w:val="27"/>
  </w:num>
  <w:num w:numId="59">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02BDF"/>
    <w:rsid w:val="00004744"/>
    <w:rsid w:val="0001200B"/>
    <w:rsid w:val="000134C7"/>
    <w:rsid w:val="000146C3"/>
    <w:rsid w:val="00016D9B"/>
    <w:rsid w:val="000177F7"/>
    <w:rsid w:val="00023433"/>
    <w:rsid w:val="00024502"/>
    <w:rsid w:val="00027789"/>
    <w:rsid w:val="0003103E"/>
    <w:rsid w:val="00032867"/>
    <w:rsid w:val="000336C2"/>
    <w:rsid w:val="00042CA7"/>
    <w:rsid w:val="00050DC5"/>
    <w:rsid w:val="000527F7"/>
    <w:rsid w:val="000533CE"/>
    <w:rsid w:val="00053B21"/>
    <w:rsid w:val="0005441B"/>
    <w:rsid w:val="000610C4"/>
    <w:rsid w:val="00063E99"/>
    <w:rsid w:val="00064D50"/>
    <w:rsid w:val="00066B0A"/>
    <w:rsid w:val="00066E96"/>
    <w:rsid w:val="00070992"/>
    <w:rsid w:val="0007370C"/>
    <w:rsid w:val="00073873"/>
    <w:rsid w:val="00075771"/>
    <w:rsid w:val="00080E59"/>
    <w:rsid w:val="00081AEC"/>
    <w:rsid w:val="00081DB4"/>
    <w:rsid w:val="00084E3D"/>
    <w:rsid w:val="00085677"/>
    <w:rsid w:val="00087373"/>
    <w:rsid w:val="00087512"/>
    <w:rsid w:val="000947A9"/>
    <w:rsid w:val="00094AF4"/>
    <w:rsid w:val="000967F6"/>
    <w:rsid w:val="00096E28"/>
    <w:rsid w:val="00097F84"/>
    <w:rsid w:val="000A071E"/>
    <w:rsid w:val="000A142D"/>
    <w:rsid w:val="000A1630"/>
    <w:rsid w:val="000A4D83"/>
    <w:rsid w:val="000A7797"/>
    <w:rsid w:val="000B1A5F"/>
    <w:rsid w:val="000B22BB"/>
    <w:rsid w:val="000B2C3F"/>
    <w:rsid w:val="000B2D8A"/>
    <w:rsid w:val="000B6763"/>
    <w:rsid w:val="000C03A7"/>
    <w:rsid w:val="000C1C1D"/>
    <w:rsid w:val="000C24B0"/>
    <w:rsid w:val="000C58AB"/>
    <w:rsid w:val="000C6A30"/>
    <w:rsid w:val="000D0DAA"/>
    <w:rsid w:val="000D5A5C"/>
    <w:rsid w:val="000D62EE"/>
    <w:rsid w:val="000D630A"/>
    <w:rsid w:val="000D65F7"/>
    <w:rsid w:val="000D7A56"/>
    <w:rsid w:val="000E0A68"/>
    <w:rsid w:val="000E1F7C"/>
    <w:rsid w:val="000E399A"/>
    <w:rsid w:val="000E6DAC"/>
    <w:rsid w:val="000E71C0"/>
    <w:rsid w:val="000E7838"/>
    <w:rsid w:val="000F0230"/>
    <w:rsid w:val="000F06E7"/>
    <w:rsid w:val="000F4318"/>
    <w:rsid w:val="000F732A"/>
    <w:rsid w:val="0010273A"/>
    <w:rsid w:val="001038D2"/>
    <w:rsid w:val="00104D3D"/>
    <w:rsid w:val="00106D73"/>
    <w:rsid w:val="00106DB7"/>
    <w:rsid w:val="00110A8F"/>
    <w:rsid w:val="001110B3"/>
    <w:rsid w:val="001112B8"/>
    <w:rsid w:val="00115788"/>
    <w:rsid w:val="00117685"/>
    <w:rsid w:val="0011789F"/>
    <w:rsid w:val="00117B70"/>
    <w:rsid w:val="00117FDD"/>
    <w:rsid w:val="0012183F"/>
    <w:rsid w:val="00123D39"/>
    <w:rsid w:val="001242B9"/>
    <w:rsid w:val="00124BA4"/>
    <w:rsid w:val="001265DD"/>
    <w:rsid w:val="0012692C"/>
    <w:rsid w:val="001302EC"/>
    <w:rsid w:val="001305B7"/>
    <w:rsid w:val="00133113"/>
    <w:rsid w:val="00133196"/>
    <w:rsid w:val="0013383E"/>
    <w:rsid w:val="00134421"/>
    <w:rsid w:val="00143438"/>
    <w:rsid w:val="00146B7E"/>
    <w:rsid w:val="001473BA"/>
    <w:rsid w:val="00147E16"/>
    <w:rsid w:val="00151A86"/>
    <w:rsid w:val="00152B48"/>
    <w:rsid w:val="00152ECD"/>
    <w:rsid w:val="00153641"/>
    <w:rsid w:val="00156BDE"/>
    <w:rsid w:val="00160796"/>
    <w:rsid w:val="00160EC2"/>
    <w:rsid w:val="0016153D"/>
    <w:rsid w:val="00161F3A"/>
    <w:rsid w:val="00162A90"/>
    <w:rsid w:val="00162DF8"/>
    <w:rsid w:val="00163462"/>
    <w:rsid w:val="00164132"/>
    <w:rsid w:val="001666D9"/>
    <w:rsid w:val="00171922"/>
    <w:rsid w:val="00174C6B"/>
    <w:rsid w:val="00175FA2"/>
    <w:rsid w:val="00177091"/>
    <w:rsid w:val="00177A4D"/>
    <w:rsid w:val="00177B9E"/>
    <w:rsid w:val="0018120A"/>
    <w:rsid w:val="00181FD7"/>
    <w:rsid w:val="00182830"/>
    <w:rsid w:val="00182CA6"/>
    <w:rsid w:val="001833CD"/>
    <w:rsid w:val="0018586D"/>
    <w:rsid w:val="00185B57"/>
    <w:rsid w:val="00185FAB"/>
    <w:rsid w:val="00186ACB"/>
    <w:rsid w:val="0019380F"/>
    <w:rsid w:val="001A1938"/>
    <w:rsid w:val="001A198F"/>
    <w:rsid w:val="001A2553"/>
    <w:rsid w:val="001A3891"/>
    <w:rsid w:val="001A4824"/>
    <w:rsid w:val="001A4CE9"/>
    <w:rsid w:val="001A69A1"/>
    <w:rsid w:val="001B0373"/>
    <w:rsid w:val="001C2555"/>
    <w:rsid w:val="001C2B9A"/>
    <w:rsid w:val="001C37F7"/>
    <w:rsid w:val="001D0094"/>
    <w:rsid w:val="001D0A56"/>
    <w:rsid w:val="001D0DCF"/>
    <w:rsid w:val="001D2286"/>
    <w:rsid w:val="001D4814"/>
    <w:rsid w:val="001E2019"/>
    <w:rsid w:val="001E34FA"/>
    <w:rsid w:val="001E4EC3"/>
    <w:rsid w:val="001E6790"/>
    <w:rsid w:val="001E68BE"/>
    <w:rsid w:val="001E68D7"/>
    <w:rsid w:val="001E7D99"/>
    <w:rsid w:val="001F03D1"/>
    <w:rsid w:val="001F103E"/>
    <w:rsid w:val="001F17DD"/>
    <w:rsid w:val="001F22D1"/>
    <w:rsid w:val="001F25F6"/>
    <w:rsid w:val="001F2E01"/>
    <w:rsid w:val="001F4832"/>
    <w:rsid w:val="001F4857"/>
    <w:rsid w:val="001F4C04"/>
    <w:rsid w:val="001F52A1"/>
    <w:rsid w:val="001F57E0"/>
    <w:rsid w:val="001F6BAE"/>
    <w:rsid w:val="001F7050"/>
    <w:rsid w:val="002021D9"/>
    <w:rsid w:val="00202F7C"/>
    <w:rsid w:val="002033BF"/>
    <w:rsid w:val="002051CE"/>
    <w:rsid w:val="00206119"/>
    <w:rsid w:val="00207049"/>
    <w:rsid w:val="00207758"/>
    <w:rsid w:val="00210D91"/>
    <w:rsid w:val="00211133"/>
    <w:rsid w:val="0021262D"/>
    <w:rsid w:val="0021707C"/>
    <w:rsid w:val="00220E1B"/>
    <w:rsid w:val="002242B9"/>
    <w:rsid w:val="00224C51"/>
    <w:rsid w:val="00231823"/>
    <w:rsid w:val="00233B23"/>
    <w:rsid w:val="00234543"/>
    <w:rsid w:val="00234FD9"/>
    <w:rsid w:val="002370B0"/>
    <w:rsid w:val="002420F7"/>
    <w:rsid w:val="002436C2"/>
    <w:rsid w:val="00243E61"/>
    <w:rsid w:val="00245340"/>
    <w:rsid w:val="00245F66"/>
    <w:rsid w:val="00246344"/>
    <w:rsid w:val="00247932"/>
    <w:rsid w:val="00247B4C"/>
    <w:rsid w:val="00250BEE"/>
    <w:rsid w:val="002526FF"/>
    <w:rsid w:val="00252D95"/>
    <w:rsid w:val="00253805"/>
    <w:rsid w:val="00253B01"/>
    <w:rsid w:val="00255455"/>
    <w:rsid w:val="0026303D"/>
    <w:rsid w:val="002641E9"/>
    <w:rsid w:val="002649BA"/>
    <w:rsid w:val="002653EB"/>
    <w:rsid w:val="00266E3A"/>
    <w:rsid w:val="00271C14"/>
    <w:rsid w:val="00271CC8"/>
    <w:rsid w:val="00272FA8"/>
    <w:rsid w:val="00276A50"/>
    <w:rsid w:val="00284699"/>
    <w:rsid w:val="002855A4"/>
    <w:rsid w:val="00290FC1"/>
    <w:rsid w:val="002935B1"/>
    <w:rsid w:val="00293766"/>
    <w:rsid w:val="002957AC"/>
    <w:rsid w:val="00295D75"/>
    <w:rsid w:val="00295DCA"/>
    <w:rsid w:val="00297477"/>
    <w:rsid w:val="002976F7"/>
    <w:rsid w:val="002A3171"/>
    <w:rsid w:val="002A4EEA"/>
    <w:rsid w:val="002A5C5C"/>
    <w:rsid w:val="002B6F3B"/>
    <w:rsid w:val="002B73E4"/>
    <w:rsid w:val="002B7C37"/>
    <w:rsid w:val="002C003B"/>
    <w:rsid w:val="002C30A2"/>
    <w:rsid w:val="002C4263"/>
    <w:rsid w:val="002C77EF"/>
    <w:rsid w:val="002D0431"/>
    <w:rsid w:val="002D0E4C"/>
    <w:rsid w:val="002D5626"/>
    <w:rsid w:val="002D7AC5"/>
    <w:rsid w:val="002E141A"/>
    <w:rsid w:val="002E144C"/>
    <w:rsid w:val="002E2B5D"/>
    <w:rsid w:val="002E46F4"/>
    <w:rsid w:val="002E6594"/>
    <w:rsid w:val="002E67BD"/>
    <w:rsid w:val="002E7F7B"/>
    <w:rsid w:val="002F0527"/>
    <w:rsid w:val="002F2F55"/>
    <w:rsid w:val="0030068F"/>
    <w:rsid w:val="00301BC7"/>
    <w:rsid w:val="00303801"/>
    <w:rsid w:val="003051A9"/>
    <w:rsid w:val="003070B8"/>
    <w:rsid w:val="00312E98"/>
    <w:rsid w:val="003134F0"/>
    <w:rsid w:val="0031386F"/>
    <w:rsid w:val="003153BD"/>
    <w:rsid w:val="00315978"/>
    <w:rsid w:val="003159F4"/>
    <w:rsid w:val="003219E1"/>
    <w:rsid w:val="00324FA1"/>
    <w:rsid w:val="0032595E"/>
    <w:rsid w:val="00327B93"/>
    <w:rsid w:val="00330165"/>
    <w:rsid w:val="00330799"/>
    <w:rsid w:val="00331B24"/>
    <w:rsid w:val="00333B4C"/>
    <w:rsid w:val="00336235"/>
    <w:rsid w:val="00337978"/>
    <w:rsid w:val="00340FBC"/>
    <w:rsid w:val="0034300C"/>
    <w:rsid w:val="003433B0"/>
    <w:rsid w:val="00343F50"/>
    <w:rsid w:val="00346A4B"/>
    <w:rsid w:val="00352D97"/>
    <w:rsid w:val="00353469"/>
    <w:rsid w:val="00354447"/>
    <w:rsid w:val="003555BE"/>
    <w:rsid w:val="00356802"/>
    <w:rsid w:val="003601E8"/>
    <w:rsid w:val="00363860"/>
    <w:rsid w:val="0036513D"/>
    <w:rsid w:val="00365BE0"/>
    <w:rsid w:val="00366FFE"/>
    <w:rsid w:val="00370F9A"/>
    <w:rsid w:val="00372EC8"/>
    <w:rsid w:val="00382F36"/>
    <w:rsid w:val="00383EE8"/>
    <w:rsid w:val="003860D8"/>
    <w:rsid w:val="0039286F"/>
    <w:rsid w:val="00392C44"/>
    <w:rsid w:val="00393130"/>
    <w:rsid w:val="00393F37"/>
    <w:rsid w:val="00394A7D"/>
    <w:rsid w:val="0039706C"/>
    <w:rsid w:val="00397E81"/>
    <w:rsid w:val="00397FA9"/>
    <w:rsid w:val="003A01D7"/>
    <w:rsid w:val="003A12A6"/>
    <w:rsid w:val="003A12D2"/>
    <w:rsid w:val="003A283E"/>
    <w:rsid w:val="003A36A0"/>
    <w:rsid w:val="003A3DA6"/>
    <w:rsid w:val="003A577D"/>
    <w:rsid w:val="003A71C8"/>
    <w:rsid w:val="003B0547"/>
    <w:rsid w:val="003B0F91"/>
    <w:rsid w:val="003B34AD"/>
    <w:rsid w:val="003B3C3E"/>
    <w:rsid w:val="003B5B2F"/>
    <w:rsid w:val="003B7E67"/>
    <w:rsid w:val="003C1F9A"/>
    <w:rsid w:val="003C2C7D"/>
    <w:rsid w:val="003C4C8A"/>
    <w:rsid w:val="003D3C2B"/>
    <w:rsid w:val="003D4974"/>
    <w:rsid w:val="003D5212"/>
    <w:rsid w:val="003D6AA2"/>
    <w:rsid w:val="003E2FC4"/>
    <w:rsid w:val="003E3A07"/>
    <w:rsid w:val="003E4115"/>
    <w:rsid w:val="003E5EF0"/>
    <w:rsid w:val="003E62B1"/>
    <w:rsid w:val="003F0A96"/>
    <w:rsid w:val="003F20FA"/>
    <w:rsid w:val="003F46C2"/>
    <w:rsid w:val="003F49C7"/>
    <w:rsid w:val="003F4F7C"/>
    <w:rsid w:val="003F5BC6"/>
    <w:rsid w:val="003F7305"/>
    <w:rsid w:val="003F7338"/>
    <w:rsid w:val="003F7F60"/>
    <w:rsid w:val="0040143B"/>
    <w:rsid w:val="004016E5"/>
    <w:rsid w:val="00402F85"/>
    <w:rsid w:val="00405EB3"/>
    <w:rsid w:val="00411AFF"/>
    <w:rsid w:val="00414A25"/>
    <w:rsid w:val="004154FF"/>
    <w:rsid w:val="00417053"/>
    <w:rsid w:val="00417B19"/>
    <w:rsid w:val="0042012F"/>
    <w:rsid w:val="00421A0F"/>
    <w:rsid w:val="00421F3A"/>
    <w:rsid w:val="00423A6A"/>
    <w:rsid w:val="004363A1"/>
    <w:rsid w:val="004375A3"/>
    <w:rsid w:val="00437863"/>
    <w:rsid w:val="00444E55"/>
    <w:rsid w:val="004455E0"/>
    <w:rsid w:val="0044604F"/>
    <w:rsid w:val="00451046"/>
    <w:rsid w:val="00451D54"/>
    <w:rsid w:val="004523D0"/>
    <w:rsid w:val="00456A50"/>
    <w:rsid w:val="004653FA"/>
    <w:rsid w:val="0046559C"/>
    <w:rsid w:val="00466D06"/>
    <w:rsid w:val="00473304"/>
    <w:rsid w:val="004743A8"/>
    <w:rsid w:val="00475BDD"/>
    <w:rsid w:val="00476188"/>
    <w:rsid w:val="0047760C"/>
    <w:rsid w:val="00477DF9"/>
    <w:rsid w:val="00481A1F"/>
    <w:rsid w:val="004838B3"/>
    <w:rsid w:val="00486342"/>
    <w:rsid w:val="00486424"/>
    <w:rsid w:val="00491C11"/>
    <w:rsid w:val="00491E79"/>
    <w:rsid w:val="00493461"/>
    <w:rsid w:val="004A06D5"/>
    <w:rsid w:val="004A46E9"/>
    <w:rsid w:val="004A58EF"/>
    <w:rsid w:val="004A5A2B"/>
    <w:rsid w:val="004A713A"/>
    <w:rsid w:val="004A7A49"/>
    <w:rsid w:val="004B11DB"/>
    <w:rsid w:val="004B2413"/>
    <w:rsid w:val="004B2D64"/>
    <w:rsid w:val="004B47E8"/>
    <w:rsid w:val="004B62DE"/>
    <w:rsid w:val="004B75F7"/>
    <w:rsid w:val="004C16CF"/>
    <w:rsid w:val="004C48DA"/>
    <w:rsid w:val="004D2B54"/>
    <w:rsid w:val="004D2B5F"/>
    <w:rsid w:val="004D36CD"/>
    <w:rsid w:val="004D403C"/>
    <w:rsid w:val="004D6EED"/>
    <w:rsid w:val="004E0AEB"/>
    <w:rsid w:val="004E314C"/>
    <w:rsid w:val="004E640C"/>
    <w:rsid w:val="004F04FD"/>
    <w:rsid w:val="004F4B77"/>
    <w:rsid w:val="004F4FED"/>
    <w:rsid w:val="004F5611"/>
    <w:rsid w:val="004F6EA3"/>
    <w:rsid w:val="00500893"/>
    <w:rsid w:val="005021BA"/>
    <w:rsid w:val="0050306D"/>
    <w:rsid w:val="005034EA"/>
    <w:rsid w:val="0050385F"/>
    <w:rsid w:val="005046DD"/>
    <w:rsid w:val="00504FA5"/>
    <w:rsid w:val="00510CA8"/>
    <w:rsid w:val="00517F23"/>
    <w:rsid w:val="0052184F"/>
    <w:rsid w:val="00523DAE"/>
    <w:rsid w:val="005240F0"/>
    <w:rsid w:val="00526E97"/>
    <w:rsid w:val="00530B5F"/>
    <w:rsid w:val="00531604"/>
    <w:rsid w:val="005317A1"/>
    <w:rsid w:val="0053183F"/>
    <w:rsid w:val="0053430F"/>
    <w:rsid w:val="00534A82"/>
    <w:rsid w:val="00535B85"/>
    <w:rsid w:val="005371E3"/>
    <w:rsid w:val="005371E7"/>
    <w:rsid w:val="00537587"/>
    <w:rsid w:val="0054397F"/>
    <w:rsid w:val="00544E67"/>
    <w:rsid w:val="005472D2"/>
    <w:rsid w:val="00547424"/>
    <w:rsid w:val="00550E8D"/>
    <w:rsid w:val="00553C90"/>
    <w:rsid w:val="0055429C"/>
    <w:rsid w:val="00555692"/>
    <w:rsid w:val="0056101B"/>
    <w:rsid w:val="005651D7"/>
    <w:rsid w:val="0056682E"/>
    <w:rsid w:val="00566C8E"/>
    <w:rsid w:val="00566D9E"/>
    <w:rsid w:val="00572F43"/>
    <w:rsid w:val="00573CC6"/>
    <w:rsid w:val="00573E0C"/>
    <w:rsid w:val="00574074"/>
    <w:rsid w:val="00574597"/>
    <w:rsid w:val="005745C2"/>
    <w:rsid w:val="005823E7"/>
    <w:rsid w:val="0058346D"/>
    <w:rsid w:val="00591137"/>
    <w:rsid w:val="00592388"/>
    <w:rsid w:val="005928C5"/>
    <w:rsid w:val="00595FFA"/>
    <w:rsid w:val="005974CA"/>
    <w:rsid w:val="005A1B75"/>
    <w:rsid w:val="005A1F16"/>
    <w:rsid w:val="005A21A6"/>
    <w:rsid w:val="005A2224"/>
    <w:rsid w:val="005A2FF1"/>
    <w:rsid w:val="005A4943"/>
    <w:rsid w:val="005A5942"/>
    <w:rsid w:val="005A6E73"/>
    <w:rsid w:val="005B00EB"/>
    <w:rsid w:val="005B0509"/>
    <w:rsid w:val="005B5B89"/>
    <w:rsid w:val="005B7B74"/>
    <w:rsid w:val="005C1338"/>
    <w:rsid w:val="005C19A4"/>
    <w:rsid w:val="005C2A16"/>
    <w:rsid w:val="005D026F"/>
    <w:rsid w:val="005D07AE"/>
    <w:rsid w:val="005D0DB7"/>
    <w:rsid w:val="005D2365"/>
    <w:rsid w:val="005D7ABD"/>
    <w:rsid w:val="005E0406"/>
    <w:rsid w:val="005E10A2"/>
    <w:rsid w:val="005E13AB"/>
    <w:rsid w:val="005E25BD"/>
    <w:rsid w:val="005E506D"/>
    <w:rsid w:val="005F0DC9"/>
    <w:rsid w:val="005F1107"/>
    <w:rsid w:val="005F1398"/>
    <w:rsid w:val="005F48A9"/>
    <w:rsid w:val="00605F79"/>
    <w:rsid w:val="0060797C"/>
    <w:rsid w:val="00610043"/>
    <w:rsid w:val="00610BFA"/>
    <w:rsid w:val="006111FB"/>
    <w:rsid w:val="00612486"/>
    <w:rsid w:val="006129E2"/>
    <w:rsid w:val="00612ECC"/>
    <w:rsid w:val="00616899"/>
    <w:rsid w:val="00617567"/>
    <w:rsid w:val="00620336"/>
    <w:rsid w:val="006214FA"/>
    <w:rsid w:val="00621669"/>
    <w:rsid w:val="006324C2"/>
    <w:rsid w:val="00632F45"/>
    <w:rsid w:val="00633ABC"/>
    <w:rsid w:val="00633CFA"/>
    <w:rsid w:val="0063585F"/>
    <w:rsid w:val="0063655F"/>
    <w:rsid w:val="00636ABE"/>
    <w:rsid w:val="00640A96"/>
    <w:rsid w:val="00641CA4"/>
    <w:rsid w:val="00643EF8"/>
    <w:rsid w:val="00644251"/>
    <w:rsid w:val="006443D4"/>
    <w:rsid w:val="006456C5"/>
    <w:rsid w:val="00651BF1"/>
    <w:rsid w:val="006568DF"/>
    <w:rsid w:val="00657565"/>
    <w:rsid w:val="006612DC"/>
    <w:rsid w:val="00665E71"/>
    <w:rsid w:val="00670EEA"/>
    <w:rsid w:val="006710C3"/>
    <w:rsid w:val="006726FE"/>
    <w:rsid w:val="00673695"/>
    <w:rsid w:val="00673ED2"/>
    <w:rsid w:val="00674097"/>
    <w:rsid w:val="00675C34"/>
    <w:rsid w:val="0068081F"/>
    <w:rsid w:val="006819FB"/>
    <w:rsid w:val="00684C91"/>
    <w:rsid w:val="00685310"/>
    <w:rsid w:val="006861AE"/>
    <w:rsid w:val="006874FD"/>
    <w:rsid w:val="00690907"/>
    <w:rsid w:val="00692A84"/>
    <w:rsid w:val="00693061"/>
    <w:rsid w:val="006932AD"/>
    <w:rsid w:val="006A2CC9"/>
    <w:rsid w:val="006A4B51"/>
    <w:rsid w:val="006A68AC"/>
    <w:rsid w:val="006A6990"/>
    <w:rsid w:val="006A69EE"/>
    <w:rsid w:val="006B327D"/>
    <w:rsid w:val="006C1395"/>
    <w:rsid w:val="006C151F"/>
    <w:rsid w:val="006C17D5"/>
    <w:rsid w:val="006C4D4C"/>
    <w:rsid w:val="006C4F67"/>
    <w:rsid w:val="006C534C"/>
    <w:rsid w:val="006D2EBF"/>
    <w:rsid w:val="006D3D95"/>
    <w:rsid w:val="006D553F"/>
    <w:rsid w:val="006D6DA3"/>
    <w:rsid w:val="006D73EE"/>
    <w:rsid w:val="006D78B2"/>
    <w:rsid w:val="006D7A69"/>
    <w:rsid w:val="006E2B09"/>
    <w:rsid w:val="006E2F8F"/>
    <w:rsid w:val="006E3348"/>
    <w:rsid w:val="006E4E69"/>
    <w:rsid w:val="006E7F00"/>
    <w:rsid w:val="006F0DB0"/>
    <w:rsid w:val="006F28A7"/>
    <w:rsid w:val="006F6E6F"/>
    <w:rsid w:val="007007FB"/>
    <w:rsid w:val="00700C33"/>
    <w:rsid w:val="00704B01"/>
    <w:rsid w:val="0070628A"/>
    <w:rsid w:val="007068A1"/>
    <w:rsid w:val="00706AA1"/>
    <w:rsid w:val="00706F9D"/>
    <w:rsid w:val="00707771"/>
    <w:rsid w:val="00720902"/>
    <w:rsid w:val="00721A0A"/>
    <w:rsid w:val="00722516"/>
    <w:rsid w:val="00723440"/>
    <w:rsid w:val="00724E0F"/>
    <w:rsid w:val="007253FA"/>
    <w:rsid w:val="00727203"/>
    <w:rsid w:val="007303A6"/>
    <w:rsid w:val="0073074A"/>
    <w:rsid w:val="00730E61"/>
    <w:rsid w:val="00731A20"/>
    <w:rsid w:val="00731FEC"/>
    <w:rsid w:val="0073381A"/>
    <w:rsid w:val="00734336"/>
    <w:rsid w:val="00734715"/>
    <w:rsid w:val="007372FB"/>
    <w:rsid w:val="0074139D"/>
    <w:rsid w:val="00744357"/>
    <w:rsid w:val="007451F6"/>
    <w:rsid w:val="00745F2B"/>
    <w:rsid w:val="00747A62"/>
    <w:rsid w:val="00750021"/>
    <w:rsid w:val="007508E5"/>
    <w:rsid w:val="0075429E"/>
    <w:rsid w:val="00756648"/>
    <w:rsid w:val="00760F2F"/>
    <w:rsid w:val="007616D3"/>
    <w:rsid w:val="00763983"/>
    <w:rsid w:val="00764815"/>
    <w:rsid w:val="0076533D"/>
    <w:rsid w:val="00765A1A"/>
    <w:rsid w:val="007672FC"/>
    <w:rsid w:val="00767E22"/>
    <w:rsid w:val="00767FBE"/>
    <w:rsid w:val="00772819"/>
    <w:rsid w:val="00772BFF"/>
    <w:rsid w:val="00774302"/>
    <w:rsid w:val="00775D58"/>
    <w:rsid w:val="00777606"/>
    <w:rsid w:val="00781D7F"/>
    <w:rsid w:val="0078234D"/>
    <w:rsid w:val="00782AD4"/>
    <w:rsid w:val="00786AD6"/>
    <w:rsid w:val="007918A4"/>
    <w:rsid w:val="0079566E"/>
    <w:rsid w:val="007957A6"/>
    <w:rsid w:val="007A0A63"/>
    <w:rsid w:val="007A2782"/>
    <w:rsid w:val="007A300D"/>
    <w:rsid w:val="007A384E"/>
    <w:rsid w:val="007A4A64"/>
    <w:rsid w:val="007A4F1E"/>
    <w:rsid w:val="007A6E21"/>
    <w:rsid w:val="007B1C70"/>
    <w:rsid w:val="007B20D4"/>
    <w:rsid w:val="007B2DA7"/>
    <w:rsid w:val="007B2F63"/>
    <w:rsid w:val="007B6630"/>
    <w:rsid w:val="007B7A5D"/>
    <w:rsid w:val="007B7FC0"/>
    <w:rsid w:val="007C2CED"/>
    <w:rsid w:val="007C3B16"/>
    <w:rsid w:val="007C742D"/>
    <w:rsid w:val="007C7A99"/>
    <w:rsid w:val="007D2492"/>
    <w:rsid w:val="007D415D"/>
    <w:rsid w:val="007D5A84"/>
    <w:rsid w:val="007D5C1A"/>
    <w:rsid w:val="007D753A"/>
    <w:rsid w:val="007E05D8"/>
    <w:rsid w:val="007E089A"/>
    <w:rsid w:val="007E0D54"/>
    <w:rsid w:val="007E4661"/>
    <w:rsid w:val="007E485E"/>
    <w:rsid w:val="007E6140"/>
    <w:rsid w:val="007F0EF7"/>
    <w:rsid w:val="007F1B14"/>
    <w:rsid w:val="007F231E"/>
    <w:rsid w:val="007F35B6"/>
    <w:rsid w:val="007F3807"/>
    <w:rsid w:val="007F4D51"/>
    <w:rsid w:val="007F5428"/>
    <w:rsid w:val="00800E1E"/>
    <w:rsid w:val="008014AF"/>
    <w:rsid w:val="00801CB4"/>
    <w:rsid w:val="00803066"/>
    <w:rsid w:val="00804AA9"/>
    <w:rsid w:val="00804EB5"/>
    <w:rsid w:val="008061CD"/>
    <w:rsid w:val="008075D1"/>
    <w:rsid w:val="008077E0"/>
    <w:rsid w:val="00807E48"/>
    <w:rsid w:val="00811275"/>
    <w:rsid w:val="0081296F"/>
    <w:rsid w:val="00816FEA"/>
    <w:rsid w:val="00820CC1"/>
    <w:rsid w:val="0082433B"/>
    <w:rsid w:val="008253A1"/>
    <w:rsid w:val="00826952"/>
    <w:rsid w:val="00827032"/>
    <w:rsid w:val="00827340"/>
    <w:rsid w:val="00833520"/>
    <w:rsid w:val="00836703"/>
    <w:rsid w:val="00836798"/>
    <w:rsid w:val="00836B7D"/>
    <w:rsid w:val="00837541"/>
    <w:rsid w:val="0084444A"/>
    <w:rsid w:val="00845B0B"/>
    <w:rsid w:val="00850631"/>
    <w:rsid w:val="00853C58"/>
    <w:rsid w:val="0085685B"/>
    <w:rsid w:val="0086010F"/>
    <w:rsid w:val="00860C6C"/>
    <w:rsid w:val="00861D16"/>
    <w:rsid w:val="008644D6"/>
    <w:rsid w:val="00865251"/>
    <w:rsid w:val="008653EF"/>
    <w:rsid w:val="008661CE"/>
    <w:rsid w:val="008664BE"/>
    <w:rsid w:val="00876984"/>
    <w:rsid w:val="008776D0"/>
    <w:rsid w:val="00881809"/>
    <w:rsid w:val="008821B2"/>
    <w:rsid w:val="00882BA1"/>
    <w:rsid w:val="00883A34"/>
    <w:rsid w:val="0088402C"/>
    <w:rsid w:val="008853EB"/>
    <w:rsid w:val="00886BDC"/>
    <w:rsid w:val="00891BD4"/>
    <w:rsid w:val="0089238A"/>
    <w:rsid w:val="00893998"/>
    <w:rsid w:val="0089471E"/>
    <w:rsid w:val="00895541"/>
    <w:rsid w:val="008956E2"/>
    <w:rsid w:val="00895D38"/>
    <w:rsid w:val="00896177"/>
    <w:rsid w:val="008A1978"/>
    <w:rsid w:val="008A30AF"/>
    <w:rsid w:val="008A4AD2"/>
    <w:rsid w:val="008A4DD6"/>
    <w:rsid w:val="008A58B1"/>
    <w:rsid w:val="008B0696"/>
    <w:rsid w:val="008B1970"/>
    <w:rsid w:val="008B21E5"/>
    <w:rsid w:val="008B2BD5"/>
    <w:rsid w:val="008B5650"/>
    <w:rsid w:val="008B6C3F"/>
    <w:rsid w:val="008B70A4"/>
    <w:rsid w:val="008C0194"/>
    <w:rsid w:val="008C0E7C"/>
    <w:rsid w:val="008C4F44"/>
    <w:rsid w:val="008C69A6"/>
    <w:rsid w:val="008D1126"/>
    <w:rsid w:val="008D67FE"/>
    <w:rsid w:val="008D7EF0"/>
    <w:rsid w:val="008E0206"/>
    <w:rsid w:val="008E0C33"/>
    <w:rsid w:val="008E433B"/>
    <w:rsid w:val="008E6E07"/>
    <w:rsid w:val="008E7DD6"/>
    <w:rsid w:val="008F2D8D"/>
    <w:rsid w:val="008F5F64"/>
    <w:rsid w:val="008F6017"/>
    <w:rsid w:val="008F61E9"/>
    <w:rsid w:val="00903E1F"/>
    <w:rsid w:val="009067CC"/>
    <w:rsid w:val="00907216"/>
    <w:rsid w:val="00912D3C"/>
    <w:rsid w:val="00913197"/>
    <w:rsid w:val="009134C1"/>
    <w:rsid w:val="00914DE5"/>
    <w:rsid w:val="00916EFE"/>
    <w:rsid w:val="00923774"/>
    <w:rsid w:val="00923C21"/>
    <w:rsid w:val="00923E3E"/>
    <w:rsid w:val="00925960"/>
    <w:rsid w:val="0093071A"/>
    <w:rsid w:val="00930C26"/>
    <w:rsid w:val="00932EB9"/>
    <w:rsid w:val="009333BC"/>
    <w:rsid w:val="00933C1F"/>
    <w:rsid w:val="0093597A"/>
    <w:rsid w:val="009359DD"/>
    <w:rsid w:val="009359F3"/>
    <w:rsid w:val="0093608D"/>
    <w:rsid w:val="00936DB7"/>
    <w:rsid w:val="00940587"/>
    <w:rsid w:val="009445ED"/>
    <w:rsid w:val="00944E5D"/>
    <w:rsid w:val="0094529F"/>
    <w:rsid w:val="0094564D"/>
    <w:rsid w:val="009465A3"/>
    <w:rsid w:val="00946D32"/>
    <w:rsid w:val="00950400"/>
    <w:rsid w:val="00950A34"/>
    <w:rsid w:val="00950CC4"/>
    <w:rsid w:val="009510C1"/>
    <w:rsid w:val="00954F1E"/>
    <w:rsid w:val="00955475"/>
    <w:rsid w:val="00955725"/>
    <w:rsid w:val="0095639B"/>
    <w:rsid w:val="009575E1"/>
    <w:rsid w:val="00957D1C"/>
    <w:rsid w:val="009616D3"/>
    <w:rsid w:val="00963C5F"/>
    <w:rsid w:val="00964058"/>
    <w:rsid w:val="00965778"/>
    <w:rsid w:val="00965A73"/>
    <w:rsid w:val="009660A7"/>
    <w:rsid w:val="00966638"/>
    <w:rsid w:val="00967ECF"/>
    <w:rsid w:val="009710B5"/>
    <w:rsid w:val="00971B91"/>
    <w:rsid w:val="009731A6"/>
    <w:rsid w:val="00973FE1"/>
    <w:rsid w:val="00974290"/>
    <w:rsid w:val="009810BF"/>
    <w:rsid w:val="00981704"/>
    <w:rsid w:val="00982805"/>
    <w:rsid w:val="00984176"/>
    <w:rsid w:val="00984B9F"/>
    <w:rsid w:val="009869D8"/>
    <w:rsid w:val="009930CF"/>
    <w:rsid w:val="009933DD"/>
    <w:rsid w:val="0099369A"/>
    <w:rsid w:val="009976B3"/>
    <w:rsid w:val="009A050C"/>
    <w:rsid w:val="009A42AA"/>
    <w:rsid w:val="009A69A7"/>
    <w:rsid w:val="009B3125"/>
    <w:rsid w:val="009B3C99"/>
    <w:rsid w:val="009B3CE5"/>
    <w:rsid w:val="009B58B4"/>
    <w:rsid w:val="009B649B"/>
    <w:rsid w:val="009C0FBC"/>
    <w:rsid w:val="009C309F"/>
    <w:rsid w:val="009D1725"/>
    <w:rsid w:val="009D1AA6"/>
    <w:rsid w:val="009D6A97"/>
    <w:rsid w:val="009E1EB1"/>
    <w:rsid w:val="009E4970"/>
    <w:rsid w:val="009E5588"/>
    <w:rsid w:val="009E59C9"/>
    <w:rsid w:val="009F1E55"/>
    <w:rsid w:val="009F36EC"/>
    <w:rsid w:val="009F655C"/>
    <w:rsid w:val="009F73F4"/>
    <w:rsid w:val="00A04262"/>
    <w:rsid w:val="00A045B1"/>
    <w:rsid w:val="00A0475F"/>
    <w:rsid w:val="00A04AC8"/>
    <w:rsid w:val="00A05940"/>
    <w:rsid w:val="00A06252"/>
    <w:rsid w:val="00A11082"/>
    <w:rsid w:val="00A12178"/>
    <w:rsid w:val="00A12439"/>
    <w:rsid w:val="00A134BC"/>
    <w:rsid w:val="00A20D2E"/>
    <w:rsid w:val="00A20E33"/>
    <w:rsid w:val="00A23D83"/>
    <w:rsid w:val="00A23E22"/>
    <w:rsid w:val="00A253F1"/>
    <w:rsid w:val="00A253F8"/>
    <w:rsid w:val="00A25A48"/>
    <w:rsid w:val="00A25E4A"/>
    <w:rsid w:val="00A26179"/>
    <w:rsid w:val="00A30881"/>
    <w:rsid w:val="00A31847"/>
    <w:rsid w:val="00A31949"/>
    <w:rsid w:val="00A32C3C"/>
    <w:rsid w:val="00A32CE0"/>
    <w:rsid w:val="00A341D9"/>
    <w:rsid w:val="00A405C8"/>
    <w:rsid w:val="00A43CB8"/>
    <w:rsid w:val="00A44C5E"/>
    <w:rsid w:val="00A463F0"/>
    <w:rsid w:val="00A47EF6"/>
    <w:rsid w:val="00A50D22"/>
    <w:rsid w:val="00A5266A"/>
    <w:rsid w:val="00A52EE0"/>
    <w:rsid w:val="00A547ED"/>
    <w:rsid w:val="00A56379"/>
    <w:rsid w:val="00A56797"/>
    <w:rsid w:val="00A567F8"/>
    <w:rsid w:val="00A56872"/>
    <w:rsid w:val="00A639BA"/>
    <w:rsid w:val="00A64C31"/>
    <w:rsid w:val="00A70D4E"/>
    <w:rsid w:val="00A718B4"/>
    <w:rsid w:val="00A73F15"/>
    <w:rsid w:val="00A75626"/>
    <w:rsid w:val="00A75A36"/>
    <w:rsid w:val="00A775F1"/>
    <w:rsid w:val="00A77C36"/>
    <w:rsid w:val="00A77E80"/>
    <w:rsid w:val="00A81774"/>
    <w:rsid w:val="00A82ACF"/>
    <w:rsid w:val="00A82D6F"/>
    <w:rsid w:val="00A85A4D"/>
    <w:rsid w:val="00A85DC2"/>
    <w:rsid w:val="00A87563"/>
    <w:rsid w:val="00A87661"/>
    <w:rsid w:val="00A87FD3"/>
    <w:rsid w:val="00A90195"/>
    <w:rsid w:val="00A96307"/>
    <w:rsid w:val="00AA0243"/>
    <w:rsid w:val="00AA1F53"/>
    <w:rsid w:val="00AA49B4"/>
    <w:rsid w:val="00AA5304"/>
    <w:rsid w:val="00AA6CBB"/>
    <w:rsid w:val="00AA79A4"/>
    <w:rsid w:val="00AB36D8"/>
    <w:rsid w:val="00AB4A9D"/>
    <w:rsid w:val="00AB7FF4"/>
    <w:rsid w:val="00AC031A"/>
    <w:rsid w:val="00AC42C6"/>
    <w:rsid w:val="00AC5898"/>
    <w:rsid w:val="00AC6B25"/>
    <w:rsid w:val="00AD3E61"/>
    <w:rsid w:val="00AD41AF"/>
    <w:rsid w:val="00AD44AD"/>
    <w:rsid w:val="00AD51E2"/>
    <w:rsid w:val="00AD775B"/>
    <w:rsid w:val="00AE0D79"/>
    <w:rsid w:val="00AE15C1"/>
    <w:rsid w:val="00AE1F42"/>
    <w:rsid w:val="00AE2070"/>
    <w:rsid w:val="00AE2CE9"/>
    <w:rsid w:val="00AE5363"/>
    <w:rsid w:val="00AE69FF"/>
    <w:rsid w:val="00AF202B"/>
    <w:rsid w:val="00AF2181"/>
    <w:rsid w:val="00AF5BAC"/>
    <w:rsid w:val="00B03A0C"/>
    <w:rsid w:val="00B05983"/>
    <w:rsid w:val="00B06D1F"/>
    <w:rsid w:val="00B10577"/>
    <w:rsid w:val="00B11776"/>
    <w:rsid w:val="00B1323E"/>
    <w:rsid w:val="00B15DE2"/>
    <w:rsid w:val="00B16513"/>
    <w:rsid w:val="00B16D7D"/>
    <w:rsid w:val="00B202BD"/>
    <w:rsid w:val="00B204E0"/>
    <w:rsid w:val="00B2061D"/>
    <w:rsid w:val="00B22D72"/>
    <w:rsid w:val="00B23B6F"/>
    <w:rsid w:val="00B242A7"/>
    <w:rsid w:val="00B245C2"/>
    <w:rsid w:val="00B3218E"/>
    <w:rsid w:val="00B3290F"/>
    <w:rsid w:val="00B33B85"/>
    <w:rsid w:val="00B3491F"/>
    <w:rsid w:val="00B40018"/>
    <w:rsid w:val="00B4073E"/>
    <w:rsid w:val="00B4372F"/>
    <w:rsid w:val="00B47E4A"/>
    <w:rsid w:val="00B50398"/>
    <w:rsid w:val="00B5533C"/>
    <w:rsid w:val="00B5732B"/>
    <w:rsid w:val="00B6017F"/>
    <w:rsid w:val="00B62D2B"/>
    <w:rsid w:val="00B630F3"/>
    <w:rsid w:val="00B636AE"/>
    <w:rsid w:val="00B65392"/>
    <w:rsid w:val="00B65FCF"/>
    <w:rsid w:val="00B66433"/>
    <w:rsid w:val="00B66DC5"/>
    <w:rsid w:val="00B705A1"/>
    <w:rsid w:val="00B71173"/>
    <w:rsid w:val="00B75523"/>
    <w:rsid w:val="00B77257"/>
    <w:rsid w:val="00B8144F"/>
    <w:rsid w:val="00B836EA"/>
    <w:rsid w:val="00B83A93"/>
    <w:rsid w:val="00B848CA"/>
    <w:rsid w:val="00B87C69"/>
    <w:rsid w:val="00B90709"/>
    <w:rsid w:val="00B92A2E"/>
    <w:rsid w:val="00B96048"/>
    <w:rsid w:val="00BA3828"/>
    <w:rsid w:val="00BA395B"/>
    <w:rsid w:val="00BA3EEE"/>
    <w:rsid w:val="00BA40A7"/>
    <w:rsid w:val="00BB0E58"/>
    <w:rsid w:val="00BB1B2D"/>
    <w:rsid w:val="00BB387C"/>
    <w:rsid w:val="00BB5178"/>
    <w:rsid w:val="00BB5E18"/>
    <w:rsid w:val="00BB6006"/>
    <w:rsid w:val="00BB62EE"/>
    <w:rsid w:val="00BB6C35"/>
    <w:rsid w:val="00BB6E50"/>
    <w:rsid w:val="00BB7ED8"/>
    <w:rsid w:val="00BC1099"/>
    <w:rsid w:val="00BC41CC"/>
    <w:rsid w:val="00BC491A"/>
    <w:rsid w:val="00BC5577"/>
    <w:rsid w:val="00BD10D0"/>
    <w:rsid w:val="00BD2C14"/>
    <w:rsid w:val="00BE133A"/>
    <w:rsid w:val="00BE136F"/>
    <w:rsid w:val="00BE3AAF"/>
    <w:rsid w:val="00BE5001"/>
    <w:rsid w:val="00BE65DE"/>
    <w:rsid w:val="00BE6AD0"/>
    <w:rsid w:val="00BF146E"/>
    <w:rsid w:val="00BF206E"/>
    <w:rsid w:val="00BF3B59"/>
    <w:rsid w:val="00BF491F"/>
    <w:rsid w:val="00BF4C9C"/>
    <w:rsid w:val="00BF587D"/>
    <w:rsid w:val="00BF7831"/>
    <w:rsid w:val="00C013E1"/>
    <w:rsid w:val="00C0427F"/>
    <w:rsid w:val="00C106A4"/>
    <w:rsid w:val="00C1318B"/>
    <w:rsid w:val="00C13F0C"/>
    <w:rsid w:val="00C160AD"/>
    <w:rsid w:val="00C16598"/>
    <w:rsid w:val="00C165C5"/>
    <w:rsid w:val="00C17E83"/>
    <w:rsid w:val="00C22A72"/>
    <w:rsid w:val="00C23086"/>
    <w:rsid w:val="00C2314D"/>
    <w:rsid w:val="00C236A6"/>
    <w:rsid w:val="00C2440C"/>
    <w:rsid w:val="00C306FD"/>
    <w:rsid w:val="00C31AE3"/>
    <w:rsid w:val="00C40492"/>
    <w:rsid w:val="00C40AAA"/>
    <w:rsid w:val="00C43264"/>
    <w:rsid w:val="00C43721"/>
    <w:rsid w:val="00C46E4A"/>
    <w:rsid w:val="00C502A0"/>
    <w:rsid w:val="00C5064C"/>
    <w:rsid w:val="00C51137"/>
    <w:rsid w:val="00C53503"/>
    <w:rsid w:val="00C60329"/>
    <w:rsid w:val="00C624BE"/>
    <w:rsid w:val="00C62D12"/>
    <w:rsid w:val="00C65B2D"/>
    <w:rsid w:val="00C67073"/>
    <w:rsid w:val="00C70406"/>
    <w:rsid w:val="00C727E4"/>
    <w:rsid w:val="00C738E7"/>
    <w:rsid w:val="00C75474"/>
    <w:rsid w:val="00C77B5C"/>
    <w:rsid w:val="00C810D6"/>
    <w:rsid w:val="00C830F7"/>
    <w:rsid w:val="00C834C4"/>
    <w:rsid w:val="00C85956"/>
    <w:rsid w:val="00C87956"/>
    <w:rsid w:val="00C90865"/>
    <w:rsid w:val="00C94C6B"/>
    <w:rsid w:val="00C96729"/>
    <w:rsid w:val="00CA03EA"/>
    <w:rsid w:val="00CA0FA9"/>
    <w:rsid w:val="00CA10E8"/>
    <w:rsid w:val="00CA209E"/>
    <w:rsid w:val="00CA24D6"/>
    <w:rsid w:val="00CA2573"/>
    <w:rsid w:val="00CA3A87"/>
    <w:rsid w:val="00CB1E58"/>
    <w:rsid w:val="00CB2354"/>
    <w:rsid w:val="00CB673F"/>
    <w:rsid w:val="00CB69F5"/>
    <w:rsid w:val="00CB720C"/>
    <w:rsid w:val="00CC2363"/>
    <w:rsid w:val="00CC393D"/>
    <w:rsid w:val="00CC4E64"/>
    <w:rsid w:val="00CD3243"/>
    <w:rsid w:val="00CD476F"/>
    <w:rsid w:val="00CE1FE7"/>
    <w:rsid w:val="00CE2EFA"/>
    <w:rsid w:val="00CE2F91"/>
    <w:rsid w:val="00CE4ED7"/>
    <w:rsid w:val="00CE557A"/>
    <w:rsid w:val="00CE580F"/>
    <w:rsid w:val="00CF0E7A"/>
    <w:rsid w:val="00CF1C87"/>
    <w:rsid w:val="00CF1DE7"/>
    <w:rsid w:val="00D00706"/>
    <w:rsid w:val="00D03613"/>
    <w:rsid w:val="00D05DB4"/>
    <w:rsid w:val="00D10AFA"/>
    <w:rsid w:val="00D1192C"/>
    <w:rsid w:val="00D1278B"/>
    <w:rsid w:val="00D13674"/>
    <w:rsid w:val="00D149C5"/>
    <w:rsid w:val="00D14BC0"/>
    <w:rsid w:val="00D16844"/>
    <w:rsid w:val="00D21D94"/>
    <w:rsid w:val="00D249BB"/>
    <w:rsid w:val="00D24AC3"/>
    <w:rsid w:val="00D274CF"/>
    <w:rsid w:val="00D27616"/>
    <w:rsid w:val="00D313DE"/>
    <w:rsid w:val="00D41731"/>
    <w:rsid w:val="00D42E35"/>
    <w:rsid w:val="00D43373"/>
    <w:rsid w:val="00D43F5F"/>
    <w:rsid w:val="00D45098"/>
    <w:rsid w:val="00D4700B"/>
    <w:rsid w:val="00D510E3"/>
    <w:rsid w:val="00D510F8"/>
    <w:rsid w:val="00D519EE"/>
    <w:rsid w:val="00D55842"/>
    <w:rsid w:val="00D5659A"/>
    <w:rsid w:val="00D57C98"/>
    <w:rsid w:val="00D61C57"/>
    <w:rsid w:val="00D6244A"/>
    <w:rsid w:val="00D66579"/>
    <w:rsid w:val="00D67361"/>
    <w:rsid w:val="00D67501"/>
    <w:rsid w:val="00D67676"/>
    <w:rsid w:val="00D67A6B"/>
    <w:rsid w:val="00D67B7E"/>
    <w:rsid w:val="00D737D7"/>
    <w:rsid w:val="00D77431"/>
    <w:rsid w:val="00D808E1"/>
    <w:rsid w:val="00D8255E"/>
    <w:rsid w:val="00D831BE"/>
    <w:rsid w:val="00D838BF"/>
    <w:rsid w:val="00D851AC"/>
    <w:rsid w:val="00D91651"/>
    <w:rsid w:val="00D92F76"/>
    <w:rsid w:val="00D94733"/>
    <w:rsid w:val="00D94CB3"/>
    <w:rsid w:val="00DA1CCF"/>
    <w:rsid w:val="00DA2A1D"/>
    <w:rsid w:val="00DA5FB9"/>
    <w:rsid w:val="00DB0167"/>
    <w:rsid w:val="00DB0789"/>
    <w:rsid w:val="00DB1112"/>
    <w:rsid w:val="00DB3058"/>
    <w:rsid w:val="00DB483C"/>
    <w:rsid w:val="00DB7697"/>
    <w:rsid w:val="00DC0D44"/>
    <w:rsid w:val="00DC3329"/>
    <w:rsid w:val="00DC46D4"/>
    <w:rsid w:val="00DC6B50"/>
    <w:rsid w:val="00DD478E"/>
    <w:rsid w:val="00DD5348"/>
    <w:rsid w:val="00DD5B32"/>
    <w:rsid w:val="00DD62E5"/>
    <w:rsid w:val="00DD76E4"/>
    <w:rsid w:val="00DE100E"/>
    <w:rsid w:val="00DE3449"/>
    <w:rsid w:val="00DE3D00"/>
    <w:rsid w:val="00DE7028"/>
    <w:rsid w:val="00DF0FA8"/>
    <w:rsid w:val="00DF16A1"/>
    <w:rsid w:val="00DF19E6"/>
    <w:rsid w:val="00DF47B0"/>
    <w:rsid w:val="00DF599E"/>
    <w:rsid w:val="00DF6B82"/>
    <w:rsid w:val="00E03B9A"/>
    <w:rsid w:val="00E0666B"/>
    <w:rsid w:val="00E074B8"/>
    <w:rsid w:val="00E1129F"/>
    <w:rsid w:val="00E124C4"/>
    <w:rsid w:val="00E15A03"/>
    <w:rsid w:val="00E23184"/>
    <w:rsid w:val="00E23309"/>
    <w:rsid w:val="00E24425"/>
    <w:rsid w:val="00E25EC5"/>
    <w:rsid w:val="00E3010A"/>
    <w:rsid w:val="00E35FBA"/>
    <w:rsid w:val="00E361B6"/>
    <w:rsid w:val="00E37073"/>
    <w:rsid w:val="00E37A47"/>
    <w:rsid w:val="00E40D19"/>
    <w:rsid w:val="00E42BBD"/>
    <w:rsid w:val="00E44BC0"/>
    <w:rsid w:val="00E45BF6"/>
    <w:rsid w:val="00E45CAA"/>
    <w:rsid w:val="00E462AB"/>
    <w:rsid w:val="00E500BD"/>
    <w:rsid w:val="00E500DF"/>
    <w:rsid w:val="00E52978"/>
    <w:rsid w:val="00E52D4C"/>
    <w:rsid w:val="00E5356C"/>
    <w:rsid w:val="00E53B7A"/>
    <w:rsid w:val="00E53C9C"/>
    <w:rsid w:val="00E55704"/>
    <w:rsid w:val="00E57303"/>
    <w:rsid w:val="00E6299A"/>
    <w:rsid w:val="00E62EAE"/>
    <w:rsid w:val="00E6361E"/>
    <w:rsid w:val="00E65F23"/>
    <w:rsid w:val="00E65FB4"/>
    <w:rsid w:val="00E6647E"/>
    <w:rsid w:val="00E66818"/>
    <w:rsid w:val="00E669B4"/>
    <w:rsid w:val="00E70672"/>
    <w:rsid w:val="00E742BC"/>
    <w:rsid w:val="00E7490E"/>
    <w:rsid w:val="00E80E66"/>
    <w:rsid w:val="00E81AA0"/>
    <w:rsid w:val="00E82086"/>
    <w:rsid w:val="00E83B6E"/>
    <w:rsid w:val="00E84221"/>
    <w:rsid w:val="00E84FE3"/>
    <w:rsid w:val="00E852A8"/>
    <w:rsid w:val="00E92740"/>
    <w:rsid w:val="00E93122"/>
    <w:rsid w:val="00E97944"/>
    <w:rsid w:val="00EA0709"/>
    <w:rsid w:val="00EA6918"/>
    <w:rsid w:val="00EB28B4"/>
    <w:rsid w:val="00EB397C"/>
    <w:rsid w:val="00EB419F"/>
    <w:rsid w:val="00EB78AE"/>
    <w:rsid w:val="00EC0D57"/>
    <w:rsid w:val="00EC0F6C"/>
    <w:rsid w:val="00EC16C9"/>
    <w:rsid w:val="00EC21A9"/>
    <w:rsid w:val="00EC3289"/>
    <w:rsid w:val="00EC483B"/>
    <w:rsid w:val="00EC7026"/>
    <w:rsid w:val="00ED09B4"/>
    <w:rsid w:val="00ED1B0F"/>
    <w:rsid w:val="00ED26C0"/>
    <w:rsid w:val="00ED41EC"/>
    <w:rsid w:val="00ED42EB"/>
    <w:rsid w:val="00ED451C"/>
    <w:rsid w:val="00ED4571"/>
    <w:rsid w:val="00ED527E"/>
    <w:rsid w:val="00ED7F4C"/>
    <w:rsid w:val="00EE03AC"/>
    <w:rsid w:val="00EE278C"/>
    <w:rsid w:val="00EE4B85"/>
    <w:rsid w:val="00EE4DAC"/>
    <w:rsid w:val="00EE5834"/>
    <w:rsid w:val="00EE6B47"/>
    <w:rsid w:val="00EE7005"/>
    <w:rsid w:val="00EF0A29"/>
    <w:rsid w:val="00EF3931"/>
    <w:rsid w:val="00EF3F43"/>
    <w:rsid w:val="00EF4637"/>
    <w:rsid w:val="00EF67CF"/>
    <w:rsid w:val="00F02729"/>
    <w:rsid w:val="00F02EA1"/>
    <w:rsid w:val="00F112B3"/>
    <w:rsid w:val="00F113BE"/>
    <w:rsid w:val="00F12808"/>
    <w:rsid w:val="00F13736"/>
    <w:rsid w:val="00F148CE"/>
    <w:rsid w:val="00F17A68"/>
    <w:rsid w:val="00F17B7D"/>
    <w:rsid w:val="00F202D9"/>
    <w:rsid w:val="00F215A0"/>
    <w:rsid w:val="00F21930"/>
    <w:rsid w:val="00F21BD5"/>
    <w:rsid w:val="00F22C9D"/>
    <w:rsid w:val="00F24CA7"/>
    <w:rsid w:val="00F2571D"/>
    <w:rsid w:val="00F263E2"/>
    <w:rsid w:val="00F3032F"/>
    <w:rsid w:val="00F3082C"/>
    <w:rsid w:val="00F30A38"/>
    <w:rsid w:val="00F30BEE"/>
    <w:rsid w:val="00F33CA9"/>
    <w:rsid w:val="00F36700"/>
    <w:rsid w:val="00F37E5E"/>
    <w:rsid w:val="00F402D8"/>
    <w:rsid w:val="00F41D8C"/>
    <w:rsid w:val="00F465A3"/>
    <w:rsid w:val="00F47106"/>
    <w:rsid w:val="00F5314E"/>
    <w:rsid w:val="00F53C99"/>
    <w:rsid w:val="00F566AB"/>
    <w:rsid w:val="00F62425"/>
    <w:rsid w:val="00F635A8"/>
    <w:rsid w:val="00F66732"/>
    <w:rsid w:val="00F67E0F"/>
    <w:rsid w:val="00F75083"/>
    <w:rsid w:val="00F80D7B"/>
    <w:rsid w:val="00F843C5"/>
    <w:rsid w:val="00F84D63"/>
    <w:rsid w:val="00F8671A"/>
    <w:rsid w:val="00F87837"/>
    <w:rsid w:val="00F87CC5"/>
    <w:rsid w:val="00F92157"/>
    <w:rsid w:val="00F92415"/>
    <w:rsid w:val="00F94B03"/>
    <w:rsid w:val="00F9577E"/>
    <w:rsid w:val="00F96BED"/>
    <w:rsid w:val="00F9757E"/>
    <w:rsid w:val="00FA1A12"/>
    <w:rsid w:val="00FA23BF"/>
    <w:rsid w:val="00FA750D"/>
    <w:rsid w:val="00FA79DC"/>
    <w:rsid w:val="00FB027A"/>
    <w:rsid w:val="00FB31ED"/>
    <w:rsid w:val="00FB3D9C"/>
    <w:rsid w:val="00FB6DB1"/>
    <w:rsid w:val="00FB7725"/>
    <w:rsid w:val="00FC3675"/>
    <w:rsid w:val="00FC4442"/>
    <w:rsid w:val="00FC6D57"/>
    <w:rsid w:val="00FC74B0"/>
    <w:rsid w:val="00FD0765"/>
    <w:rsid w:val="00FD2211"/>
    <w:rsid w:val="00FD2645"/>
    <w:rsid w:val="00FD5A63"/>
    <w:rsid w:val="00FD613C"/>
    <w:rsid w:val="00FD6218"/>
    <w:rsid w:val="00FD655A"/>
    <w:rsid w:val="00FD7DFA"/>
    <w:rsid w:val="00FE2563"/>
    <w:rsid w:val="00FE57B7"/>
    <w:rsid w:val="00FE77D8"/>
    <w:rsid w:val="00FF2A65"/>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0EADA38"/>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semiHidden/>
    <w:unhideWhenUsed/>
    <w:rsid w:val="000E71C0"/>
    <w:rPr>
      <w:sz w:val="16"/>
      <w:szCs w:val="16"/>
    </w:rPr>
  </w:style>
  <w:style w:type="paragraph" w:styleId="Pripombabesedilo">
    <w:name w:val="annotation text"/>
    <w:basedOn w:val="Navaden"/>
    <w:link w:val="PripombabesediloZnak"/>
    <w:unhideWhenUsed/>
    <w:rsid w:val="000E71C0"/>
    <w:rPr>
      <w:sz w:val="20"/>
      <w:szCs w:val="20"/>
    </w:rPr>
  </w:style>
  <w:style w:type="character" w:customStyle="1" w:styleId="PripombabesediloZnak">
    <w:name w:val="Pripomba – besedilo Znak"/>
    <w:basedOn w:val="Privzetapisavaodstavka"/>
    <w:link w:val="Pripombabesedilo"/>
    <w:rsid w:val="000E71C0"/>
  </w:style>
  <w:style w:type="paragraph" w:styleId="Zadevapripombe">
    <w:name w:val="annotation subject"/>
    <w:basedOn w:val="Pripombabesedilo"/>
    <w:next w:val="Pripombabesedilo"/>
    <w:link w:val="ZadevapripombeZnak"/>
    <w:semiHidden/>
    <w:unhideWhenUsed/>
    <w:rsid w:val="000E71C0"/>
    <w:rPr>
      <w:b/>
      <w:bCs/>
    </w:rPr>
  </w:style>
  <w:style w:type="character" w:customStyle="1" w:styleId="ZadevapripombeZnak">
    <w:name w:val="Zadeva pripombe Znak"/>
    <w:basedOn w:val="PripombabesediloZnak"/>
    <w:link w:val="Zadevapripombe"/>
    <w:semiHidden/>
    <w:rsid w:val="000E71C0"/>
    <w:rPr>
      <w:b/>
      <w:bCs/>
    </w:rPr>
  </w:style>
  <w:style w:type="paragraph" w:styleId="Sprotnaopomba-besedilo">
    <w:name w:val="footnote text"/>
    <w:basedOn w:val="Navaden"/>
    <w:link w:val="Sprotnaopomba-besediloZnak"/>
    <w:uiPriority w:val="99"/>
    <w:semiHidden/>
    <w:unhideWhenUsed/>
    <w:rsid w:val="0039286F"/>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semiHidden/>
    <w:rsid w:val="0039286F"/>
    <w:rPr>
      <w:rFonts w:ascii="Arial" w:eastAsia="Calibri" w:hAnsi="Arial"/>
      <w:i/>
      <w:sz w:val="18"/>
      <w:lang w:eastAsia="en-US"/>
    </w:rPr>
  </w:style>
  <w:style w:type="character" w:styleId="Sprotnaopomba-sklic">
    <w:name w:val="footnote reference"/>
    <w:uiPriority w:val="99"/>
    <w:semiHidden/>
    <w:unhideWhenUsed/>
    <w:rsid w:val="0039286F"/>
    <w:rPr>
      <w:rFonts w:ascii="Arial" w:hAnsi="Arial" w:cs="Arial" w:hint="default"/>
      <w:i/>
      <w:iCs w:val="0"/>
      <w:sz w:val="18"/>
      <w:vertAlign w:val="superscript"/>
    </w:rPr>
  </w:style>
  <w:style w:type="paragraph" w:customStyle="1" w:styleId="Style2">
    <w:name w:val="Style2"/>
    <w:basedOn w:val="Navaden"/>
    <w:rsid w:val="00641CA4"/>
    <w:pPr>
      <w:spacing w:line="360" w:lineRule="auto"/>
      <w:jc w:val="both"/>
    </w:pPr>
    <w:rPr>
      <w:rFonts w:ascii="Arial" w:hAnsi="Arial" w:cs="Arial"/>
      <w:sz w:val="22"/>
      <w:szCs w:val="22"/>
      <w:lang w:val="en-GB"/>
    </w:rPr>
  </w:style>
  <w:style w:type="paragraph" w:styleId="Revizija">
    <w:name w:val="Revision"/>
    <w:hidden/>
    <w:uiPriority w:val="99"/>
    <w:semiHidden/>
    <w:rsid w:val="00641C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005">
      <w:bodyDiv w:val="1"/>
      <w:marLeft w:val="0"/>
      <w:marRight w:val="0"/>
      <w:marTop w:val="0"/>
      <w:marBottom w:val="0"/>
      <w:divBdr>
        <w:top w:val="none" w:sz="0" w:space="0" w:color="auto"/>
        <w:left w:val="none" w:sz="0" w:space="0" w:color="auto"/>
        <w:bottom w:val="none" w:sz="0" w:space="0" w:color="auto"/>
        <w:right w:val="none" w:sz="0" w:space="0" w:color="auto"/>
      </w:divBdr>
    </w:div>
    <w:div w:id="233514860">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74250953">
      <w:bodyDiv w:val="1"/>
      <w:marLeft w:val="0"/>
      <w:marRight w:val="0"/>
      <w:marTop w:val="0"/>
      <w:marBottom w:val="0"/>
      <w:divBdr>
        <w:top w:val="none" w:sz="0" w:space="0" w:color="auto"/>
        <w:left w:val="none" w:sz="0" w:space="0" w:color="auto"/>
        <w:bottom w:val="none" w:sz="0" w:space="0" w:color="auto"/>
        <w:right w:val="none" w:sz="0" w:space="0" w:color="auto"/>
      </w:divBdr>
    </w:div>
    <w:div w:id="863984184">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414740622">
      <w:bodyDiv w:val="1"/>
      <w:marLeft w:val="0"/>
      <w:marRight w:val="0"/>
      <w:marTop w:val="0"/>
      <w:marBottom w:val="0"/>
      <w:divBdr>
        <w:top w:val="none" w:sz="0" w:space="0" w:color="auto"/>
        <w:left w:val="none" w:sz="0" w:space="0" w:color="auto"/>
        <w:bottom w:val="none" w:sz="0" w:space="0" w:color="auto"/>
        <w:right w:val="none" w:sz="0" w:space="0" w:color="auto"/>
      </w:divBdr>
    </w:div>
    <w:div w:id="1531794768">
      <w:bodyDiv w:val="1"/>
      <w:marLeft w:val="0"/>
      <w:marRight w:val="0"/>
      <w:marTop w:val="0"/>
      <w:marBottom w:val="0"/>
      <w:divBdr>
        <w:top w:val="none" w:sz="0" w:space="0" w:color="auto"/>
        <w:left w:val="none" w:sz="0" w:space="0" w:color="auto"/>
        <w:bottom w:val="none" w:sz="0" w:space="0" w:color="auto"/>
        <w:right w:val="none" w:sz="0" w:space="0" w:color="auto"/>
      </w:divBdr>
    </w:div>
    <w:div w:id="1630698950">
      <w:bodyDiv w:val="1"/>
      <w:marLeft w:val="0"/>
      <w:marRight w:val="0"/>
      <w:marTop w:val="0"/>
      <w:marBottom w:val="0"/>
      <w:divBdr>
        <w:top w:val="none" w:sz="0" w:space="0" w:color="auto"/>
        <w:left w:val="none" w:sz="0" w:space="0" w:color="auto"/>
        <w:bottom w:val="none" w:sz="0" w:space="0" w:color="auto"/>
        <w:right w:val="none" w:sz="0" w:space="0" w:color="auto"/>
      </w:divBdr>
    </w:div>
    <w:div w:id="19254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eu-energystar.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u-energystar.org/specifications.htm"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u-energystar.org/specifications.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u-energystar.org/" TargetMode="External"/><Relationship Id="rId20" Type="http://schemas.openxmlformats.org/officeDocument/2006/relationships/hyperlink" Target="http://www.eu-energysta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www.eu-energystar.org/specifications.htm"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64D8D-EF45-4388-8E92-A0828B8D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1</Pages>
  <Words>19630</Words>
  <Characters>111893</Characters>
  <Application>Microsoft Office Word</Application>
  <DocSecurity>0</DocSecurity>
  <Lines>932</Lines>
  <Paragraphs>262</Paragraphs>
  <ScaleCrop>false</ScaleCrop>
  <HeadingPairs>
    <vt:vector size="6" baseType="variant">
      <vt:variant>
        <vt:lpstr>Naslov</vt:lpstr>
      </vt:variant>
      <vt:variant>
        <vt:i4>1</vt:i4>
      </vt:variant>
      <vt:variant>
        <vt:lpstr>Podnaslovi</vt:lpstr>
      </vt:variant>
      <vt:variant>
        <vt:i4>61</vt:i4>
      </vt:variant>
      <vt:variant>
        <vt:lpstr>Title</vt:lpstr>
      </vt:variant>
      <vt:variant>
        <vt:i4>1</vt:i4>
      </vt:variant>
    </vt:vector>
  </HeadingPairs>
  <TitlesOfParts>
    <vt:vector size="63" baseType="lpstr">
      <vt:lpstr>Tekst</vt:lpstr>
      <vt:lpstr/>
      <vt:lpstr/>
      <vt:lpstr>Vsa vprašanja in pojasnila v zvezi z razpisno dokumentacijo objavite  na Portalu</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Tekst</vt:lpstr>
    </vt:vector>
  </TitlesOfParts>
  <Company>Pristop skupina d.o.o.</Company>
  <LinksUpToDate>false</LinksUpToDate>
  <CharactersWithSpaces>131261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Karolina Hribar</cp:lastModifiedBy>
  <cp:revision>3</cp:revision>
  <cp:lastPrinted>2019-03-11T09:19:00Z</cp:lastPrinted>
  <dcterms:created xsi:type="dcterms:W3CDTF">2019-06-10T08:03:00Z</dcterms:created>
  <dcterms:modified xsi:type="dcterms:W3CDTF">2019-06-10T08:03:00Z</dcterms:modified>
</cp:coreProperties>
</file>